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e261" w14:paraId="87de261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53370A">
        <w:t>2193/16-29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53370A">
        <w:rPr>
          <w:lang w:val="pt-BR"/>
        </w:rPr>
        <w:t>ALFA ART d.o.o., OIB 11875522226, Lukavec (Grad Velika Gorica), Tratinska 26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F56D9E">
        <w:rPr>
          <w:lang w:val="pt-BR"/>
        </w:rPr>
        <w:t>7</w:t>
      </w:r>
      <w:r w:rsidR="00015FE0">
        <w:rPr>
          <w:lang w:val="pt-BR"/>
        </w:rPr>
        <w:t>. rujna</w:t>
      </w:r>
      <w:r w:rsidR="00F56D9E">
        <w:rPr>
          <w:lang w:val="pt-BR"/>
        </w:rPr>
        <w:t xml:space="preserve"> 2017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53370A">
        <w:rPr>
          <w:lang w:val="pt-BR"/>
        </w:rPr>
        <w:t>ALFA ART d.o.o., OIB 11875522226, Lukavec (Grad Velika Gorica), Tratinska 26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F56D9E">
        <w:rPr>
          <w:lang w:val="pt-BR"/>
        </w:rPr>
        <w:t>20.000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F56D9E">
        <w:t>2193-16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F56D9E" w:rsidR="00077295" w:rsidRPr="003A50F5">
      <w:pPr>
        <w:ind w:firstLine="708"/>
        <w:jc w:val="both"/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53370A">
        <w:rPr>
          <w:lang w:val="pt-BR"/>
        </w:rPr>
        <w:t>ALFA ART d.o.o., OIB 11875522226, Lukavec (Grad Velika Gorica), Tratinska 26</w:t>
      </w:r>
      <w:r w:rsidR="00F56D9E">
        <w:rPr>
          <w:lang w:val="pt-BR"/>
        </w:rPr>
        <w:t xml:space="preserve">, na temelju članka 444. stavka 2. </w:t>
      </w:r>
      <w:r w:rsidRPr="003A50F5">
        <w:t xml:space="preserve">Stečajnog zakona („Narodne novine“ broj 71/15, dalje: SZ). </w:t>
      </w:r>
    </w:p>
    <w:p w:rsidRDefault="00F56D9E" w:rsidP="00CC0B95" w:rsidR="00F56D9E">
      <w:pPr>
        <w:pStyle w:val="Tijeloteksta"/>
        <w:ind w:firstLine="708"/>
      </w:pPr>
      <w:r w:rsidRPr="00F56D9E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876 dana, u ukupnom iznosu od 586.966,78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t xml:space="preserve">Sud je rješenjem od </w:t>
      </w:r>
      <w:r w:rsidR="00F56D9E">
        <w:t>22. prosinca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F56D9E">
        <w:t>7</w:t>
      </w:r>
      <w:r w:rsidR="00057BF6" w:rsidRPr="003A50F5">
        <w:t>. rujna</w:t>
      </w:r>
      <w:r w:rsidR="00901CFD" w:rsidRPr="003A50F5">
        <w:t xml:space="preserve"> 201</w:t>
      </w:r>
      <w:r w:rsidR="00F56D9E">
        <w:t>7</w:t>
      </w:r>
      <w:r w:rsidR="00901CFD" w:rsidRPr="003A50F5">
        <w:t>. održano je ročište</w:t>
      </w:r>
      <w:r w:rsidR="00F56D9E">
        <w:t xml:space="preserve"> radi rasprave o uvjetima za otvaranje stečajnog postuka</w:t>
      </w:r>
      <w:r w:rsidR="00901CFD" w:rsidRPr="003A50F5">
        <w:t xml:space="preserve">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</w:t>
      </w:r>
      <w:r w:rsidR="00F56D9E" w:rsidRPr="00F56D9E">
        <w:t xml:space="preserve">ostvaren stečajni razlog nesposobnost za plaćanje, da ne postoje izgledi za nastavak poslovanja dužnika, da dužnik nema zaposlenih, da dužnik nema imovinu </w:t>
      </w:r>
      <w:r w:rsidR="00F56D9E" w:rsidRPr="00F56D9E">
        <w:lastRenderedPageBreak/>
        <w:t xml:space="preserve">dostatnu za namirenje stečajnog postupka </w:t>
      </w:r>
      <w:r w:rsidR="00057BF6" w:rsidRPr="003A50F5">
        <w:t>te je predložio dužnikove vjerovnik</w:t>
      </w:r>
      <w:r w:rsidR="00CC7AC0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F56D9E">
        <w:t>20.000</w:t>
      </w:r>
      <w:r w:rsidR="00F66C66">
        <w:t>,00</w:t>
      </w:r>
      <w:r w:rsidR="00057BF6" w:rsidRPr="003A50F5">
        <w:t xml:space="preserve"> kn i to za: nagradu stečajnom upravitelju </w:t>
      </w:r>
      <w:r w:rsidR="00F56D9E">
        <w:t>u iznosu od 5.000,00 kn, troškovi knjigovodstva u iznosu od 9.000,00 kn, troškovi platnog prometa, blagajne, telefona, uredski troškovi te troškovi ostalih administrativnih poslova u iznosu od 6.000,00 kn.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F56D9E">
        <w:t>23. lipnja 2017</w:t>
      </w:r>
      <w:r w:rsidR="003A50F5" w:rsidRPr="003A50F5">
        <w:t xml:space="preserve">. (list </w:t>
      </w:r>
      <w:r w:rsidR="00F56D9E">
        <w:t>61</w:t>
      </w:r>
      <w:r w:rsidRPr="003A50F5">
        <w:t xml:space="preserve"> spisa) sud je utvrdio da </w:t>
      </w:r>
      <w:r w:rsidR="0092492D">
        <w:t xml:space="preserve">je dužnik na dan </w:t>
      </w:r>
      <w:r w:rsidR="00F56D9E">
        <w:t>1. rujna 2015</w:t>
      </w:r>
      <w:r w:rsidR="0092492D">
        <w:t xml:space="preserve">. u Očevidniku redoslijeda osnova za plaćanje imao neizvršene osnove u neprekinutom razdoblju od </w:t>
      </w:r>
      <w:r w:rsidR="00F56D9E">
        <w:t>876</w:t>
      </w:r>
      <w:r w:rsidR="0092492D">
        <w:t xml:space="preserve"> dana u ukupnom iznosu od </w:t>
      </w:r>
      <w:r w:rsidR="00F56D9E">
        <w:t>586.966,78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3A0D3B">
        <w:t>20.000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53370A">
        <w:rPr>
          <w:lang w:val="pt-BR"/>
        </w:rPr>
        <w:t>ALFA ART d.o.o., OIB 11875522226, Lukavec (Grad Velika Gorica), Tratinska 26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3A0D3B">
        <w:t>7</w:t>
      </w:r>
      <w:r w:rsidR="003A50F5" w:rsidRPr="003A50F5">
        <w:t>. rujna</w:t>
      </w:r>
      <w:r w:rsidR="002C3072" w:rsidRPr="003A50F5">
        <w:t xml:space="preserve"> 201</w:t>
      </w:r>
      <w:r w:rsidR="003A0D3B">
        <w:t>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097F33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97F33" w:rsidP="00C359B6" w:rsidR="00097F33">
      <w:pPr>
        <w:pStyle w:val="Bezproreda"/>
        <w:ind w:left="4956"/>
        <w:jc w:val="right"/>
      </w:pPr>
      <w:r>
        <w:t>Za točnost otpravka - ovlašteni službenik</w:t>
      </w:r>
    </w:p>
    <w:p w:rsidRDefault="00097F33" w:rsidP="00C359B6" w:rsidR="00097F33">
      <w:pPr>
        <w:pStyle w:val="Bezproreda"/>
        <w:ind w:left="4956"/>
        <w:jc w:val="right"/>
      </w:pPr>
      <w:r>
        <w:t>Karmela Dolenc</w:t>
      </w:r>
    </w:p>
    <w:p w:rsidRDefault="000D1AD2" w:rsidP="00065B42" w:rsidR="000D1AD2" w:rsidRPr="003A50F5"/>
    <w:sectPr w:rsidSect="00B87516" w:rsidR="000D1AD2" w:rsidRPr="003A50F5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097F33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3A0D3B">
      <w:rPr>
        <w:sz w:val="24"/>
        <w:szCs w:val="24"/>
      </w:rPr>
      <w:t>2193/16-29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97F33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0D3B"/>
    <w:rsid w:val="003A50F5"/>
    <w:rsid w:val="003D0115"/>
    <w:rsid w:val="003F3702"/>
    <w:rsid w:val="00412D47"/>
    <w:rsid w:val="0046518B"/>
    <w:rsid w:val="004C14CD"/>
    <w:rsid w:val="004C428C"/>
    <w:rsid w:val="00501EBB"/>
    <w:rsid w:val="0053370A"/>
    <w:rsid w:val="00535D8E"/>
    <w:rsid w:val="005543BD"/>
    <w:rsid w:val="0056179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56D9E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F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F3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F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F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97F3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St-2193/2016</izvorni_sadrzaj>
    <derivirana_varijabla naziv="DomainObject.Predmet.OznakaBroj_1">St-2193/2016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ART d.o.o. zastupanog po punomoćniku ANTE MARINOV</izvorni_sadrzaj>
    <derivirana_varijabla naziv="DomainObject.Predmet.ProtustrankaFormated_1">  ALFA ART d.o.o. zastupanog po punomoćniku ANTE MARINOV</derivirana_varijabla>
  </DomainObject.Predmet.ProtustrankaFormated>
  <DomainObject.Predmet.ProtustrankaFormatedOIB>
    <izvorni_sadrzaj>  ALFA ART d.o.o., OIB 11875522226 zastupanog po punomoćniku ANTE MARINOV</izvorni_sadrzaj>
    <derivirana_varijabla naziv="DomainObject.Predmet.ProtustrankaFormatedOIB_1">  ALFA ART d.o.o., OIB 11875522226 zastupanog po punomoćniku ANTE MARINOV</derivirana_varijabla>
  </DomainObject.Predmet.ProtustrankaFormatedOIB>
  <DomainObject.Predmet.ProtustrankaFormatedWithAdress>
    <izvorni_sadrzaj> ALFA ART d.o.o., Tratinska 26, 10412 Lukavec zastupanog po punomoćniku ANTE MARINOV</izvorni_sadrzaj>
    <derivirana_varijabla naziv="DomainObject.Predmet.ProtustrankaFormatedWithAdress_1"> ALFA ART d.o.o., Tratinska 26, 10412 Lukavec zastupanog po punomoćniku ANTE MARINOV</derivirana_varijabla>
  </DomainObject.Predmet.ProtustrankaFormatedWithAdress>
  <DomainObject.Predmet.ProtustrankaFormatedWithAdressOIB>
    <izvorni_sadrzaj> ALFA ART d.o.o., OIB 11875522226, Tratinska 26, 10412 Lukavec zastupanog po punomoćniku ANTE MARINOV</izvorni_sadrzaj>
    <derivirana_varijabla naziv="DomainObject.Predmet.ProtustrankaFormatedWithAdressOIB_1"> ALFA ART d.o.o., OIB 11875522226, Tratinska 26, 10412 Lukavec zastupanog po punomoćniku ANTE MARINOV</derivirana_varijabla>
  </DomainObject.Predmet.ProtustrankaFormatedWithAdressOIB>
  <DomainObject.Predmet.ProtustrankaWithAdress>
    <izvorni_sadrzaj>ALFA ART d.o.o. Tratinska 26, 10412 Lukavec</izvorni_sadrzaj>
    <derivirana_varijabla naziv="DomainObject.Predmet.ProtustrankaWithAdress_1">ALFA ART d.o.o. Tratinska 26, 10412 Lukavec</derivirana_varijabla>
  </DomainObject.Predmet.ProtustrankaWithAdress>
  <DomainObject.Predmet.ProtustrankaWithAdressOIB>
    <izvorni_sadrzaj>ALFA ART d.o.o., OIB 11875522226, Tratinska 26, 10412 Lukavec</izvorni_sadrzaj>
    <derivirana_varijabla naziv="DomainObject.Predmet.ProtustrankaWithAdressOIB_1">ALFA ART d.o.o., OIB 11875522226, Tratinska 26, 10412 Lukavec</derivirana_varijabla>
  </DomainObject.Predmet.ProtustrankaWithAdressOIB>
  <DomainObject.Predmet.ProtustrankaNazivFormated>
    <izvorni_sadrzaj>ALFA ART d.o.o.</izvorni_sadrzaj>
    <derivirana_varijabla naziv="DomainObject.Predmet.ProtustrankaNazivFormated_1">ALFA ART d.o.o.</derivirana_varijabla>
  </DomainObject.Predmet.ProtustrankaNazivFormated>
  <DomainObject.Predmet.ProtustrankaNazivFormatedOIB>
    <izvorni_sadrzaj>ALFA ART d.o.o., OIB 11875522226</izvorni_sadrzaj>
    <derivirana_varijabla naziv="DomainObject.Predmet.ProtustrankaNazivFormatedOIB_1">ALFA ART d.o.o., OIB 11875522226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Marinov</izvorni_sadrzaj>
    <derivirana_varijabla naziv="DomainObject.Predmet.StrankaFormated_1">  FINA Regionalni centar Zagreb; Ante Marinov</derivirana_varijabla>
  </DomainObject.Predmet.StrankaFormated>
  <DomainObject.Predmet.StrankaFormatedOIB>
    <izvorni_sadrzaj>  FINA Regionalni centar Zagreb, OIB 85821130368; Ante Marinov, OIB 27252103617</izvorni_sadrzaj>
    <derivirana_varijabla naziv="DomainObject.Predmet.StrankaFormatedOIB_1">  FINA Regionalni centar Zagreb, OIB 85821130368; Ante Marinov, OIB 27252103617</derivirana_varijabla>
  </DomainObject.Predmet.StrankaFormatedOIB>
  <DomainObject.Predmet.StrankaFormatedWithAdress>
    <izvorni_sadrzaj> FINA Regionalni centar Zagreb, Trg svibanjskih žrtava 1995. br. 1, 10000 Zagreb; Ante Marinov, Listopadska Ulica 11, 10000 Zagreb</izvorni_sadrzaj>
    <derivirana_varijabla naziv="DomainObject.Predmet.StrankaFormatedWithAdress_1"> FINA Regionalni centar Zagreb, Trg svibanjskih žrtava 1995. br. 1, 10000 Zagreb; Ante Marinov, Listopadska Ulica 11, 10000 Zagreb</derivirana_varijabla>
  </DomainObject.Predmet.StrankaFormatedWithAdress>
  <DomainObject.Predmet.StrankaFormatedWithAdressOIB>
    <izvorni_sadrzaj> FINA Regionalni centar Zagreb, OIB 85821130368, Trg svibanjskih žrtava 1995. br. 1, 10000 Zagreb; Ante Marinov, OIB 27252103617, Listopadska Ulica 11, 10000 Zagreb</izvorni_sadrzaj>
    <derivirana_varijabla naziv="DomainObject.Predmet.StrankaFormatedWithAdressOIB_1"> FINA Regionalni centar Zagreb, OIB 85821130368, Trg svibanjskih žrtava 1995. br. 1, 10000 Zagreb; Ante Marinov, OIB 27252103617, Listopadska Ulica 11, 10000 Zagreb</derivirana_varijabla>
  </DomainObject.Predmet.StrankaFormatedWithAdressOIB>
  <DomainObject.Predmet.StrankaWithAdress>
    <izvorni_sadrzaj>FINA Regionalni centar Zagreb Trg svibanjskih žrtava 1995. br. 1,10000 Zagreb,Ante Marinov Listopadska Ulica 11,10000 Zagreb</izvorni_sadrzaj>
    <derivirana_varijabla naziv="DomainObject.Predmet.StrankaWithAdress_1">FINA Regionalni centar Zagreb Trg svibanjskih žrtava 1995. br. 1,10000 Zagreb,Ante Marinov Listopadska Ulica 11,10000 Zagreb</derivirana_varijabla>
  </DomainObject.Predmet.StrankaWithAdress>
  <DomainObject.Predmet.StrankaWithAdressOIB>
    <izvorni_sadrzaj>FINA Regionalni centar Zagreb, OIB 85821130368, Trg svibanjskih žrtava 1995. br. 1,10000 Zagreb,Ante Marinov, OIB 27252103617, Listopadska Ulica 11,10000 Zagreb</izvorni_sadrzaj>
    <derivirana_varijabla naziv="DomainObject.Predmet.StrankaWithAdressOIB_1">FINA Regionalni centar Zagreb, OIB 85821130368, Trg svibanjskih žrtava 1995. br. 1,10000 Zagreb,Ante Marinov, OIB 27252103617, Listopadska Ulica 11,10000 Zagreb</derivirana_varijabla>
  </DomainObject.Predmet.StrankaWithAdressOIB>
  <DomainObject.Predmet.StrankaNazivFormated>
    <izvorni_sadrzaj>FINA Regionalni centar Zagreb,Ante Marinov</izvorni_sadrzaj>
    <derivirana_varijabla naziv="DomainObject.Predmet.StrankaNazivFormated_1">FINA Regionalni centar Zagreb,Ante Marinov</derivirana_varijabla>
  </DomainObject.Predmet.StrankaNazivFormated>
  <DomainObject.Predmet.StrankaNazivFormatedOIB>
    <izvorni_sadrzaj>FINA Regionalni centar Zagreb, OIB 85821130368,Ante Marinov, OIB 27252103617</izvorni_sadrzaj>
    <derivirana_varijabla naziv="DomainObject.Predmet.StrankaNazivFormatedOIB_1">FINA Regionalni centar Zagreb, OIB 85821130368,Ante Marinov, OIB 27252103617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Ante Marinov</item>
    </izvorni_sadrzaj>
    <derivirana_varijabla naziv="DomainObject.Predmet.StrankaListFormated_1">
      <item>FINA Regionalni centar Zagreb</item>
      <item>Ante Marinov</item>
    </derivirana_varijabla>
  </DomainObject.Predmet.StrankaListFormated>
  <DomainObject.Predmet.StrankaListFormatedOIB>
    <izvorni_sadrzaj>
      <item>FINA Regionalni centar Zagreb, OIB 85821130368</item>
      <item>Ante Marinov, OIB 27252103617</item>
    </izvorni_sadrzaj>
    <derivirana_varijabla naziv="DomainObject.Predmet.StrankaListFormatedOIB_1">
      <item>FINA Regionalni centar Zagreb, OIB 85821130368</item>
      <item>Ante Marinov, OIB 27252103617</item>
    </derivirana_varijabla>
  </DomainObject.Predmet.StrankaListFormatedOIB>
  <DomainObject.Predmet.StrankaListFormatedWithAdress>
    <izvorni_sadrzaj>
      <item>FINA Regionalni centar Zagreb, Trg svibanjskih žrtava 1995. br. 1, 10000 Zagreb</item>
      <item>Ante Marinov, Listopadska Ulica 11, 10000 Zagreb</item>
    </izvorni_sadrzaj>
    <derivirana_varijabla naziv="DomainObject.Predmet.StrankaListFormatedWithAdress_1">
      <item>FINA Regionalni centar Zagreb, Trg svibanjskih žrtava 1995. br. 1, 10000 Zagreb</item>
      <item>Ante Marinov, Listopadska Ulica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 Marinov, OIB 27252103617, Listopadska Ulica 11, 10000 Zagreb</item>
    </izvorni_sadrzaj>
    <derivirana_varijabla naziv="DomainObject.Predmet.StrankaListFormatedWithAdressOIB_1">
      <item>FINA Regionalni centar Zagreb, OIB 85821130368, Trg svibanjskih žrtava 1995. br. 1, 10000 Zagreb</item>
      <item>Ante Marinov, OIB 27252103617, Listopadska Ulica 11, 10000 Zagreb</item>
    </derivirana_varijabla>
  </DomainObject.Predmet.StrankaListFormatedWithAdressOIB>
  <DomainObject.Predmet.StrankaListNazivFormated>
    <izvorni_sadrzaj>
      <item>FINA Regionalni centar Zagreb</item>
      <item>Ante Marinov</item>
    </izvorni_sadrzaj>
    <derivirana_varijabla naziv="DomainObject.Predmet.StrankaListNazivFormated_1">
      <item>FINA Regionalni centar Zagreb</item>
      <item>Ante Marinov</item>
    </derivirana_varijabla>
  </DomainObject.Predmet.StrankaListNazivFormated>
  <DomainObject.Predmet.StrankaListNazivFormatedOIB>
    <izvorni_sadrzaj>
      <item>FINA Regionalni centar Zagreb, OIB 85821130368</item>
      <item>Ante Marinov, OIB 27252103617</item>
    </izvorni_sadrzaj>
    <derivirana_varijabla naziv="DomainObject.Predmet.StrankaListNazivFormatedOIB_1">
      <item>FINA Regionalni centar Zagreb, OIB 85821130368</item>
      <item>Ante Marinov, OIB 27252103617</item>
    </derivirana_varijabla>
  </DomainObject.Predmet.StrankaListNazivFormatedOIB>
  <DomainObject.Predmet.ProtuStrankaListFormated>
    <izvorni_sadrzaj>
      <item>ALFA ART d.o.o. zastupanog po punomoćniku ANTE MARINOV</item>
    </izvorni_sadrzaj>
    <derivirana_varijabla naziv="DomainObject.Predmet.ProtuStrankaListFormated_1">
      <item>ALFA ART d.o.o. zastupanog po punomoćniku ANTE MARINOV</item>
    </derivirana_varijabla>
  </DomainObject.Predmet.ProtuStrankaListFormated>
  <DomainObject.Predmet.ProtuStrankaListFormatedOIB>
    <izvorni_sadrzaj>
      <item>ALFA ART d.o.o., OIB 11875522226 zastupanog po punomoćniku ANTE MARINOV</item>
    </izvorni_sadrzaj>
    <derivirana_varijabla naziv="DomainObject.Predmet.ProtuStrankaListFormatedOIB_1">
      <item>ALFA ART d.o.o., OIB 11875522226 zastupanog po punomoćniku ANTE MARINOV</item>
    </derivirana_varijabla>
  </DomainObject.Predmet.ProtuStrankaListFormatedOIB>
  <DomainObject.Predmet.ProtuStrankaListFormatedWithAdress>
    <izvorni_sadrzaj>
      <item>ALFA ART d.o.o., Tratinska 26, 10412 Lukavec zastupanog po punomoćniku ANTE MARINOV</item>
    </izvorni_sadrzaj>
    <derivirana_varijabla naziv="DomainObject.Predmet.ProtuStrankaListFormatedWithAdress_1">
      <item>ALFA ART d.o.o., Tratinska 26, 10412 Lukavec zastupanog po punomoćniku ANTE MARINOV</item>
    </derivirana_varijabla>
  </DomainObject.Predmet.ProtuStrankaListFormatedWithAdress>
  <DomainObject.Predmet.ProtuStrankaListFormatedWithAdressOIB>
    <izvorni_sadrzaj>
      <item>ALFA ART d.o.o., OIB 11875522226, Tratinska 26, 10412 Lukavec zastupanog po punomoćniku ANTE MARINOV</item>
    </izvorni_sadrzaj>
    <derivirana_varijabla naziv="DomainObject.Predmet.ProtuStrankaListFormatedWithAdressOIB_1">
      <item>ALFA ART d.o.o., OIB 11875522226, Tratinska 26, 10412 Lukavec zastupanog po punomoćniku ANTE MARINOV</item>
    </derivirana_varijabla>
  </DomainObject.Predmet.ProtuStrankaListFormatedWithAdressOIB>
  <DomainObject.Predmet.ProtuStrankaListNazivFormated>
    <izvorni_sadrzaj>
      <item>ALFA ART d.o.o.</item>
    </izvorni_sadrzaj>
    <derivirana_varijabla naziv="DomainObject.Predmet.ProtuStrankaListNazivFormated_1">
      <item>ALFA ART d.o.o.</item>
    </derivirana_varijabla>
  </DomainObject.Predmet.ProtuStrankaListNazivFormated>
  <DomainObject.Predmet.ProtuStrankaListNazivFormatedOIB>
    <izvorni_sadrzaj>
      <item>ALFA ART d.o.o., OIB 11875522226</item>
    </izvorni_sadrzaj>
    <derivirana_varijabla naziv="DomainObject.Predmet.ProtuStrankaListNazivFormatedOIB_1">
      <item>ALFA ART d.o.o., OIB 11875522226</item>
    </derivirana_varijabla>
  </DomainObject.Predmet.ProtuStrankaListNazivFormatedOIB>
  <DomainObject.Predmet.OstaliListFormated>
    <izvorni_sadrzaj>
      <item>ANTE MARINOV punomoćnik sudionika u postupku ALFA ART d.o.o.</item>
      <item>Raiffeisenbank Austria d.d.</item>
      <item>Mladen Janiška</item>
    </izvorni_sadrzaj>
    <derivirana_varijabla naziv="DomainObject.Predmet.OstaliListFormated_1">
      <item>ANTE MARINOV punomoćnik sudionika u postupku ALFA ART d.o.o.</item>
      <item>Raiffeisenbank Austria d.d.</item>
      <item>Mladen Janiška</item>
    </derivirana_varijabla>
  </DomainObject.Predmet.OstaliListFormated>
  <DomainObject.Predmet.OstaliListFormatedOIB>
    <izvorni_sadrzaj>
      <item>ANTE MARINOV, OIB 27252103617 punomoćnik sudionika u postupku ALFA ART d.o.o.</item>
      <item>Raiffeisenbank Austria d.d., OIB 53056966535</item>
      <item>Mladen Janiška, OIB 52042379273</item>
    </izvorni_sadrzaj>
    <derivirana_varijabla naziv="DomainObject.Predmet.OstaliListFormatedOIB_1">
      <item>ANTE MARINOV, OIB 27252103617 punomoćnik sudionika u postupku ALFA ART d.o.o.</item>
      <item>Raiffeisenbank Austria d.d., OIB 53056966535</item>
      <item>Mladen Janiška, OIB 52042379273</item>
    </derivirana_varijabla>
  </DomainObject.Predmet.OstaliListFormatedOIB>
  <DomainObject.Predmet.OstaliListFormatedWithAdress>
    <izvorni_sadrzaj>
      <item>ANTE MARINOV, Listopadska 11, 10000 Zagreb punomoćnik sudionika u postupku ALFA ART d.o.o.</item>
      <item>Raiffeisenbank Austria d.d., Magazinska cesta 69, 10000 Zagreb</item>
      <item>Mladen Janiška, Ribnjak 52, 10000 Zagreb</item>
    </izvorni_sadrzaj>
    <derivirana_varijabla naziv="DomainObject.Predmet.OstaliListFormatedWithAdress_1">
      <item>ANTE MARINOV, Listopadska 11, 10000 Zagreb punomoćnik sudionika u postupku ALFA ART d.o.o.</item>
      <item>Raiffeisenbank Austria d.d., Magazinska cesta 69, 10000 Zagreb</item>
      <item>Mladen Janiška, Ribnjak 52, 10000 Zagreb</item>
    </derivirana_varijabla>
  </DomainObject.Predmet.OstaliListFormatedWithAdress>
  <DomainObject.Predmet.OstaliListFormatedWithAdressOIB>
    <izvorni_sadrzaj>
      <item>ANTE MARINOV, OIB 27252103617, Listopadska 11, 10000 Zagreb punomoćnik sudionika u postupku ALFA ART d.o.o.</item>
      <item>Raiffeisenbank Austria d.d., OIB 53056966535, Magazinska cesta 69, 10000 Zagreb</item>
      <item>Mladen Janiška, OIB 52042379273, Ribnjak 52, 10000 Zagreb</item>
    </izvorni_sadrzaj>
    <derivirana_varijabla naziv="DomainObject.Predmet.OstaliListFormatedWithAdressOIB_1">
      <item>ANTE MARINOV, OIB 27252103617, Listopadska 11, 10000 Zagreb punomoćnik sudionika u postupku ALFA ART d.o.o.</item>
      <item>Raiffeisenbank Austria d.d., OIB 53056966535, Magazinska cesta 69, 10000 Zagreb</item>
      <item>Mladen Janiška, OIB 52042379273, Ribnjak 52, 10000 Zagreb</item>
    </derivirana_varijabla>
  </DomainObject.Predmet.OstaliListFormatedWithAdressOIB>
  <DomainObject.Predmet.OstaliListNazivFormated>
    <izvorni_sadrzaj>
      <item>ANTE MARINOV</item>
      <item>Raiffeisenbank Austria d.d.</item>
      <item>Mladen Janiška</item>
    </izvorni_sadrzaj>
    <derivirana_varijabla naziv="DomainObject.Predmet.OstaliListNazivFormated_1">
      <item>ANTE MARINOV</item>
      <item>Raiffeisenbank Austria d.d.</item>
      <item>Mladen Janiška</item>
    </derivirana_varijabla>
  </DomainObject.Predmet.OstaliListNazivFormated>
  <DomainObject.Predmet.OstaliListNazivFormatedOIB>
    <izvorni_sadrzaj>
      <item>ANTE MARINOV, OIB 27252103617</item>
      <item>Raiffeisenbank Austria d.d., OIB 53056966535</item>
      <item>Mladen Janiška, OIB 52042379273</item>
    </izvorni_sadrzaj>
    <derivirana_varijabla naziv="DomainObject.Predmet.OstaliListNazivFormatedOIB_1">
      <item>ANTE MARINOV, OIB 27252103617</item>
      <item>Raiffeisenbank Austria d.d., OIB 53056966535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ALFA ART d.o.o.</izvorni_sadrzaj>
    <derivirana_varijabla naziv="DomainObject.Predmet.ProtustrankaIDrugi_1">ALFA 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ALFA ART d.o.o., OIB 11875522226, Tratinska 26, 10412 Lukavec</izvorni_sadrzaj>
    <derivirana_varijabla naziv="DomainObject.Predmet.ProtustrankaIDrugiAdressOIB_1">ALFA ART d.o.o., OIB 11875522226, Tratinska 26,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ART d.o.o.</item>
      <item>ANTE MARINOV</item>
      <item>Raiffeisenbank Austria d.d.</item>
      <item>Ante Marinov</item>
      <item>Mladen Janiška</item>
    </izvorni_sadrzaj>
    <derivirana_varijabla naziv="DomainObject.Predmet.SudioniciListNaziv_1">
      <item>FINA Regionalni centar Zagreb</item>
      <item>ALFA ART d.o.o.</item>
      <item>ANTE MARINOV</item>
      <item>Raiffeisenbank Austria d.d.</item>
      <item>Ante Marinov</item>
      <item>Mladen Janiška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  <item>Ante Marinov, OIB 27252103617, Listopadska Ulica 11,10000 Zagreb</item>
      <item>Mladen Janiška, OIB 52042379273, Ribnjak 52,10000 Zagreb</item>
    </izvorni_sadrzaj>
    <derivirana_varijabla naziv="DomainObject.Predmet.SudioniciListAdressOIB_1"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  <item>Ante Marinov, OIB 27252103617, Listopadska Ulica 11,10000 Zagreb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11875522226</item>
      <item>, OIB 27252103617</item>
      <item>, OIB 53056966535</item>
      <item>, OIB 27252103617</item>
      <item>, OIB 52042379273</item>
    </izvorni_sadrzaj>
    <derivirana_varijabla naziv="DomainObject.Predmet.SudioniciListNazivOIB_1">
      <item>, OIB 85821130368</item>
      <item>, OIB 11875522226</item>
      <item>, OIB 27252103617</item>
      <item>, OIB 53056966535</item>
      <item>, OIB 27252103617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131E6-4523-4734-A11E-A2CEBA00D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821</properties:Words>
  <properties:Characters>4539</properties:Characters>
  <properties:Lines>90</properties:Lines>
  <properties:Paragraphs>25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2017-09-07T11:18:00Z</cp:lastPrinted>
  <dcterms:modified xmlns:xsi="http://www.w3.org/2001/XMLSchema-instance" xsi:type="dcterms:W3CDTF">2017-09-07T11:18:00Z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