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33354" w:rsidR="00F82EC4" w:rsidRPr="006A1BF5">
        <w:tc>
          <w:tcPr>
            <w:tcW w:type="dxa" w:w="2829"/>
            <w:shd w:fill="auto" w:color="auto" w:val="clear"/>
          </w:tcPr>
          <w:p w:rsidRDefault="006F4AED" w:rsidP="00F33354" w:rsidR="00F82EC4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EC4" w:rsidP="00F33354" w:rsidR="00F82EC4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F82EC4" w:rsidP="00F33354" w:rsidR="00F82EC4" w:rsidRPr="006A1BF5">
            <w:pPr>
              <w:jc w:val="center"/>
            </w:pPr>
            <w:r>
              <w:t>Trgovački sud u Varaždinu</w:t>
            </w:r>
          </w:p>
          <w:p w:rsidRDefault="00F82EC4" w:rsidP="00F33354" w:rsidR="00F82EC4" w:rsidRPr="006A1BF5">
            <w:pPr>
              <w:jc w:val="center"/>
            </w:pPr>
            <w:r>
              <w:t>Varaždin, Braće Radić 2</w:t>
            </w:r>
          </w:p>
        </w:tc>
      </w:tr>
    </w:tbl>
    <w:p w14:textId="a4bdb43" w14:paraId="a4bdb43" w:rsidRDefault="007332C9" w:rsidP="007332C9" w:rsidR="007332C9" w:rsidRPr="009D2B9C">
      <w:pPr>
        <w:jc w:val="both"/>
        <w15:collapsed w:val="false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7332C9" w:rsidP="007332C9" w:rsidR="007332C9" w:rsidRPr="009D2B9C">
      <w:pPr>
        <w:jc w:val="both"/>
      </w:pPr>
    </w:p>
    <w:p w:rsidRDefault="007332C9" w:rsidP="007332C9" w:rsidR="007332C9" w:rsidRPr="009D2B9C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</w:t>
      </w:r>
      <w:r w:rsidR="001204D7" w:rsidRPr="00326A9E">
        <w:t xml:space="preserve">kao stečajnom sucu, u stečajnom postupku nad </w:t>
      </w:r>
      <w:r w:rsidR="001204D7">
        <w:t xml:space="preserve">dužnikom </w:t>
      </w:r>
      <w:r w:rsidR="001204D7" w:rsidRPr="001A4D5B">
        <w:t>HAMER d.o.o. u stečaju, Čakovec, Marije Jurić-Zagorke 14, OIB: 66308082006</w:t>
      </w:r>
      <w:r w:rsidR="001204D7" w:rsidRPr="00326A9E">
        <w:t xml:space="preserve">, zastupanom po stečajnom upravitelju </w:t>
      </w:r>
      <w:r w:rsidR="001204D7">
        <w:t xml:space="preserve">Stanku </w:t>
      </w:r>
      <w:proofErr w:type="spellStart"/>
      <w:r w:rsidR="001204D7">
        <w:t>Makaru</w:t>
      </w:r>
      <w:proofErr w:type="spellEnd"/>
      <w:r w:rsidR="001204D7" w:rsidRPr="00326A9E">
        <w:t xml:space="preserve">, </w:t>
      </w:r>
      <w:r w:rsidR="00956AF5">
        <w:t xml:space="preserve">dana </w:t>
      </w:r>
      <w:r w:rsidR="001204D7">
        <w:t>1</w:t>
      </w:r>
      <w:r w:rsidR="00F82EC4">
        <w:t>5</w:t>
      </w:r>
      <w:r w:rsidR="001204D7">
        <w:t>. siječnja 2018</w:t>
      </w:r>
      <w:r w:rsidRPr="009D2B9C">
        <w:t>.</w:t>
      </w:r>
    </w:p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3067B3">
        <w:rPr>
          <w:bCs/>
        </w:rPr>
        <w:t>nekretnina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3067B3">
        <w:t>upisanih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6867A1" w:rsidP="006867A1" w:rsidR="006867A1">
      <w:pPr>
        <w:pStyle w:val="Odlomakpopisa"/>
        <w:numPr>
          <w:ilvl w:val="0"/>
          <w:numId w:val="20"/>
        </w:numPr>
        <w:contextualSpacing/>
        <w:jc w:val="both"/>
      </w:pPr>
      <w:r w:rsidRPr="00A41948">
        <w:t xml:space="preserve">u </w:t>
      </w:r>
      <w:proofErr w:type="spellStart"/>
      <w:r w:rsidRPr="00A41948">
        <w:t>z.k</w:t>
      </w:r>
      <w:proofErr w:type="spellEnd"/>
      <w:r w:rsidRPr="00A41948">
        <w:t xml:space="preserve">. uložak 630, k.o. </w:t>
      </w:r>
      <w:proofErr w:type="spellStart"/>
      <w:r w:rsidRPr="00A41948">
        <w:t>Šenkovec</w:t>
      </w:r>
      <w:proofErr w:type="spellEnd"/>
      <w:r w:rsidRPr="00A41948">
        <w:t xml:space="preserve">, </w:t>
      </w:r>
    </w:p>
    <w:p w:rsidRDefault="006867A1" w:rsidP="006867A1" w:rsidR="006867A1">
      <w:pPr>
        <w:pStyle w:val="Odlomakpopisa"/>
        <w:numPr>
          <w:ilvl w:val="0"/>
          <w:numId w:val="21"/>
        </w:numPr>
        <w:contextualSpacing/>
        <w:jc w:val="both"/>
      </w:pPr>
      <w:r w:rsidRPr="00A41948">
        <w:t xml:space="preserve">čestica br. 41/166 oranica Valenta </w:t>
      </w:r>
      <w:proofErr w:type="spellStart"/>
      <w:r w:rsidRPr="00A41948">
        <w:t>Morandinija</w:t>
      </w:r>
      <w:proofErr w:type="spellEnd"/>
      <w:r w:rsidRPr="00A41948">
        <w:t xml:space="preserve"> površine 249 m</w:t>
      </w:r>
      <w:r w:rsidRPr="00A41948">
        <w:rPr>
          <w:vertAlign w:val="superscript"/>
        </w:rPr>
        <w:t>2</w:t>
      </w:r>
      <w:r>
        <w:t xml:space="preserve">, </w:t>
      </w:r>
    </w:p>
    <w:p w:rsidRDefault="006867A1" w:rsidP="006867A1" w:rsidR="006867A1">
      <w:pPr>
        <w:pStyle w:val="Odlomakpopisa"/>
        <w:numPr>
          <w:ilvl w:val="0"/>
          <w:numId w:val="21"/>
        </w:numPr>
        <w:contextualSpacing/>
        <w:jc w:val="both"/>
      </w:pPr>
      <w:r w:rsidRPr="00A41948">
        <w:t xml:space="preserve">čestica br. 41/167 dvorište Valenta </w:t>
      </w:r>
      <w:proofErr w:type="spellStart"/>
      <w:r w:rsidRPr="00A41948">
        <w:t>Morandinija</w:t>
      </w:r>
      <w:proofErr w:type="spellEnd"/>
      <w:r w:rsidRPr="00A41948">
        <w:t xml:space="preserve"> površine 8070 m</w:t>
      </w:r>
      <w:r w:rsidRPr="00A41948">
        <w:rPr>
          <w:vertAlign w:val="superscript"/>
        </w:rPr>
        <w:t>2</w:t>
      </w:r>
      <w:r w:rsidRPr="00A41948">
        <w:t xml:space="preserve">, poslovna zgrada </w:t>
      </w:r>
      <w:proofErr w:type="spellStart"/>
      <w:r w:rsidRPr="00A41948">
        <w:t>k.b</w:t>
      </w:r>
      <w:proofErr w:type="spellEnd"/>
      <w:r w:rsidRPr="00A41948">
        <w:t xml:space="preserve">. 23 Valenta </w:t>
      </w:r>
      <w:proofErr w:type="spellStart"/>
      <w:r w:rsidRPr="00A41948">
        <w:t>Morandinija</w:t>
      </w:r>
      <w:proofErr w:type="spellEnd"/>
      <w:r w:rsidRPr="00A41948">
        <w:t xml:space="preserve"> površine 1243 m</w:t>
      </w:r>
      <w:r w:rsidRPr="00A41948">
        <w:rPr>
          <w:vertAlign w:val="superscript"/>
        </w:rPr>
        <w:t>2</w:t>
      </w:r>
      <w:r w:rsidRPr="00A41948">
        <w:t>, ukupno 9313 m</w:t>
      </w:r>
      <w:r w:rsidRPr="00A41948">
        <w:rPr>
          <w:vertAlign w:val="superscript"/>
        </w:rPr>
        <w:t>2</w:t>
      </w:r>
      <w:r w:rsidRPr="00A41948">
        <w:t xml:space="preserve"> </w:t>
      </w:r>
    </w:p>
    <w:p w:rsidRDefault="006867A1" w:rsidP="006867A1" w:rsidR="006867A1" w:rsidRPr="00CE7E2F">
      <w:pPr>
        <w:pStyle w:val="Odlomakpopisa"/>
        <w:numPr>
          <w:ilvl w:val="0"/>
          <w:numId w:val="21"/>
        </w:numPr>
        <w:contextualSpacing/>
        <w:jc w:val="both"/>
      </w:pPr>
      <w:r w:rsidRPr="00A41948">
        <w:t xml:space="preserve">čestica br. 41/168 oranica Ulica V. </w:t>
      </w:r>
      <w:proofErr w:type="spellStart"/>
      <w:r w:rsidRPr="00A41948">
        <w:t>Morandinija</w:t>
      </w:r>
      <w:proofErr w:type="spellEnd"/>
      <w:r w:rsidRPr="00A41948">
        <w:t xml:space="preserve"> površine 1082 m</w:t>
      </w:r>
      <w:r w:rsidRPr="00A41948">
        <w:rPr>
          <w:vertAlign w:val="superscript"/>
        </w:rPr>
        <w:t>2</w:t>
      </w:r>
      <w:r w:rsidRPr="00A41948">
        <w:t xml:space="preserve">, </w:t>
      </w:r>
      <w:r w:rsidRPr="00CE7E2F">
        <w:t>sve kat. čestice zajedno ukupne površine 10644 m</w:t>
      </w:r>
      <w:r w:rsidRPr="00CE7E2F">
        <w:rPr>
          <w:vertAlign w:val="superscript"/>
        </w:rPr>
        <w:t>2</w:t>
      </w:r>
      <w:r w:rsidRPr="00CE7E2F">
        <w:t xml:space="preserve">, </w:t>
      </w:r>
      <w:r>
        <w:t>u 1/</w:t>
      </w:r>
      <w:proofErr w:type="spellStart"/>
      <w:r>
        <w:t>1</w:t>
      </w:r>
      <w:proofErr w:type="spellEnd"/>
      <w:r>
        <w:t xml:space="preserve"> dijela</w:t>
      </w:r>
    </w:p>
    <w:p w:rsidRDefault="006867A1" w:rsidP="006867A1" w:rsidR="006867A1" w:rsidRPr="00CE7E2F">
      <w:pPr>
        <w:jc w:val="both"/>
      </w:pPr>
    </w:p>
    <w:p w:rsidRDefault="006867A1" w:rsidP="006867A1" w:rsidR="006867A1" w:rsidRPr="001A4D5B">
      <w:pPr>
        <w:numPr>
          <w:ilvl w:val="0"/>
          <w:numId w:val="20"/>
        </w:numPr>
        <w:jc w:val="both"/>
      </w:pPr>
      <w:r>
        <w:t xml:space="preserve">u </w:t>
      </w:r>
      <w:proofErr w:type="spellStart"/>
      <w:r>
        <w:t>z.k</w:t>
      </w:r>
      <w:proofErr w:type="spellEnd"/>
      <w:r>
        <w:t>. uložak 6367 k.o. Čakovec</w:t>
      </w:r>
      <w:r w:rsidRPr="001A4D5B">
        <w:t>, čestica br. 256/2/1 m</w:t>
      </w:r>
      <w:r>
        <w:t xml:space="preserve">ljekara i dvor površine 55 </w:t>
      </w:r>
      <w:proofErr w:type="spellStart"/>
      <w:r>
        <w:t>čhv</w:t>
      </w:r>
      <w:proofErr w:type="spellEnd"/>
      <w:r w:rsidRPr="001A4D5B">
        <w:t>, u 1/</w:t>
      </w:r>
      <w:proofErr w:type="spellStart"/>
      <w:r w:rsidRPr="001A4D5B">
        <w:t>1</w:t>
      </w:r>
      <w:proofErr w:type="spellEnd"/>
      <w:r w:rsidRPr="001A4D5B">
        <w:t xml:space="preserve"> dijela.</w:t>
      </w:r>
    </w:p>
    <w:p w:rsidRDefault="006867A1" w:rsidP="006867A1" w:rsidR="006867A1" w:rsidRPr="001A4D5B">
      <w:pPr>
        <w:ind w:firstLine="708"/>
        <w:jc w:val="both"/>
      </w:pPr>
    </w:p>
    <w:p w:rsidRDefault="006867A1" w:rsidP="006867A1" w:rsidR="006867A1" w:rsidRPr="001A4D5B">
      <w:pPr>
        <w:numPr>
          <w:ilvl w:val="0"/>
          <w:numId w:val="20"/>
        </w:numPr>
        <w:jc w:val="both"/>
      </w:pPr>
      <w:r>
        <w:t xml:space="preserve">u </w:t>
      </w:r>
      <w:proofErr w:type="spellStart"/>
      <w:r>
        <w:t>z.k</w:t>
      </w:r>
      <w:proofErr w:type="spellEnd"/>
      <w:r>
        <w:t xml:space="preserve">. ul. 4367 k.o. Čakovec </w:t>
      </w:r>
      <w:r w:rsidRPr="001A4D5B">
        <w:t xml:space="preserve">čestica br. 288/2/7 stambeno poslovna građevina </w:t>
      </w:r>
      <w:proofErr w:type="spellStart"/>
      <w:r w:rsidRPr="001A4D5B">
        <w:t>Mihovljanska</w:t>
      </w:r>
      <w:proofErr w:type="spellEnd"/>
      <w:r w:rsidRPr="001A4D5B">
        <w:t xml:space="preserve"> ulica površine 133 m</w:t>
      </w:r>
      <w:r w:rsidRPr="001A4D5B">
        <w:rPr>
          <w:vertAlign w:val="superscript"/>
        </w:rPr>
        <w:t>2</w:t>
      </w:r>
      <w:r w:rsidRPr="001A4D5B">
        <w:t xml:space="preserve">, zgrada </w:t>
      </w:r>
      <w:proofErr w:type="spellStart"/>
      <w:r w:rsidRPr="001A4D5B">
        <w:t>Mihovljanska</w:t>
      </w:r>
      <w:proofErr w:type="spellEnd"/>
      <w:r w:rsidRPr="001A4D5B">
        <w:t xml:space="preserve"> ulica 232 m</w:t>
      </w:r>
      <w:r w:rsidRPr="001A4D5B">
        <w:rPr>
          <w:vertAlign w:val="superscript"/>
        </w:rPr>
        <w:t>2</w:t>
      </w:r>
      <w:r w:rsidRPr="001A4D5B">
        <w:t xml:space="preserve"> i dvorište </w:t>
      </w:r>
      <w:proofErr w:type="spellStart"/>
      <w:r w:rsidRPr="001A4D5B">
        <w:t>Mihovljanska</w:t>
      </w:r>
      <w:proofErr w:type="spellEnd"/>
      <w:r w:rsidRPr="001A4D5B">
        <w:t xml:space="preserve"> ulica 554 m</w:t>
      </w:r>
      <w:r w:rsidRPr="001A4D5B">
        <w:rPr>
          <w:vertAlign w:val="superscript"/>
        </w:rPr>
        <w:t>2</w:t>
      </w:r>
      <w:r w:rsidRPr="001A4D5B">
        <w:t>,  ukupno 919 m</w:t>
      </w:r>
      <w:r w:rsidRPr="001A4D5B">
        <w:rPr>
          <w:vertAlign w:val="superscript"/>
        </w:rPr>
        <w:t>2</w:t>
      </w:r>
      <w:r w:rsidRPr="001A4D5B">
        <w:t>, u 1/</w:t>
      </w:r>
      <w:proofErr w:type="spellStart"/>
      <w:r w:rsidRPr="001A4D5B">
        <w:t>1</w:t>
      </w:r>
      <w:proofErr w:type="spellEnd"/>
      <w:r w:rsidRPr="001A4D5B">
        <w:t xml:space="preserve"> dijela.</w:t>
      </w:r>
    </w:p>
    <w:p w:rsidRDefault="006867A1" w:rsidP="006867A1" w:rsidR="006867A1" w:rsidRPr="001A4D5B">
      <w:pPr>
        <w:ind w:firstLine="708"/>
        <w:jc w:val="both"/>
      </w:pPr>
    </w:p>
    <w:p w:rsidRDefault="006867A1" w:rsidP="006867A1" w:rsidR="006867A1" w:rsidRPr="001A4D5B">
      <w:pPr>
        <w:numPr>
          <w:ilvl w:val="0"/>
          <w:numId w:val="20"/>
        </w:numPr>
        <w:jc w:val="both"/>
      </w:pPr>
      <w:r>
        <w:t xml:space="preserve">u </w:t>
      </w:r>
      <w:proofErr w:type="spellStart"/>
      <w:r>
        <w:t>z.k</w:t>
      </w:r>
      <w:proofErr w:type="spellEnd"/>
      <w:r>
        <w:t xml:space="preserve">. ul. 2992 k.o. Čakovec </w:t>
      </w:r>
      <w:r w:rsidRPr="001A4D5B">
        <w:t xml:space="preserve">čestica br. 1135/13/17 poslovna građevina i industrijsko dvorište površine 233 </w:t>
      </w:r>
      <w:proofErr w:type="spellStart"/>
      <w:r w:rsidRPr="001A4D5B">
        <w:t>čhv</w:t>
      </w:r>
      <w:proofErr w:type="spellEnd"/>
      <w:r w:rsidRPr="001A4D5B">
        <w:t>,  u 1/</w:t>
      </w:r>
      <w:proofErr w:type="spellStart"/>
      <w:r w:rsidRPr="001A4D5B">
        <w:t>1</w:t>
      </w:r>
      <w:proofErr w:type="spellEnd"/>
      <w:r w:rsidRPr="001A4D5B">
        <w:t xml:space="preserve"> dijela.</w:t>
      </w:r>
    </w:p>
    <w:p w:rsidRDefault="006867A1" w:rsidP="006867A1" w:rsidR="006867A1" w:rsidRPr="001A4D5B">
      <w:pPr>
        <w:ind w:firstLine="708"/>
        <w:jc w:val="both"/>
      </w:pPr>
    </w:p>
    <w:p w:rsidRDefault="006867A1" w:rsidP="006867A1" w:rsidR="006867A1" w:rsidRPr="001A4D5B">
      <w:pPr>
        <w:numPr>
          <w:ilvl w:val="0"/>
          <w:numId w:val="20"/>
        </w:numPr>
        <w:jc w:val="both"/>
      </w:pPr>
      <w:r>
        <w:t>u poduložak 1973, k.o. Čakovec, knjiga položenih ugovora, zgrada</w:t>
      </w:r>
      <w:r w:rsidRPr="001A4D5B">
        <w:t xml:space="preserve"> u Čakovcu, Zrinsko-</w:t>
      </w:r>
      <w:proofErr w:type="spellStart"/>
      <w:r w:rsidRPr="001A4D5B">
        <w:t>frankopanska</w:t>
      </w:r>
      <w:proofErr w:type="spellEnd"/>
      <w:r w:rsidRPr="001A4D5B">
        <w:t xml:space="preserve"> 10,</w:t>
      </w:r>
      <w:r>
        <w:t xml:space="preserve"> sagrađena</w:t>
      </w:r>
      <w:r w:rsidRPr="001A4D5B">
        <w:t xml:space="preserve"> na katastarskoj čestici 927/10</w:t>
      </w:r>
      <w:r>
        <w:t xml:space="preserve">, </w:t>
      </w:r>
      <w:r w:rsidRPr="001A4D5B">
        <w:t>poslovni prostor u prizemlju, površine od 38 m</w:t>
      </w:r>
      <w:r w:rsidRPr="001A4D5B">
        <w:rPr>
          <w:vertAlign w:val="superscript"/>
        </w:rPr>
        <w:t>2</w:t>
      </w:r>
      <w:r w:rsidRPr="001A4D5B">
        <w:t xml:space="preserve"> i prostorija za smeće, u 1/</w:t>
      </w:r>
      <w:proofErr w:type="spellStart"/>
      <w:r w:rsidRPr="001A4D5B">
        <w:t>1</w:t>
      </w:r>
      <w:proofErr w:type="spellEnd"/>
      <w:r w:rsidRPr="001A4D5B">
        <w:t xml:space="preserve"> dijela.</w:t>
      </w:r>
    </w:p>
    <w:p w:rsidRDefault="006867A1" w:rsidP="006867A1" w:rsidR="006867A1" w:rsidRPr="001A4D5B">
      <w:pPr>
        <w:ind w:firstLine="708"/>
        <w:jc w:val="both"/>
      </w:pPr>
    </w:p>
    <w:p w:rsidRDefault="006867A1" w:rsidP="00F82EC4" w:rsidR="006867A1" w:rsidRPr="00C30A82">
      <w:pPr>
        <w:numPr>
          <w:ilvl w:val="0"/>
          <w:numId w:val="20"/>
        </w:numPr>
        <w:jc w:val="both"/>
      </w:pPr>
      <w:r w:rsidRPr="00C30A82">
        <w:t xml:space="preserve">u </w:t>
      </w:r>
      <w:proofErr w:type="spellStart"/>
      <w:r w:rsidRPr="00C30A82">
        <w:t>z.k</w:t>
      </w:r>
      <w:proofErr w:type="spellEnd"/>
      <w:r w:rsidRPr="00C30A82">
        <w:t xml:space="preserve">. ul. E-1, k.o. Prelog, etažno vlasništvo s određenim omjerima, čestica br. 509/A/1 zgrada, dvor površine 289 </w:t>
      </w:r>
      <w:proofErr w:type="spellStart"/>
      <w:r w:rsidRPr="00C30A82">
        <w:t>čhv</w:t>
      </w:r>
      <w:proofErr w:type="spellEnd"/>
      <w:r w:rsidRPr="00C30A82">
        <w:t xml:space="preserve"> </w:t>
      </w:r>
    </w:p>
    <w:p w:rsidRDefault="006867A1" w:rsidP="006867A1" w:rsidR="006867A1" w:rsidRPr="001A4D5B">
      <w:pPr>
        <w:ind w:left="720"/>
        <w:jc w:val="both"/>
      </w:pPr>
      <w:r w:rsidRPr="00F82EC4">
        <w:rPr>
          <w:b/>
        </w:rPr>
        <w:t>22. Suvlasnički dio</w:t>
      </w:r>
      <w:r w:rsidRPr="001A4D5B">
        <w:t>: 34/890, povezan s vlasništvom posebnog dijela nekretnine, ETAŽNO VLASNIŠTVO (E-22), 1. Poslovni prostor u prizemlju koji se sastoji od lokala, kuhinje, garderobe i WC-a ukupne površine 44,00 m</w:t>
      </w:r>
      <w:r w:rsidRPr="001A4D5B">
        <w:rPr>
          <w:vertAlign w:val="superscript"/>
        </w:rPr>
        <w:t>2</w:t>
      </w:r>
      <w:r w:rsidRPr="001A4D5B">
        <w:t xml:space="preserve"> (u elaboratu označeno plavom bojom), u 1/</w:t>
      </w:r>
      <w:proofErr w:type="spellStart"/>
      <w:r w:rsidRPr="001A4D5B">
        <w:t>1</w:t>
      </w:r>
      <w:proofErr w:type="spellEnd"/>
      <w:r w:rsidRPr="001A4D5B">
        <w:t xml:space="preserve">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6867A1" w:rsidP="006867A1" w:rsidR="006867A1">
      <w:pPr>
        <w:ind w:firstLine="708"/>
        <w:jc w:val="both"/>
      </w:pPr>
      <w:r>
        <w:lastRenderedPageBreak/>
        <w:t xml:space="preserve">Na nekretnini iz točke 1. a.) izreke </w:t>
      </w:r>
      <w:r w:rsidR="00F82EC4">
        <w:t>zaključka</w:t>
      </w:r>
      <w:r>
        <w:t xml:space="preserve"> </w:t>
      </w:r>
      <w:proofErr w:type="spellStart"/>
      <w:r>
        <w:t>razlučno</w:t>
      </w:r>
      <w:proofErr w:type="spellEnd"/>
      <w:r>
        <w:t xml:space="preserve"> pravo upisano je u korist Zagrebačke banke</w:t>
      </w:r>
      <w:r w:rsidRPr="001A4D5B">
        <w:t xml:space="preserve"> d.d., </w:t>
      </w:r>
      <w:r w:rsidR="00F82EC4">
        <w:t>Zagreb i Hrvatske agencije za malo gospodarstvo, Zagreb</w:t>
      </w:r>
      <w:r w:rsidRPr="001A4D5B">
        <w:t>.</w:t>
      </w:r>
    </w:p>
    <w:p w:rsidRDefault="006867A1" w:rsidP="006867A1" w:rsidR="006867A1">
      <w:pPr>
        <w:ind w:firstLine="708"/>
        <w:jc w:val="both"/>
      </w:pPr>
    </w:p>
    <w:p w:rsidRDefault="006867A1" w:rsidP="006867A1" w:rsidR="006867A1">
      <w:pPr>
        <w:ind w:firstLine="708"/>
        <w:jc w:val="both"/>
      </w:pPr>
      <w:r>
        <w:t xml:space="preserve">Na nekretnini iz točke 1.b) izreke </w:t>
      </w:r>
      <w:r w:rsidR="00F82EC4">
        <w:t xml:space="preserve">zaključka </w:t>
      </w:r>
      <w:proofErr w:type="spellStart"/>
      <w:r>
        <w:t>razlučno</w:t>
      </w:r>
      <w:proofErr w:type="spellEnd"/>
      <w:r>
        <w:t xml:space="preserve"> pravo upisano je u korist</w:t>
      </w:r>
      <w:r w:rsidRPr="005B57AC">
        <w:t xml:space="preserve"> </w:t>
      </w:r>
      <w:proofErr w:type="spellStart"/>
      <w:r w:rsidRPr="001A4D5B">
        <w:t>Raiffeisenbank</w:t>
      </w:r>
      <w:proofErr w:type="spellEnd"/>
      <w:r w:rsidRPr="001A4D5B">
        <w:t xml:space="preserve"> </w:t>
      </w:r>
      <w:proofErr w:type="spellStart"/>
      <w:r w:rsidRPr="001A4D5B">
        <w:t>Austria</w:t>
      </w:r>
      <w:proofErr w:type="spellEnd"/>
      <w:r w:rsidRPr="001A4D5B">
        <w:t xml:space="preserve"> d.d., Za</w:t>
      </w:r>
      <w:r w:rsidR="00F82EC4">
        <w:t xml:space="preserve">greb </w:t>
      </w:r>
      <w:r>
        <w:t>i Zagrebačke banke</w:t>
      </w:r>
      <w:r w:rsidR="00F82EC4">
        <w:t xml:space="preserve"> d.d., Zagreb.</w:t>
      </w:r>
      <w:r w:rsidRPr="001A4D5B">
        <w:t xml:space="preserve"> </w:t>
      </w:r>
    </w:p>
    <w:p w:rsidRDefault="006867A1" w:rsidP="006867A1" w:rsidR="006867A1">
      <w:pPr>
        <w:ind w:firstLine="708"/>
        <w:jc w:val="both"/>
      </w:pPr>
    </w:p>
    <w:p w:rsidRDefault="006867A1" w:rsidP="006867A1" w:rsidR="006867A1">
      <w:pPr>
        <w:ind w:firstLine="708"/>
        <w:jc w:val="both"/>
      </w:pPr>
      <w:r>
        <w:t xml:space="preserve">Na nekretnini iz točke 1.c) izreke </w:t>
      </w:r>
      <w:r w:rsidR="00F82EC4">
        <w:t xml:space="preserve">zaključka </w:t>
      </w:r>
      <w:proofErr w:type="spellStart"/>
      <w:r>
        <w:t>razlučno</w:t>
      </w:r>
      <w:proofErr w:type="spellEnd"/>
      <w:r>
        <w:t xml:space="preserve"> pravo upisano je u korist </w:t>
      </w:r>
      <w:proofErr w:type="spellStart"/>
      <w:r w:rsidRPr="001A4D5B">
        <w:t>Raiffeisenbank</w:t>
      </w:r>
      <w:proofErr w:type="spellEnd"/>
      <w:r w:rsidRPr="001A4D5B">
        <w:t xml:space="preserve"> </w:t>
      </w:r>
      <w:proofErr w:type="spellStart"/>
      <w:r w:rsidRPr="001A4D5B">
        <w:t>Austria</w:t>
      </w:r>
      <w:proofErr w:type="spellEnd"/>
      <w:r w:rsidRPr="001A4D5B">
        <w:t xml:space="preserve"> d.d., Zagreb, Kristijan</w:t>
      </w:r>
      <w:r>
        <w:t>a</w:t>
      </w:r>
      <w:r w:rsidRPr="001A4D5B">
        <w:t xml:space="preserve"> Hamer</w:t>
      </w:r>
      <w:r>
        <w:t>a</w:t>
      </w:r>
      <w:r w:rsidR="00F82EC4">
        <w:t xml:space="preserve">, Čakovec </w:t>
      </w:r>
      <w:r w:rsidRPr="001A4D5B">
        <w:t>i Radovan</w:t>
      </w:r>
      <w:r>
        <w:t>a</w:t>
      </w:r>
      <w:r w:rsidRPr="001A4D5B">
        <w:t xml:space="preserve"> </w:t>
      </w:r>
      <w:proofErr w:type="spellStart"/>
      <w:r w:rsidRPr="001A4D5B">
        <w:t>Lehkec</w:t>
      </w:r>
      <w:r>
        <w:t>a</w:t>
      </w:r>
      <w:proofErr w:type="spellEnd"/>
      <w:r w:rsidR="00F82EC4">
        <w:t xml:space="preserve">, </w:t>
      </w:r>
      <w:proofErr w:type="spellStart"/>
      <w:r w:rsidR="00F82EC4">
        <w:t>Ivanovec</w:t>
      </w:r>
      <w:proofErr w:type="spellEnd"/>
      <w:r w:rsidR="00F82EC4">
        <w:t>.</w:t>
      </w:r>
      <w:r w:rsidRPr="001A4D5B">
        <w:t xml:space="preserve"> </w:t>
      </w:r>
    </w:p>
    <w:p w:rsidRDefault="006867A1" w:rsidP="006867A1" w:rsidR="006867A1">
      <w:pPr>
        <w:ind w:firstLine="708"/>
        <w:jc w:val="both"/>
      </w:pPr>
    </w:p>
    <w:p w:rsidRDefault="006867A1" w:rsidP="006867A1" w:rsidR="006867A1">
      <w:pPr>
        <w:ind w:firstLine="708"/>
        <w:jc w:val="both"/>
      </w:pPr>
      <w:r>
        <w:t xml:space="preserve">Na nekretnini iz točke 1.d) izreke </w:t>
      </w:r>
      <w:r w:rsidR="00F82EC4">
        <w:t xml:space="preserve">zaključka </w:t>
      </w:r>
      <w:proofErr w:type="spellStart"/>
      <w:r>
        <w:t>razlučno</w:t>
      </w:r>
      <w:proofErr w:type="spellEnd"/>
      <w:r>
        <w:t xml:space="preserve"> pravo upisano je u korist </w:t>
      </w:r>
      <w:r w:rsidRPr="001A4D5B">
        <w:t>Radovan</w:t>
      </w:r>
      <w:r>
        <w:t>a</w:t>
      </w:r>
      <w:r w:rsidRPr="001A4D5B">
        <w:t xml:space="preserve"> </w:t>
      </w:r>
      <w:proofErr w:type="spellStart"/>
      <w:r w:rsidRPr="00A41249">
        <w:t>Lehkeca</w:t>
      </w:r>
      <w:proofErr w:type="spellEnd"/>
      <w:r w:rsidR="00A41249" w:rsidRPr="00A41249">
        <w:t xml:space="preserve">, </w:t>
      </w:r>
      <w:proofErr w:type="spellStart"/>
      <w:r w:rsidR="00A41249" w:rsidRPr="00A41249">
        <w:t>Ivanovec</w:t>
      </w:r>
      <w:proofErr w:type="spellEnd"/>
      <w:r w:rsidRPr="00A41249">
        <w:t>.</w:t>
      </w:r>
      <w:r w:rsidRPr="001A4D5B">
        <w:t xml:space="preserve"> </w:t>
      </w:r>
    </w:p>
    <w:p w:rsidRDefault="006867A1" w:rsidP="006867A1" w:rsidR="006867A1">
      <w:pPr>
        <w:ind w:firstLine="708"/>
        <w:jc w:val="both"/>
      </w:pPr>
    </w:p>
    <w:p w:rsidRDefault="006867A1" w:rsidP="006867A1" w:rsidR="006867A1">
      <w:pPr>
        <w:ind w:firstLine="708"/>
        <w:jc w:val="both"/>
      </w:pPr>
      <w:r>
        <w:t xml:space="preserve">Na nekretnini iz točke 1.e) izreke </w:t>
      </w:r>
      <w:r w:rsidR="00A41249">
        <w:t xml:space="preserve">zaključka </w:t>
      </w:r>
      <w:proofErr w:type="spellStart"/>
      <w:r>
        <w:t>razlučno</w:t>
      </w:r>
      <w:proofErr w:type="spellEnd"/>
      <w:r>
        <w:t xml:space="preserve"> pravo upisano je u korist</w:t>
      </w:r>
      <w:r w:rsidRPr="001A4D5B">
        <w:t xml:space="preserve"> </w:t>
      </w:r>
      <w:proofErr w:type="spellStart"/>
      <w:r w:rsidRPr="001A4D5B">
        <w:t>Raif</w:t>
      </w:r>
      <w:r w:rsidR="00A41249">
        <w:t>feisenbank</w:t>
      </w:r>
      <w:proofErr w:type="spellEnd"/>
      <w:r w:rsidR="00A41249">
        <w:t xml:space="preserve"> </w:t>
      </w:r>
      <w:proofErr w:type="spellStart"/>
      <w:r w:rsidR="00A41249">
        <w:t>Austria</w:t>
      </w:r>
      <w:proofErr w:type="spellEnd"/>
      <w:r w:rsidR="00A41249">
        <w:t xml:space="preserve"> d.d., Zagreb</w:t>
      </w:r>
      <w:r w:rsidRPr="001A4D5B">
        <w:t xml:space="preserve">. </w:t>
      </w:r>
    </w:p>
    <w:p w:rsidRDefault="006867A1" w:rsidP="006867A1" w:rsidR="006867A1">
      <w:pPr>
        <w:ind w:firstLine="708"/>
        <w:jc w:val="both"/>
      </w:pPr>
    </w:p>
    <w:p w:rsidRDefault="00DA2E93" w:rsidP="006867A1" w:rsidR="006867A1" w:rsidRPr="001A4D5B">
      <w:pPr>
        <w:ind w:firstLine="708"/>
        <w:jc w:val="both"/>
      </w:pPr>
      <w:r>
        <w:t>Na nekretnini iz točke 1. f</w:t>
      </w:r>
      <w:r w:rsidR="006867A1">
        <w:t xml:space="preserve">) izreke </w:t>
      </w:r>
      <w:r w:rsidR="00A41249">
        <w:t xml:space="preserve">zaključka </w:t>
      </w:r>
      <w:proofErr w:type="spellStart"/>
      <w:r w:rsidR="006867A1">
        <w:t>razlučno</w:t>
      </w:r>
      <w:proofErr w:type="spellEnd"/>
      <w:r w:rsidR="006867A1">
        <w:t xml:space="preserve"> pravo upisano je u korist </w:t>
      </w:r>
      <w:r w:rsidR="006867A1" w:rsidRPr="001A4D5B">
        <w:t>Mladen</w:t>
      </w:r>
      <w:r w:rsidR="006867A1">
        <w:t>a</w:t>
      </w:r>
      <w:r w:rsidR="006867A1" w:rsidRPr="001A4D5B">
        <w:t xml:space="preserve"> Novak</w:t>
      </w:r>
      <w:r w:rsidR="006867A1">
        <w:t>a</w:t>
      </w:r>
      <w:r w:rsidR="00A41249">
        <w:t xml:space="preserve">, Prelog </w:t>
      </w:r>
      <w:r w:rsidR="006867A1" w:rsidRPr="001A4D5B">
        <w:t>i Radovan</w:t>
      </w:r>
      <w:r w:rsidR="006867A1">
        <w:t>a</w:t>
      </w:r>
      <w:r w:rsidR="006867A1" w:rsidRPr="001A4D5B">
        <w:t xml:space="preserve"> </w:t>
      </w:r>
      <w:proofErr w:type="spellStart"/>
      <w:r w:rsidR="006867A1" w:rsidRPr="001A4D5B">
        <w:t>Lehkec</w:t>
      </w:r>
      <w:r w:rsidR="006867A1">
        <w:t>a</w:t>
      </w:r>
      <w:proofErr w:type="spellEnd"/>
      <w:r w:rsidR="00A41249">
        <w:t xml:space="preserve">, </w:t>
      </w:r>
      <w:proofErr w:type="spellStart"/>
      <w:r w:rsidR="00A41249">
        <w:t>Ivanovec</w:t>
      </w:r>
      <w:proofErr w:type="spellEnd"/>
      <w:r w:rsidR="00A41249">
        <w:t>.</w:t>
      </w:r>
    </w:p>
    <w:p w:rsidRDefault="009E298D" w:rsidP="009E298D" w:rsidR="009E298D" w:rsidRPr="009D2B9C"/>
    <w:p w:rsidRDefault="00E828F3" w:rsidP="009E298D" w:rsidR="006867A1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</w:t>
      </w:r>
      <w:r w:rsidR="006867A1">
        <w:t>:</w:t>
      </w:r>
    </w:p>
    <w:p w:rsidRDefault="009C13DC" w:rsidP="006867A1" w:rsidR="006867A1">
      <w:pPr>
        <w:numPr>
          <w:ilvl w:val="0"/>
          <w:numId w:val="22"/>
        </w:numPr>
        <w:jc w:val="both"/>
      </w:pPr>
      <w:r w:rsidRPr="00343DC9">
        <w:t>nekretnine</w:t>
      </w:r>
      <w:r w:rsidR="004B07C9" w:rsidRPr="00343DC9">
        <w:t xml:space="preserve"> iz točke 1.</w:t>
      </w:r>
      <w:r w:rsidR="006867A1">
        <w:t xml:space="preserve">a) </w:t>
      </w:r>
      <w:r w:rsidR="004B07C9" w:rsidRPr="00343DC9">
        <w:t xml:space="preserve"> izreke ovog zaključka</w:t>
      </w:r>
      <w:r w:rsidRPr="00343DC9">
        <w:t xml:space="preserve"> </w:t>
      </w:r>
      <w:r w:rsidR="004B07C9" w:rsidRPr="00343DC9">
        <w:t>u iznosu od</w:t>
      </w:r>
      <w:r w:rsidRPr="00343DC9">
        <w:t xml:space="preserve"> </w:t>
      </w:r>
      <w:r w:rsidR="00CB275E">
        <w:t>7.910.000,00</w:t>
      </w:r>
      <w:r w:rsidR="007219E4" w:rsidRPr="00343DC9">
        <w:t xml:space="preserve"> kn</w:t>
      </w:r>
    </w:p>
    <w:p w:rsidRDefault="006867A1" w:rsidP="006867A1" w:rsidR="009C13DC">
      <w:pPr>
        <w:numPr>
          <w:ilvl w:val="0"/>
          <w:numId w:val="22"/>
        </w:numPr>
        <w:jc w:val="both"/>
      </w:pPr>
      <w:r>
        <w:t xml:space="preserve">nekretnine iz točke 1.b) izreke ovog zaključka u iznosu od </w:t>
      </w:r>
      <w:r w:rsidR="00CB275E">
        <w:t xml:space="preserve">564.000,00 </w:t>
      </w:r>
      <w:r>
        <w:t>kn</w:t>
      </w:r>
    </w:p>
    <w:p w:rsidRDefault="006867A1" w:rsidP="006867A1" w:rsidR="006867A1">
      <w:pPr>
        <w:numPr>
          <w:ilvl w:val="0"/>
          <w:numId w:val="22"/>
        </w:numPr>
        <w:jc w:val="both"/>
      </w:pPr>
      <w:r>
        <w:t xml:space="preserve">nekretnine iz točke 1.c) izreke ovog zaključka u iznosu od </w:t>
      </w:r>
      <w:r w:rsidR="00CB275E">
        <w:t>1.280.000,00</w:t>
      </w:r>
      <w:r>
        <w:t xml:space="preserve"> kn</w:t>
      </w:r>
    </w:p>
    <w:p w:rsidRDefault="006867A1" w:rsidP="006867A1" w:rsidR="006867A1">
      <w:pPr>
        <w:numPr>
          <w:ilvl w:val="0"/>
          <w:numId w:val="22"/>
        </w:numPr>
        <w:jc w:val="both"/>
      </w:pPr>
      <w:r>
        <w:t xml:space="preserve">nekretnine iz točke 1.d) izreke ovog zaključka u iznosu od </w:t>
      </w:r>
      <w:r w:rsidR="00CB275E">
        <w:t>984.000,00</w:t>
      </w:r>
      <w:r>
        <w:t xml:space="preserve"> kn</w:t>
      </w:r>
    </w:p>
    <w:p w:rsidRDefault="006867A1" w:rsidP="006867A1" w:rsidR="006867A1">
      <w:pPr>
        <w:numPr>
          <w:ilvl w:val="0"/>
          <w:numId w:val="22"/>
        </w:numPr>
        <w:jc w:val="both"/>
      </w:pPr>
      <w:r>
        <w:t xml:space="preserve">nekretnine iz točke 1.e) izreke ovog zaključka u iznosu od </w:t>
      </w:r>
      <w:r w:rsidR="00CB275E">
        <w:t>378.000,00</w:t>
      </w:r>
      <w:r>
        <w:t xml:space="preserve"> kn</w:t>
      </w:r>
    </w:p>
    <w:p w:rsidRDefault="00DA2E93" w:rsidP="006867A1" w:rsidR="006867A1">
      <w:pPr>
        <w:numPr>
          <w:ilvl w:val="0"/>
          <w:numId w:val="22"/>
        </w:numPr>
        <w:jc w:val="both"/>
      </w:pPr>
      <w:r>
        <w:t>nekretnine iz točke 1.f</w:t>
      </w:r>
      <w:r w:rsidR="006867A1">
        <w:t xml:space="preserve">) izreke ovog zaključka u iznosu od </w:t>
      </w:r>
      <w:r w:rsidR="00CB275E">
        <w:t>249.000,00</w:t>
      </w:r>
      <w:r w:rsidR="006867A1">
        <w:t xml:space="preserve"> kn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CB275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CB275E">
        <w:t>a)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CB275E">
        <w:t xml:space="preserve">poslovno-proizvodnu zgradu (mljekara </w:t>
      </w:r>
      <w:proofErr w:type="spellStart"/>
      <w:r w:rsidR="00CB275E">
        <w:t>Zrindol</w:t>
      </w:r>
      <w:proofErr w:type="spellEnd"/>
      <w:r w:rsidR="00CB275E">
        <w:t>)</w:t>
      </w:r>
      <w:r w:rsidR="00EF4EA2">
        <w:t>.</w:t>
      </w:r>
      <w:r w:rsidR="00CB275E">
        <w:t xml:space="preserve"> </w:t>
      </w:r>
    </w:p>
    <w:p w:rsidRDefault="00CB275E" w:rsidP="00CB275E" w:rsidR="007C0CC7">
      <w:pPr>
        <w:ind w:firstLine="708"/>
        <w:jc w:val="both"/>
      </w:pPr>
      <w:r>
        <w:t>Utvrđena vrijednost nekretnine iznosi 7.910.000,00 kn</w:t>
      </w:r>
    </w:p>
    <w:p w:rsidRDefault="009E298D" w:rsidP="00F732AB" w:rsidR="00E84E28" w:rsidRPr="00013CCF">
      <w:pPr>
        <w:ind w:firstLine="708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F732AB">
        <w:t>a)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>jednosti, tj. ispod iznosa od</w:t>
      </w:r>
      <w:r w:rsidR="000A76CF">
        <w:t xml:space="preserve"> 5.932.500,00</w:t>
      </w:r>
      <w:r w:rsidR="007D1311" w:rsidRPr="00013CCF">
        <w:t xml:space="preserve"> </w:t>
      </w:r>
      <w:r w:rsidR="00E413C1" w:rsidRPr="00013CCF">
        <w:t>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0A76CF">
        <w:t xml:space="preserve">3.955.000,00 </w:t>
      </w:r>
      <w:r w:rsidR="00E413C1" w:rsidRPr="00013CCF">
        <w:t>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>osti tj. ispod iznosa od</w:t>
      </w:r>
      <w:r w:rsidR="000A76CF">
        <w:t xml:space="preserve"> 1.977.500,00</w:t>
      </w:r>
      <w:r w:rsidR="007D1311" w:rsidRPr="00013CCF">
        <w:t xml:space="preserve"> </w:t>
      </w:r>
      <w:r w:rsidR="00E413C1" w:rsidRPr="00013CCF">
        <w:t>kn;</w:t>
      </w:r>
    </w:p>
    <w:p w:rsidRDefault="00E84E28" w:rsidP="00E84E28" w:rsidR="00E84E28">
      <w:pPr>
        <w:numPr>
          <w:ilvl w:val="0"/>
          <w:numId w:val="17"/>
        </w:numPr>
        <w:jc w:val="both"/>
      </w:pPr>
      <w:r w:rsidRPr="00013CCF">
        <w:lastRenderedPageBreak/>
        <w:t>na četvrtoj dražbi nekretnina se prodaje po početnoj cijeni od 1,00 kn.</w:t>
      </w:r>
    </w:p>
    <w:p w:rsidRDefault="00F732AB" w:rsidP="00F732AB" w:rsidR="00F732AB">
      <w:pPr>
        <w:ind w:left="1068"/>
        <w:jc w:val="both"/>
      </w:pPr>
    </w:p>
    <w:p w:rsidRDefault="00F732AB" w:rsidP="00F732AB" w:rsidR="00F732AB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</w:t>
      </w:r>
      <w:r w:rsidR="005B4069">
        <w:t>2</w:t>
      </w:r>
      <w:r>
        <w:t>00.000,00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732AB" w:rsidP="00F732AB" w:rsidR="00F732AB">
      <w:pPr>
        <w:ind w:left="708"/>
        <w:jc w:val="both"/>
      </w:pPr>
    </w:p>
    <w:p w:rsidRDefault="00F207A9" w:rsidP="00F732AB" w:rsidR="00F207A9" w:rsidRPr="00013CCF">
      <w:pPr>
        <w:ind w:left="708"/>
        <w:jc w:val="both"/>
      </w:pPr>
    </w:p>
    <w:p w:rsidRDefault="00097549" w:rsidP="00097549" w:rsidR="00097549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Nekretnina iz točke 1.</w:t>
      </w:r>
      <w:r w:rsidR="0009021D">
        <w:t>b</w:t>
      </w:r>
      <w:r>
        <w:t>)</w:t>
      </w:r>
      <w:r w:rsidRPr="00013CCF">
        <w:t xml:space="preserve"> u naravi predstavlja </w:t>
      </w:r>
      <w:r>
        <w:t xml:space="preserve">poslovno zgradu mljekaru. </w:t>
      </w:r>
    </w:p>
    <w:p w:rsidRDefault="00097549" w:rsidP="00097549" w:rsidR="00097549">
      <w:pPr>
        <w:ind w:firstLine="708"/>
        <w:jc w:val="both"/>
      </w:pPr>
      <w:r>
        <w:t>Utvrđena vrijednost nekretnine iznosi 564.000,00 kn</w:t>
      </w:r>
    </w:p>
    <w:p w:rsidRDefault="00097549" w:rsidP="00097549" w:rsidR="00097549" w:rsidRPr="00013CCF">
      <w:pPr>
        <w:ind w:firstLine="708"/>
        <w:jc w:val="both"/>
      </w:pPr>
      <w:r w:rsidRPr="00013CCF">
        <w:t>Nekretnina iz točke 1.</w:t>
      </w:r>
      <w:r w:rsidR="0009021D">
        <w:t>b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097549" w:rsidP="00097549" w:rsidR="00097549" w:rsidRPr="00013CCF">
      <w:pPr>
        <w:pStyle w:val="Odlomakpopisa"/>
      </w:pP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prvoj dražbi ispod tri četvrtine (3/4) utvrđene vrijednosti, tj. ispod iznosa od </w:t>
      </w:r>
      <w:r w:rsidR="00354140">
        <w:t>423.000,00</w:t>
      </w:r>
      <w:r w:rsidR="00A41249">
        <w:t xml:space="preserve">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drugoj dražbi ispod jedne polovine (1/2) utvrđene vrijednosti tj. ispod iznosa od </w:t>
      </w:r>
      <w:r w:rsidR="00354140">
        <w:t xml:space="preserve">282.000,00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trećoj dražbi ispod jedne četvrtine (1/4) utvrđene vrijednosti tj. ispod iznosa od </w:t>
      </w:r>
      <w:r w:rsidR="00354140">
        <w:t xml:space="preserve">141.000,00 </w:t>
      </w:r>
      <w:r w:rsidRPr="00013CCF">
        <w:t>kn;</w:t>
      </w:r>
    </w:p>
    <w:p w:rsidRDefault="00097549" w:rsidP="00097549" w:rsidR="00097549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097549" w:rsidP="00097549" w:rsidR="00097549">
      <w:pPr>
        <w:ind w:left="1068"/>
        <w:jc w:val="both"/>
      </w:pPr>
    </w:p>
    <w:p w:rsidRDefault="00097549" w:rsidP="00097549" w:rsidR="00097549" w:rsidRPr="009D2B9C">
      <w:pPr>
        <w:ind w:firstLine="708"/>
        <w:jc w:val="both"/>
      </w:pPr>
      <w:r>
        <w:t>U elektroničkoj javnoj dražbi, kao ponuditelji, mogu sudjelovati samo osobe koje su prethodno dale jamčevinu u iznosu od 20.000,00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097549" w:rsidP="00097549" w:rsidR="00097549">
      <w:pPr>
        <w:ind w:left="708"/>
        <w:jc w:val="both"/>
      </w:pPr>
    </w:p>
    <w:p w:rsidRDefault="00F207A9" w:rsidP="00097549" w:rsidR="00F207A9" w:rsidRPr="00013CCF">
      <w:pPr>
        <w:ind w:left="708"/>
        <w:jc w:val="both"/>
      </w:pPr>
    </w:p>
    <w:p w:rsidRDefault="00097549" w:rsidP="00097549" w:rsidR="00097549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Nekretnina iz točke 1.</w:t>
      </w:r>
      <w:r w:rsidR="00C71089">
        <w:t>c</w:t>
      </w:r>
      <w:r>
        <w:t>)</w:t>
      </w:r>
      <w:r w:rsidRPr="00013CCF">
        <w:t xml:space="preserve"> u naravi predstavlja </w:t>
      </w:r>
      <w:r w:rsidR="00C71089">
        <w:t>stambeno-poslovnu</w:t>
      </w:r>
      <w:r>
        <w:t xml:space="preserve"> zgradu </w:t>
      </w:r>
      <w:r w:rsidR="00C71089">
        <w:t>s pomoćnom zgradom</w:t>
      </w:r>
      <w:r>
        <w:t xml:space="preserve">. </w:t>
      </w:r>
    </w:p>
    <w:p w:rsidRDefault="00097549" w:rsidP="00097549" w:rsidR="00097549">
      <w:pPr>
        <w:ind w:firstLine="708"/>
        <w:jc w:val="both"/>
      </w:pPr>
      <w:r>
        <w:t xml:space="preserve">Utvrđena vrijednost nekretnine iznosi </w:t>
      </w:r>
      <w:r w:rsidR="00C71089">
        <w:t>1.280</w:t>
      </w:r>
      <w:r>
        <w:t>.000,00 kn</w:t>
      </w:r>
    </w:p>
    <w:p w:rsidRDefault="00097549" w:rsidP="00097549" w:rsidR="00097549" w:rsidRPr="00013CCF">
      <w:pPr>
        <w:ind w:firstLine="708"/>
        <w:jc w:val="both"/>
      </w:pPr>
      <w:r w:rsidRPr="00013CCF">
        <w:t>Nekretnina iz točke 1.</w:t>
      </w:r>
      <w:r w:rsidR="0009021D">
        <w:t>c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097549" w:rsidP="00097549" w:rsidR="00097549" w:rsidRPr="00013CCF">
      <w:pPr>
        <w:pStyle w:val="Odlomakpopisa"/>
      </w:pP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prvoj dražbi ispod tri četvrtine (3/4) utvrđene vrijednosti, tj. ispod iznosa od </w:t>
      </w:r>
      <w:r w:rsidR="00354140">
        <w:t xml:space="preserve">960.000,00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drugoj dražbi ispod jedne polovine (1/2) utvrđene vrijednosti tj. ispod iznosa od </w:t>
      </w:r>
      <w:r w:rsidR="00354140">
        <w:t xml:space="preserve">640.000,00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trećoj dražbi ispod jedne četvrtine (1/4) utvrđene vrijednosti tj. ispod iznosa od </w:t>
      </w:r>
      <w:r w:rsidR="00354140">
        <w:t xml:space="preserve">320.000,00 </w:t>
      </w:r>
      <w:r w:rsidRPr="00013CCF">
        <w:t>kn;</w:t>
      </w:r>
    </w:p>
    <w:p w:rsidRDefault="00097549" w:rsidP="00097549" w:rsidR="00097549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097549" w:rsidP="00097549" w:rsidR="00097549">
      <w:pPr>
        <w:ind w:left="1068"/>
        <w:jc w:val="both"/>
      </w:pPr>
    </w:p>
    <w:p w:rsidRDefault="00097549" w:rsidP="00097549" w:rsidR="00097549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</w:t>
      </w:r>
      <w:r w:rsidR="00354140">
        <w:t>4</w:t>
      </w:r>
      <w:r w:rsidR="00C71089">
        <w:t>0</w:t>
      </w:r>
      <w:r>
        <w:t>.000,00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337D89" w:rsidP="00337D89" w:rsidR="00337D89">
      <w:pPr>
        <w:jc w:val="both"/>
      </w:pPr>
    </w:p>
    <w:p w:rsidRDefault="00F207A9" w:rsidP="00097549" w:rsidR="00F207A9" w:rsidRPr="00013CCF">
      <w:pPr>
        <w:ind w:left="708"/>
        <w:jc w:val="both"/>
      </w:pPr>
    </w:p>
    <w:p w:rsidRDefault="00097549" w:rsidP="00097549" w:rsidR="00097549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Nekretnina iz točke 1.</w:t>
      </w:r>
      <w:r w:rsidR="00077F5B">
        <w:t>d</w:t>
      </w:r>
      <w:r>
        <w:t>)</w:t>
      </w:r>
      <w:r w:rsidRPr="00013CCF">
        <w:t xml:space="preserve"> u naravi predstavlja </w:t>
      </w:r>
      <w:r w:rsidR="00354140">
        <w:t>poslovnu</w:t>
      </w:r>
      <w:r>
        <w:t xml:space="preserve"> zgradu </w:t>
      </w:r>
      <w:r w:rsidR="00077F5B">
        <w:t>pekarnicu</w:t>
      </w:r>
      <w:r>
        <w:t xml:space="preserve">. </w:t>
      </w:r>
    </w:p>
    <w:p w:rsidRDefault="00097549" w:rsidP="00097549" w:rsidR="00097549">
      <w:pPr>
        <w:ind w:firstLine="708"/>
        <w:jc w:val="both"/>
      </w:pPr>
      <w:r>
        <w:t xml:space="preserve">Utvrđena vrijednost nekretnine iznosi </w:t>
      </w:r>
      <w:r w:rsidR="00077F5B">
        <w:t>984</w:t>
      </w:r>
      <w:r>
        <w:t>.000,00 kn</w:t>
      </w:r>
    </w:p>
    <w:p w:rsidRDefault="00097549" w:rsidP="00097549" w:rsidR="00097549" w:rsidRPr="00013CCF">
      <w:pPr>
        <w:ind w:firstLine="708"/>
        <w:jc w:val="both"/>
      </w:pPr>
      <w:r w:rsidRPr="00013CCF">
        <w:t>Nekretnina iz točke 1.</w:t>
      </w:r>
      <w:r w:rsidR="0009021D">
        <w:t>d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097549" w:rsidP="00097549" w:rsidR="00097549" w:rsidRPr="00013CCF">
      <w:pPr>
        <w:pStyle w:val="Odlomakpopisa"/>
      </w:pP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lastRenderedPageBreak/>
        <w:t xml:space="preserve">na prvoj dražbi ispod tri četvrtine (3/4) utvrđene vrijednosti, tj. ispod iznosa od </w:t>
      </w:r>
      <w:r w:rsidR="00354140">
        <w:t xml:space="preserve">738.000,00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drugoj dražbi ispod jedne polovine (1/2) utvrđene vrijednosti tj. ispod iznosa od </w:t>
      </w:r>
      <w:r w:rsidR="00354140">
        <w:t xml:space="preserve">492.000,00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trećoj dražbi ispod jedne četvrtine (1/4) utvrđene vrijednosti tj. ispod iznosa od </w:t>
      </w:r>
      <w:r w:rsidR="00354140">
        <w:t xml:space="preserve">246.000,00 </w:t>
      </w:r>
      <w:r w:rsidRPr="00013CCF">
        <w:t>kn;</w:t>
      </w:r>
    </w:p>
    <w:p w:rsidRDefault="00097549" w:rsidP="00097549" w:rsidR="00097549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097549" w:rsidP="00097549" w:rsidR="00097549">
      <w:pPr>
        <w:ind w:left="1068"/>
        <w:jc w:val="both"/>
      </w:pPr>
    </w:p>
    <w:p w:rsidRDefault="00097549" w:rsidP="00097549" w:rsidR="00097549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</w:t>
      </w:r>
      <w:r w:rsidR="00354140">
        <w:t>3</w:t>
      </w:r>
      <w:r>
        <w:t>0.000,00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097549" w:rsidP="00097549" w:rsidR="00097549">
      <w:pPr>
        <w:ind w:left="708"/>
        <w:jc w:val="both"/>
      </w:pPr>
    </w:p>
    <w:p w:rsidRDefault="00F207A9" w:rsidP="00097549" w:rsidR="00F207A9" w:rsidRPr="00013CCF">
      <w:pPr>
        <w:ind w:left="708"/>
        <w:jc w:val="both"/>
      </w:pPr>
    </w:p>
    <w:p w:rsidRDefault="00097549" w:rsidP="00097549" w:rsidR="00097549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Nekretnina iz točke 1.</w:t>
      </w:r>
      <w:r w:rsidR="00D20647">
        <w:t>e</w:t>
      </w:r>
      <w:r>
        <w:t>)</w:t>
      </w:r>
      <w:r w:rsidRPr="00013CCF">
        <w:t xml:space="preserve"> u naravi predstavlja </w:t>
      </w:r>
      <w:r>
        <w:t>poslovno</w:t>
      </w:r>
      <w:r w:rsidR="00D20647">
        <w:t xml:space="preserve"> prostor u prizemlju stambeno poslovne zgrade.</w:t>
      </w:r>
    </w:p>
    <w:p w:rsidRDefault="00097549" w:rsidP="00097549" w:rsidR="00097549">
      <w:pPr>
        <w:ind w:firstLine="708"/>
        <w:jc w:val="both"/>
      </w:pPr>
      <w:r>
        <w:t xml:space="preserve">Utvrđena vrijednost nekretnine iznosi </w:t>
      </w:r>
      <w:r w:rsidR="00D20647">
        <w:t>378</w:t>
      </w:r>
      <w:r>
        <w:t>.000,00 kn</w:t>
      </w:r>
    </w:p>
    <w:p w:rsidRDefault="00097549" w:rsidP="00097549" w:rsidR="00097549" w:rsidRPr="00013CCF">
      <w:pPr>
        <w:ind w:firstLine="708"/>
        <w:jc w:val="both"/>
      </w:pPr>
      <w:r w:rsidRPr="00013CCF">
        <w:t>Nekretnina iz točke 1.</w:t>
      </w:r>
      <w:r w:rsidR="00D20647">
        <w:t>e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097549" w:rsidP="00097549" w:rsidR="00097549" w:rsidRPr="00013CCF">
      <w:pPr>
        <w:pStyle w:val="Odlomakpopisa"/>
      </w:pP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prvoj dražbi ispod tri četvrtine (3/4) utvrđene vrijednosti, tj. ispod iznosa od </w:t>
      </w:r>
      <w:r w:rsidR="00756151">
        <w:t xml:space="preserve">283.500,00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drugoj dražbi ispod jedne polovine (1/2) utvrđene vrijednosti tj. ispod iznosa od </w:t>
      </w:r>
      <w:r w:rsidR="00756151">
        <w:t xml:space="preserve">189.000,00 </w:t>
      </w:r>
      <w:r w:rsidRPr="00013CCF">
        <w:t>kn;</w:t>
      </w:r>
    </w:p>
    <w:p w:rsidRDefault="00097549" w:rsidP="00097549" w:rsidR="00097549" w:rsidRPr="00013CCF">
      <w:pPr>
        <w:numPr>
          <w:ilvl w:val="0"/>
          <w:numId w:val="17"/>
        </w:numPr>
        <w:jc w:val="both"/>
      </w:pPr>
      <w:r w:rsidRPr="00013CCF">
        <w:t xml:space="preserve">na trećoj dražbi ispod jedne četvrtine (1/4) utvrđene vrijednosti tj. ispod iznosa od </w:t>
      </w:r>
      <w:r w:rsidR="00756151">
        <w:t xml:space="preserve">94.500,00 </w:t>
      </w:r>
      <w:r w:rsidRPr="00013CCF">
        <w:t>kn;</w:t>
      </w:r>
    </w:p>
    <w:p w:rsidRDefault="00097549" w:rsidP="00097549" w:rsidR="00097549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097549" w:rsidP="00097549" w:rsidR="00097549">
      <w:pPr>
        <w:ind w:left="1068"/>
        <w:jc w:val="both"/>
      </w:pPr>
    </w:p>
    <w:p w:rsidRDefault="00097549" w:rsidP="00097549" w:rsidR="00097549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</w:t>
      </w:r>
      <w:r w:rsidR="00756151">
        <w:t>10</w:t>
      </w:r>
      <w:r w:rsidR="00D20647">
        <w:t>.</w:t>
      </w:r>
      <w:r>
        <w:t>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097549" w:rsidP="00097549" w:rsidR="00097549">
      <w:pPr>
        <w:ind w:left="708"/>
        <w:jc w:val="both"/>
      </w:pPr>
    </w:p>
    <w:p w:rsidRDefault="00337D89" w:rsidP="00097549" w:rsidR="00337D89" w:rsidRPr="00013CCF">
      <w:pPr>
        <w:ind w:left="708"/>
        <w:jc w:val="both"/>
      </w:pPr>
    </w:p>
    <w:p w:rsidRDefault="00730915" w:rsidP="00730915" w:rsidR="0073091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Nekretnina iz točke 1.</w:t>
      </w:r>
      <w:r w:rsidR="00F207A9">
        <w:t>f</w:t>
      </w:r>
      <w:r>
        <w:t>)</w:t>
      </w:r>
      <w:r w:rsidRPr="00013CCF">
        <w:t xml:space="preserve"> u naravi predstavlja </w:t>
      </w:r>
      <w:r>
        <w:t>poslovni prostor u prizemlju stambeno poslovne zgrade</w:t>
      </w:r>
      <w:r w:rsidR="00771985">
        <w:t xml:space="preserve"> (E-22</w:t>
      </w:r>
      <w:r>
        <w:t>).</w:t>
      </w:r>
    </w:p>
    <w:p w:rsidRDefault="00730915" w:rsidP="00730915" w:rsidR="00730915">
      <w:pPr>
        <w:ind w:left="708"/>
        <w:jc w:val="both"/>
      </w:pPr>
      <w:r>
        <w:t>Utvrđena vrijednost nekretnine iznosi 249.000,00 kn</w:t>
      </w:r>
    </w:p>
    <w:p w:rsidRDefault="00730915" w:rsidP="00730915" w:rsidR="00730915" w:rsidRPr="00013CCF">
      <w:pPr>
        <w:ind w:firstLine="708"/>
        <w:jc w:val="both"/>
      </w:pPr>
      <w:r w:rsidRPr="00013CCF">
        <w:t>Nekretnina iz točke 1.</w:t>
      </w:r>
      <w:r w:rsidR="00F207A9">
        <w:t>f</w:t>
      </w:r>
      <w:r>
        <w:t>)</w:t>
      </w:r>
      <w:r w:rsidRPr="00013CCF">
        <w:t xml:space="preserve">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730915" w:rsidP="00730915" w:rsidR="00730915" w:rsidRPr="00013CCF">
      <w:pPr>
        <w:pStyle w:val="Odlomakpopisa"/>
      </w:pPr>
    </w:p>
    <w:p w:rsidRDefault="00730915" w:rsidP="00730915" w:rsidR="00730915" w:rsidRPr="00013CCF">
      <w:pPr>
        <w:numPr>
          <w:ilvl w:val="0"/>
          <w:numId w:val="17"/>
        </w:numPr>
        <w:jc w:val="both"/>
      </w:pPr>
      <w:r w:rsidRPr="00013CCF">
        <w:t xml:space="preserve">na prvoj dražbi ispod tri četvrtine (3/4) utvrđene vrijednosti, tj. ispod iznosa od </w:t>
      </w:r>
      <w:r w:rsidR="008D1F11">
        <w:t xml:space="preserve">186.750,00 </w:t>
      </w:r>
      <w:r w:rsidRPr="00013CCF">
        <w:t>kn;</w:t>
      </w:r>
    </w:p>
    <w:p w:rsidRDefault="00730915" w:rsidP="00730915" w:rsidR="00730915" w:rsidRPr="00013CCF">
      <w:pPr>
        <w:numPr>
          <w:ilvl w:val="0"/>
          <w:numId w:val="17"/>
        </w:numPr>
        <w:jc w:val="both"/>
      </w:pPr>
      <w:r w:rsidRPr="00013CCF">
        <w:t xml:space="preserve">na drugoj dražbi ispod jedne polovine (1/2) utvrđene vrijednosti tj. ispod iznosa od </w:t>
      </w:r>
      <w:r w:rsidR="008D1F11">
        <w:t xml:space="preserve">124.500,00 </w:t>
      </w:r>
      <w:r w:rsidRPr="00013CCF">
        <w:t>kn;</w:t>
      </w:r>
    </w:p>
    <w:p w:rsidRDefault="00730915" w:rsidP="00730915" w:rsidR="00730915" w:rsidRPr="00013CCF">
      <w:pPr>
        <w:numPr>
          <w:ilvl w:val="0"/>
          <w:numId w:val="17"/>
        </w:numPr>
        <w:jc w:val="both"/>
      </w:pPr>
      <w:r w:rsidRPr="00013CCF">
        <w:t xml:space="preserve">na trećoj dražbi ispod jedne četvrtine (1/4) utvrđene vrijednosti tj. ispod iznosa od </w:t>
      </w:r>
      <w:r w:rsidR="008D1F11">
        <w:t xml:space="preserve">62.250,00 </w:t>
      </w:r>
      <w:r w:rsidRPr="00013CCF">
        <w:t>kn;</w:t>
      </w:r>
    </w:p>
    <w:p w:rsidRDefault="00730915" w:rsidP="00730915" w:rsidR="00730915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730915" w:rsidP="00730915" w:rsidR="00730915">
      <w:pPr>
        <w:ind w:left="1068"/>
        <w:jc w:val="both"/>
      </w:pPr>
    </w:p>
    <w:p w:rsidRDefault="00730915" w:rsidP="00337D89" w:rsidR="00970BB3" w:rsidRPr="00337D89">
      <w:pPr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</w:t>
      </w:r>
      <w:r w:rsidR="007A5D16">
        <w:t>9</w:t>
      </w:r>
      <w:r>
        <w:t>.000,00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lastRenderedPageBreak/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1601B0">
        <w:t>45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 xml:space="preserve">Ako kupac u tom roku ne položi </w:t>
      </w:r>
      <w:proofErr w:type="spellStart"/>
      <w:r w:rsidRPr="009D2B9C">
        <w:t>kupovninu</w:t>
      </w:r>
      <w:proofErr w:type="spellEnd"/>
      <w:r w:rsidRPr="009D2B9C"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9D2B9C">
        <w:t>kupovnine</w:t>
      </w:r>
      <w:proofErr w:type="spellEnd"/>
      <w:r w:rsidRPr="009D2B9C">
        <w:t xml:space="preserve">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 xml:space="preserve">ože </w:t>
      </w:r>
      <w:proofErr w:type="spellStart"/>
      <w:r w:rsidR="003E54A8" w:rsidRPr="00683B97">
        <w:t>kupovninu</w:t>
      </w:r>
      <w:proofErr w:type="spellEnd"/>
      <w:r w:rsidR="003E54A8" w:rsidRPr="00683B97">
        <w:t xml:space="preserve">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 xml:space="preserve">U rješenju o dosudi nekretnina sud će odrediti da će se nakon pravomoćnosti toga rješenja i nakon što kupac položi </w:t>
      </w:r>
      <w:proofErr w:type="spellStart"/>
      <w:r w:rsidR="00347FFD" w:rsidRPr="009D2B9C">
        <w:t>kupovninu</w:t>
      </w:r>
      <w:proofErr w:type="spellEnd"/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</w:t>
      </w:r>
      <w:proofErr w:type="spellStart"/>
      <w:r w:rsidR="00347FFD" w:rsidRPr="009D2B9C">
        <w:t>kupovninu</w:t>
      </w:r>
      <w:proofErr w:type="spellEnd"/>
      <w:r w:rsidR="00347FFD" w:rsidRPr="009D2B9C">
        <w:t xml:space="preserve">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="00347FFD" w:rsidRPr="009D2B9C">
        <w:t>kupovnina</w:t>
      </w:r>
      <w:proofErr w:type="spellEnd"/>
      <w:r w:rsidR="00347FFD" w:rsidRPr="009D2B9C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215A3F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970BB3">
        <w:t xml:space="preserve">Stankom </w:t>
      </w:r>
      <w:proofErr w:type="spellStart"/>
      <w:r w:rsidR="00970BB3">
        <w:t>Makarom</w:t>
      </w:r>
      <w:proofErr w:type="spellEnd"/>
      <w:r w:rsidR="008E555D">
        <w:t xml:space="preserve"> na broj telefona </w:t>
      </w:r>
      <w:r w:rsidR="00215A3F" w:rsidRPr="00215A3F">
        <w:t>091 201 0001.</w:t>
      </w:r>
    </w:p>
    <w:p w:rsidRDefault="008F6DCC" w:rsidP="003E54A8" w:rsidR="008F6DCC" w:rsidRPr="009D2B9C">
      <w:pPr>
        <w:jc w:val="both"/>
      </w:pPr>
    </w:p>
    <w:p w:rsidRDefault="00AD5C9D" w:rsidP="00024FE0" w:rsidR="00024FE0" w:rsidRPr="009D2B9C">
      <w:pPr>
        <w:jc w:val="center"/>
      </w:pPr>
      <w:r w:rsidRPr="009D2B9C">
        <w:t>U Varaždinu</w:t>
      </w:r>
      <w:r w:rsidR="002D43DF">
        <w:t xml:space="preserve">, </w:t>
      </w:r>
      <w:r w:rsidR="00970BB3">
        <w:t>15. siječnja 2018</w:t>
      </w:r>
      <w:r w:rsidR="00A6347C" w:rsidRPr="009D2B9C">
        <w:t>.</w:t>
      </w:r>
    </w:p>
    <w:p w:rsidRDefault="00024FE0" w:rsidP="00337D89" w:rsidR="00024FE0" w:rsidRPr="009D2B9C"/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</w:t>
      </w:r>
      <w:r w:rsidR="00337D89">
        <w:t xml:space="preserve">          </w:t>
      </w:r>
      <w:r w:rsidRPr="009D2B9C">
        <w:t xml:space="preserve">Stečajni sudac: </w:t>
      </w:r>
    </w:p>
    <w:p w:rsidRDefault="00024FE0" w:rsidP="00024FE0" w:rsidR="00024FE0" w:rsidRPr="009D2B9C">
      <w:pPr>
        <w:jc w:val="both"/>
      </w:pPr>
    </w:p>
    <w:p w:rsidRDefault="00024FE0" w:rsidP="00BB41E0" w:rsidR="00BB41E0" w:rsidRPr="009D2B9C">
      <w:pPr>
        <w:jc w:val="both"/>
      </w:pPr>
      <w:r w:rsidRPr="009D2B9C">
        <w:t xml:space="preserve">                                                                                 </w:t>
      </w:r>
      <w:r w:rsidR="00337D89">
        <w:t xml:space="preserve">          </w:t>
      </w:r>
      <w:r w:rsidRPr="009D2B9C">
        <w:t>Iris Hatvalić Nemec</w:t>
      </w:r>
      <w:r w:rsidR="00BB41E0">
        <w:t xml:space="preserve">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lastRenderedPageBreak/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 w:rsidRPr="008E5482">
      <w:pPr>
        <w:jc w:val="both"/>
      </w:pPr>
      <w:r w:rsidRPr="008E5482">
        <w:t xml:space="preserve">DNA: </w:t>
      </w:r>
    </w:p>
    <w:p w:rsidRDefault="00970BB3" w:rsidP="001F4C55" w:rsidR="001F4C55" w:rsidRPr="008E5482">
      <w:pPr>
        <w:numPr>
          <w:ilvl w:val="0"/>
          <w:numId w:val="18"/>
        </w:numPr>
        <w:jc w:val="both"/>
      </w:pPr>
      <w:r w:rsidRPr="008E5482">
        <w:t>Stečajni</w:t>
      </w:r>
      <w:r w:rsidR="001F4C55" w:rsidRPr="008E5482">
        <w:t xml:space="preserve"> upravitelj</w:t>
      </w:r>
      <w:r w:rsidR="002A355B" w:rsidRPr="008E5482">
        <w:t xml:space="preserve"> Stanko Makar iz </w:t>
      </w:r>
      <w:proofErr w:type="spellStart"/>
      <w:r w:rsidR="002A355B" w:rsidRPr="008E5482">
        <w:t>Sigetca</w:t>
      </w:r>
      <w:proofErr w:type="spellEnd"/>
      <w:r w:rsidR="002A355B" w:rsidRPr="008E5482">
        <w:t xml:space="preserve"> </w:t>
      </w:r>
      <w:proofErr w:type="spellStart"/>
      <w:r w:rsidR="002A355B" w:rsidRPr="008E5482">
        <w:t>Ludbreškog</w:t>
      </w:r>
      <w:proofErr w:type="spellEnd"/>
      <w:r w:rsidR="002A355B" w:rsidRPr="008E5482">
        <w:t>, A. Šenoe 6</w:t>
      </w:r>
      <w:r w:rsidR="008E5482" w:rsidRPr="008E5482">
        <w:t>, 42230 Ludbreg</w:t>
      </w:r>
    </w:p>
    <w:p w:rsidRDefault="00AC425C" w:rsidP="00AC425C" w:rsidR="00AC425C" w:rsidRPr="008E5482">
      <w:pPr>
        <w:pStyle w:val="Odlomakpopisa"/>
        <w:numPr>
          <w:ilvl w:val="0"/>
          <w:numId w:val="18"/>
        </w:numPr>
        <w:contextualSpacing/>
        <w:jc w:val="both"/>
      </w:pPr>
      <w:r w:rsidRPr="008E5482">
        <w:t xml:space="preserve">Zagrebačka banke d.d., Zagreb, </w:t>
      </w:r>
      <w:r w:rsidR="00E24510" w:rsidRPr="008E5482">
        <w:t xml:space="preserve">po punomoćniku Branimiru </w:t>
      </w:r>
      <w:proofErr w:type="spellStart"/>
      <w:r w:rsidR="00E24510" w:rsidRPr="008E5482">
        <w:t>Škurla</w:t>
      </w:r>
      <w:proofErr w:type="spellEnd"/>
      <w:r w:rsidR="00E24510" w:rsidRPr="008E5482">
        <w:t xml:space="preserve">, odvjetniku u OD </w:t>
      </w:r>
      <w:proofErr w:type="spellStart"/>
      <w:r w:rsidR="00E24510" w:rsidRPr="008E5482">
        <w:t>Bekina</w:t>
      </w:r>
      <w:proofErr w:type="spellEnd"/>
      <w:r w:rsidR="00E24510" w:rsidRPr="008E5482">
        <w:t xml:space="preserve">, </w:t>
      </w:r>
      <w:proofErr w:type="spellStart"/>
      <w:r w:rsidR="00E24510" w:rsidRPr="008E5482">
        <w:t>Škurla</w:t>
      </w:r>
      <w:proofErr w:type="spellEnd"/>
      <w:r w:rsidR="00E24510" w:rsidRPr="008E5482">
        <w:t xml:space="preserve">, </w:t>
      </w:r>
      <w:proofErr w:type="spellStart"/>
      <w:r w:rsidR="00E24510" w:rsidRPr="008E5482">
        <w:t>Durmiš</w:t>
      </w:r>
      <w:proofErr w:type="spellEnd"/>
      <w:r w:rsidR="00E24510" w:rsidRPr="008E5482">
        <w:t xml:space="preserve"> i Spajić</w:t>
      </w:r>
      <w:r w:rsidR="008E5482" w:rsidRPr="008E5482">
        <w:t xml:space="preserve">, </w:t>
      </w:r>
      <w:proofErr w:type="spellStart"/>
      <w:r w:rsidR="008E5482" w:rsidRPr="008E5482">
        <w:rPr>
          <w:rStyle w:val="st1"/>
        </w:rPr>
        <w:t>Preradovićeva</w:t>
      </w:r>
      <w:proofErr w:type="spellEnd"/>
      <w:r w:rsidR="008E5482" w:rsidRPr="008E5482">
        <w:rPr>
          <w:rStyle w:val="st1"/>
        </w:rPr>
        <w:t xml:space="preserve"> 24, 10000 Zagreb</w:t>
      </w:r>
    </w:p>
    <w:p w:rsidRDefault="00AC425C" w:rsidP="00AC425C" w:rsidR="00AC425C" w:rsidRPr="008E5482">
      <w:pPr>
        <w:pStyle w:val="Odlomakpopisa"/>
        <w:numPr>
          <w:ilvl w:val="0"/>
          <w:numId w:val="18"/>
        </w:numPr>
        <w:contextualSpacing/>
        <w:jc w:val="both"/>
      </w:pPr>
      <w:r w:rsidRPr="008E5482">
        <w:t xml:space="preserve">Hrvatska agencija za malo gospodarstvo, </w:t>
      </w:r>
      <w:r w:rsidR="008E5482" w:rsidRPr="008E5482">
        <w:t xml:space="preserve"> Prilaz </w:t>
      </w:r>
      <w:proofErr w:type="spellStart"/>
      <w:r w:rsidR="008E5482" w:rsidRPr="008E5482">
        <w:t>Gjure</w:t>
      </w:r>
      <w:proofErr w:type="spellEnd"/>
      <w:r w:rsidR="008E5482" w:rsidRPr="008E5482">
        <w:t xml:space="preserve"> </w:t>
      </w:r>
      <w:proofErr w:type="spellStart"/>
      <w:r w:rsidR="008E5482" w:rsidRPr="008E5482">
        <w:t>Deželića</w:t>
      </w:r>
      <w:proofErr w:type="spellEnd"/>
      <w:r w:rsidR="008E5482" w:rsidRPr="008E5482">
        <w:t xml:space="preserve"> 7, </w:t>
      </w:r>
      <w:r w:rsidR="008E5482" w:rsidRPr="008E5482">
        <w:rPr>
          <w:rStyle w:val="st1"/>
        </w:rPr>
        <w:t>10000 Zagreb</w:t>
      </w:r>
    </w:p>
    <w:p w:rsidRDefault="00AC425C" w:rsidP="00AC425C" w:rsidR="00AC425C" w:rsidRPr="008E5482">
      <w:pPr>
        <w:pStyle w:val="Odlomakpopisa"/>
        <w:numPr>
          <w:ilvl w:val="0"/>
          <w:numId w:val="18"/>
        </w:numPr>
        <w:contextualSpacing/>
        <w:jc w:val="both"/>
      </w:pPr>
      <w:proofErr w:type="spellStart"/>
      <w:r w:rsidRPr="008E5482">
        <w:t>Raiffeisenbank</w:t>
      </w:r>
      <w:proofErr w:type="spellEnd"/>
      <w:r w:rsidRPr="008E5482">
        <w:t xml:space="preserve"> </w:t>
      </w:r>
      <w:proofErr w:type="spellStart"/>
      <w:r w:rsidRPr="008E5482">
        <w:t>Austria</w:t>
      </w:r>
      <w:proofErr w:type="spellEnd"/>
      <w:r w:rsidRPr="008E5482">
        <w:t xml:space="preserve"> d.d.,  </w:t>
      </w:r>
      <w:r w:rsidR="002A355B" w:rsidRPr="008E5482">
        <w:rPr>
          <w:rStyle w:val="st1"/>
        </w:rPr>
        <w:t>Magazinska cesta 69</w:t>
      </w:r>
      <w:r w:rsidR="008E5482" w:rsidRPr="008E5482">
        <w:t xml:space="preserve">, </w:t>
      </w:r>
      <w:r w:rsidR="008E5482" w:rsidRPr="008E5482">
        <w:rPr>
          <w:rStyle w:val="st1"/>
        </w:rPr>
        <w:t>10000 Zagreb</w:t>
      </w:r>
    </w:p>
    <w:p w:rsidRDefault="00AC425C" w:rsidP="00AC425C" w:rsidR="00AC425C" w:rsidRPr="008E5482">
      <w:pPr>
        <w:pStyle w:val="Odlomakpopisa"/>
        <w:numPr>
          <w:ilvl w:val="0"/>
          <w:numId w:val="18"/>
        </w:numPr>
        <w:contextualSpacing/>
        <w:jc w:val="both"/>
      </w:pPr>
      <w:r w:rsidRPr="008E5482">
        <w:t>Kristijan Hamer,  Marije Jurić-Zagorke 14</w:t>
      </w:r>
      <w:r w:rsidR="008E5482" w:rsidRPr="008E5482">
        <w:t>, 40000 Čakovec</w:t>
      </w:r>
    </w:p>
    <w:p w:rsidRDefault="00AC425C" w:rsidP="00AC425C" w:rsidR="00AC425C" w:rsidRPr="008E5482">
      <w:pPr>
        <w:pStyle w:val="Odlomakpopisa"/>
        <w:numPr>
          <w:ilvl w:val="0"/>
          <w:numId w:val="18"/>
        </w:numPr>
        <w:contextualSpacing/>
        <w:jc w:val="both"/>
      </w:pPr>
      <w:r w:rsidRPr="008E5482">
        <w:t xml:space="preserve">Radovan </w:t>
      </w:r>
      <w:proofErr w:type="spellStart"/>
      <w:r w:rsidR="00E24510" w:rsidRPr="008E5482">
        <w:t>Lehkec</w:t>
      </w:r>
      <w:proofErr w:type="spellEnd"/>
      <w:r w:rsidR="00E24510" w:rsidRPr="008E5482">
        <w:t xml:space="preserve">, </w:t>
      </w:r>
      <w:proofErr w:type="spellStart"/>
      <w:r w:rsidR="00E24510" w:rsidRPr="008E5482">
        <w:t>Ivanovec</w:t>
      </w:r>
      <w:proofErr w:type="spellEnd"/>
      <w:r w:rsidR="00E24510" w:rsidRPr="008E5482">
        <w:t xml:space="preserve">, Zagrebačka 32 po punomoćnicima odvjetnicima ZOU </w:t>
      </w:r>
      <w:proofErr w:type="spellStart"/>
      <w:r w:rsidR="00E24510" w:rsidRPr="008E5482">
        <w:t>Kačer</w:t>
      </w:r>
      <w:proofErr w:type="spellEnd"/>
      <w:r w:rsidR="00E24510" w:rsidRPr="008E5482">
        <w:t xml:space="preserve"> i </w:t>
      </w:r>
      <w:proofErr w:type="spellStart"/>
      <w:r w:rsidR="00E24510" w:rsidRPr="008E5482">
        <w:t>Kačer</w:t>
      </w:r>
      <w:proofErr w:type="spellEnd"/>
      <w:r w:rsidR="00E24510" w:rsidRPr="008E5482">
        <w:t xml:space="preserve"> iz Čakovca</w:t>
      </w:r>
      <w:r w:rsidR="008E5482" w:rsidRPr="008E5482">
        <w:t xml:space="preserve">, </w:t>
      </w:r>
      <w:r w:rsidR="008E5482" w:rsidRPr="008E5482">
        <w:rPr>
          <w:rStyle w:val="xbe"/>
        </w:rPr>
        <w:t>Ul. Ruđera Boškovića 5, 40000, Čakovec</w:t>
      </w:r>
    </w:p>
    <w:p w:rsidRDefault="00AC425C" w:rsidP="00AC425C" w:rsidR="00AC425C" w:rsidRPr="008E5482">
      <w:pPr>
        <w:pStyle w:val="Odlomakpopisa"/>
        <w:numPr>
          <w:ilvl w:val="0"/>
          <w:numId w:val="18"/>
        </w:numPr>
        <w:contextualSpacing/>
        <w:jc w:val="both"/>
      </w:pPr>
      <w:r w:rsidRPr="008E5482">
        <w:t>Mladen Novak, Prelog, Dravska 21</w:t>
      </w:r>
      <w:r w:rsidR="007956A5" w:rsidRPr="008E5482">
        <w:t xml:space="preserve"> po punomoćnicima odvjetnicima </w:t>
      </w:r>
      <w:r w:rsidR="00E24510" w:rsidRPr="008E5482">
        <w:t xml:space="preserve">ZOU Damjanović, </w:t>
      </w:r>
      <w:proofErr w:type="spellStart"/>
      <w:r w:rsidR="00E24510" w:rsidRPr="008E5482">
        <w:t>Golenko</w:t>
      </w:r>
      <w:proofErr w:type="spellEnd"/>
      <w:r w:rsidR="00E24510" w:rsidRPr="008E5482">
        <w:t xml:space="preserve"> i dr. iz Čakovca</w:t>
      </w:r>
      <w:r w:rsidR="008E5482" w:rsidRPr="008E5482">
        <w:t xml:space="preserve">, </w:t>
      </w:r>
      <w:r w:rsidR="008E5482" w:rsidRPr="008E5482">
        <w:rPr>
          <w:rStyle w:val="xbe"/>
        </w:rPr>
        <w:t>Ul. Ruđera Boškovića 23, 40000, Čakovec</w:t>
      </w:r>
    </w:p>
    <w:p w:rsidRDefault="007956A5" w:rsidP="00AC425C" w:rsidR="007956A5" w:rsidRPr="008E5482">
      <w:pPr>
        <w:pStyle w:val="Odlomakpopisa"/>
        <w:numPr>
          <w:ilvl w:val="0"/>
          <w:numId w:val="18"/>
        </w:numPr>
        <w:contextualSpacing/>
        <w:jc w:val="both"/>
      </w:pPr>
      <w:r w:rsidRPr="008E5482">
        <w:t xml:space="preserve">DDM </w:t>
      </w:r>
      <w:proofErr w:type="spellStart"/>
      <w:r w:rsidRPr="008E5482">
        <w:t>Invest</w:t>
      </w:r>
      <w:proofErr w:type="spellEnd"/>
      <w:r w:rsidRPr="008E5482">
        <w:t xml:space="preserve"> III AG po punomoćniku Luki Rimcu odvjetniku iz OD Mamić, Perić, Reberski, Rimac d.o.o.</w:t>
      </w:r>
      <w:r w:rsidR="008E5482" w:rsidRPr="008E5482">
        <w:t xml:space="preserve">, </w:t>
      </w:r>
      <w:r w:rsidR="008E5482" w:rsidRPr="008E5482">
        <w:rPr>
          <w:rStyle w:val="st1"/>
        </w:rPr>
        <w:t>Ivana Lučića 2A; 10000 Zagreb</w:t>
      </w:r>
    </w:p>
    <w:p w:rsidRDefault="00AC425C" w:rsidP="00AC425C" w:rsidR="00AC425C" w:rsidRPr="008E5482">
      <w:pPr>
        <w:numPr>
          <w:ilvl w:val="0"/>
          <w:numId w:val="18"/>
        </w:numPr>
      </w:pPr>
      <w:r w:rsidRPr="008E5482">
        <w:t xml:space="preserve">e-oglasna ploča </w:t>
      </w:r>
    </w:p>
    <w:p w:rsidRDefault="00D52E8D" w:rsidP="00024FE0" w:rsidR="00024FE0" w:rsidRPr="008E5482">
      <w:pPr>
        <w:numPr>
          <w:ilvl w:val="0"/>
          <w:numId w:val="18"/>
        </w:numPr>
        <w:jc w:val="both"/>
      </w:pPr>
      <w:r w:rsidRPr="008E5482">
        <w:t>FINA Zagreb Vrtni put</w:t>
      </w:r>
      <w:r w:rsidR="008E5482" w:rsidRPr="008E5482">
        <w:t xml:space="preserve"> 3, </w:t>
      </w:r>
      <w:r w:rsidR="008E5482" w:rsidRPr="008E5482">
        <w:rPr>
          <w:rStyle w:val="st1"/>
        </w:rPr>
        <w:t>10000 Zagreb,</w:t>
      </w:r>
      <w:r w:rsidR="009100B1" w:rsidRPr="008E5482">
        <w:t xml:space="preserve"> uz Zahtjev</w:t>
      </w:r>
      <w:r w:rsidR="00AC425C" w:rsidRPr="008E5482">
        <w:t>e</w:t>
      </w:r>
      <w:r w:rsidR="009100B1" w:rsidRPr="008E5482">
        <w:t xml:space="preserve"> za prodaju nekretnine i </w:t>
      </w:r>
      <w:r w:rsidR="001F4C55" w:rsidRPr="008E5482">
        <w:t>izvornik</w:t>
      </w:r>
      <w:r w:rsidR="00AC425C" w:rsidRPr="008E5482">
        <w:t>e</w:t>
      </w:r>
      <w:r w:rsidR="009100B1" w:rsidRPr="008E5482">
        <w:t xml:space="preserve"> izvatka iz zemljišne knjige </w:t>
      </w:r>
    </w:p>
    <w:p w:rsidRDefault="00024FE0" w:rsidP="00024FE0" w:rsidR="00024FE0" w:rsidRPr="002D43DF">
      <w:pPr>
        <w:jc w:val="center"/>
        <w:rPr>
          <w:color w:val="FF0000"/>
        </w:rPr>
      </w:pPr>
    </w:p>
    <w:p w:rsidRDefault="00024FE0" w:rsidP="00024FE0" w:rsidR="00024FE0" w:rsidRPr="002D43DF">
      <w:pPr>
        <w:jc w:val="both"/>
        <w:rPr>
          <w:color w:val="FF0000"/>
        </w:rPr>
      </w:pPr>
    </w:p>
    <w:p w:rsidRDefault="00347FFD" w:rsidP="00347FFD" w:rsidR="00347FFD" w:rsidRPr="002D43DF">
      <w:pPr>
        <w:jc w:val="both"/>
        <w:rPr>
          <w:color w:val="FF0000"/>
        </w:rPr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337D89" w:rsidR="00570D7C" w:rsidRPr="009D2B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701" w:bottom="1276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BA" w:rsidR="00110ABA">
      <w:r>
        <w:separator/>
      </w:r>
    </w:p>
  </w:endnote>
  <w:endnote w:id="0" w:type="continuationSeparator">
    <w:p w:rsidRDefault="00110ABA" w:rsidR="00110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731" w:rsidR="005737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731" w:rsidR="005737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731" w:rsidR="005737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BA" w:rsidR="00110ABA">
      <w:r>
        <w:separator/>
      </w:r>
    </w:p>
  </w:footnote>
  <w:footnote w:id="0" w:type="continuationSeparator">
    <w:p w:rsidRDefault="00110ABA" w:rsidR="00110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73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DA7F4B" w:rsidP="00F82EC4" w:rsidR="00BF7A0C">
    <w:pPr>
      <w:pStyle w:val="Zaglavlje"/>
      <w:tabs>
        <w:tab w:pos="9072" w:val="clear"/>
        <w:tab w:pos="8789" w:val="right"/>
      </w:tabs>
      <w:jc w:val="right"/>
      <w:rPr>
        <w:rFonts w:cs="Arial" w:hAnsi="Arial" w:ascii="Arial"/>
        <w:sz w:val="22"/>
        <w:szCs w:val="22"/>
      </w:rPr>
    </w:pPr>
    <w:r>
      <w:t>Poslovni broj. 4 St-</w:t>
    </w:r>
    <w:r w:rsidR="00DA1D87">
      <w:t>268/15</w:t>
    </w:r>
    <w:r w:rsidR="001F4C55">
      <w:t>-</w:t>
    </w:r>
    <w:r w:rsidR="00337D89">
      <w:t>77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3731">
      <w:rPr>
        <w:noProof/>
      </w:rPr>
      <w:t>1</w:t>
    </w:r>
    <w:r>
      <w:fldChar w:fldCharType="end"/>
    </w:r>
  </w:p>
  <w:p w:rsidRDefault="0016318D" w:rsidP="00337D89" w:rsidR="002D68D2">
    <w:pPr>
      <w:pStyle w:val="Zaglavlje"/>
      <w:tabs>
        <w:tab w:pos="9072" w:val="clear"/>
        <w:tab w:pos="8789" w:val="right"/>
      </w:tabs>
    </w:pPr>
    <w:r>
      <w:tab/>
    </w:r>
    <w:r>
      <w:tab/>
    </w:r>
    <w:bookmarkStart w:name="_GoBack" w:id="0"/>
    <w:bookmarkEnd w:id="0"/>
    <w:r>
      <w:t>Poslovni broj. 4 St-</w:t>
    </w:r>
    <w:r w:rsidR="00DA1D87">
      <w:t>268/15</w:t>
    </w:r>
    <w:r w:rsidR="001B5CF3">
      <w:t>-</w:t>
    </w:r>
    <w:r w:rsidR="00337D89">
      <w:t>77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D0519E1"/>
    <w:multiLevelType w:val="hybridMultilevel"/>
    <w:tmpl w:val="6186BBEA"/>
    <w:lvl w:tplc="2D462B10" w:ilvl="0">
      <w:start w:val="1"/>
      <w:numFmt w:val="lowerLetter"/>
      <w:lvlText w:val="%1)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9F2B8E"/>
    <w:multiLevelType w:val="hybridMultilevel"/>
    <w:tmpl w:val="5388E4D0"/>
    <w:lvl w:tplc="041A0017" w:ilvl="0">
      <w:start w:val="1"/>
      <w:numFmt w:val="lowerLetter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7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6"/>
  </w:num>
  <w:num w:numId="3">
    <w:abstractNumId w:val="23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8"/>
  </w:num>
  <w:num w:numId="7">
    <w:abstractNumId w:val="1"/>
  </w:num>
  <w:num w:numId="8">
    <w:abstractNumId w:val="13"/>
  </w:num>
  <w:num w:numId="9">
    <w:abstractNumId w:val="21"/>
  </w:num>
  <w:num w:numId="10">
    <w:abstractNumId w:val="19"/>
  </w:num>
  <w:num w:numId="11">
    <w:abstractNumId w:val="20"/>
  </w:num>
  <w:num w:numId="12">
    <w:abstractNumId w:val="3"/>
  </w:num>
  <w:num w:numId="13">
    <w:abstractNumId w:val="2"/>
  </w:num>
  <w:num w:numId="14">
    <w:abstractNumId w:val="11"/>
  </w:num>
  <w:num w:numId="15">
    <w:abstractNumId w:val="5"/>
  </w:num>
  <w:num w:numId="16">
    <w:abstractNumId w:val="6"/>
  </w:num>
  <w:num w:numId="17">
    <w:abstractNumId w:val="8"/>
  </w:num>
  <w:num w:numId="18">
    <w:abstractNumId w:val="12"/>
  </w:num>
  <w:num w:numId="19">
    <w:abstractNumId w:val="4"/>
  </w:num>
  <w:num w:numId="20">
    <w:abstractNumId w:val="22"/>
  </w:num>
  <w:num w:numId="21">
    <w:abstractNumId w:val="0"/>
  </w:num>
  <w:num w:numId="22">
    <w:abstractNumId w:val="15"/>
  </w:num>
  <w:num w:numId="23">
    <w:abstractNumId w:val="1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77F5B"/>
    <w:rsid w:val="0009021D"/>
    <w:rsid w:val="00097549"/>
    <w:rsid w:val="000A0A73"/>
    <w:rsid w:val="000A6BF1"/>
    <w:rsid w:val="000A76CF"/>
    <w:rsid w:val="000B039C"/>
    <w:rsid w:val="000B75B9"/>
    <w:rsid w:val="000C7B5E"/>
    <w:rsid w:val="000D6D0E"/>
    <w:rsid w:val="00103FD4"/>
    <w:rsid w:val="001067F8"/>
    <w:rsid w:val="00110ABA"/>
    <w:rsid w:val="001204D7"/>
    <w:rsid w:val="00126BDE"/>
    <w:rsid w:val="0013327B"/>
    <w:rsid w:val="001601B0"/>
    <w:rsid w:val="00160421"/>
    <w:rsid w:val="00162335"/>
    <w:rsid w:val="0016318D"/>
    <w:rsid w:val="001743D0"/>
    <w:rsid w:val="00180785"/>
    <w:rsid w:val="00183749"/>
    <w:rsid w:val="001A08A3"/>
    <w:rsid w:val="001B238E"/>
    <w:rsid w:val="001B5CF3"/>
    <w:rsid w:val="001C7D6C"/>
    <w:rsid w:val="001E5811"/>
    <w:rsid w:val="001F4C55"/>
    <w:rsid w:val="001F5111"/>
    <w:rsid w:val="00215A3F"/>
    <w:rsid w:val="0022015C"/>
    <w:rsid w:val="00237CCE"/>
    <w:rsid w:val="0024053C"/>
    <w:rsid w:val="002447A6"/>
    <w:rsid w:val="00244F30"/>
    <w:rsid w:val="0026469B"/>
    <w:rsid w:val="00264B27"/>
    <w:rsid w:val="002704E6"/>
    <w:rsid w:val="002A355B"/>
    <w:rsid w:val="002B0B02"/>
    <w:rsid w:val="002B268B"/>
    <w:rsid w:val="002C50C5"/>
    <w:rsid w:val="002C6CF6"/>
    <w:rsid w:val="002D43DF"/>
    <w:rsid w:val="002D5781"/>
    <w:rsid w:val="002D68D2"/>
    <w:rsid w:val="002E606B"/>
    <w:rsid w:val="002E6D66"/>
    <w:rsid w:val="002F37B4"/>
    <w:rsid w:val="002F542A"/>
    <w:rsid w:val="002F6A2B"/>
    <w:rsid w:val="00301E3B"/>
    <w:rsid w:val="003067B3"/>
    <w:rsid w:val="00317C65"/>
    <w:rsid w:val="0032076C"/>
    <w:rsid w:val="00323500"/>
    <w:rsid w:val="003353AF"/>
    <w:rsid w:val="00337D89"/>
    <w:rsid w:val="00341830"/>
    <w:rsid w:val="00343A63"/>
    <w:rsid w:val="00343DC9"/>
    <w:rsid w:val="00344C03"/>
    <w:rsid w:val="00347FFD"/>
    <w:rsid w:val="00353120"/>
    <w:rsid w:val="0035414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3731"/>
    <w:rsid w:val="00577C5A"/>
    <w:rsid w:val="00577ECF"/>
    <w:rsid w:val="00583AB8"/>
    <w:rsid w:val="0059693C"/>
    <w:rsid w:val="00597740"/>
    <w:rsid w:val="005B4069"/>
    <w:rsid w:val="005C6E12"/>
    <w:rsid w:val="005D28F3"/>
    <w:rsid w:val="005D628E"/>
    <w:rsid w:val="005D6709"/>
    <w:rsid w:val="005E44A1"/>
    <w:rsid w:val="005F6C1C"/>
    <w:rsid w:val="006103B4"/>
    <w:rsid w:val="00620689"/>
    <w:rsid w:val="00620E5D"/>
    <w:rsid w:val="006321EE"/>
    <w:rsid w:val="0065314B"/>
    <w:rsid w:val="00654FE4"/>
    <w:rsid w:val="006647D5"/>
    <w:rsid w:val="00683B97"/>
    <w:rsid w:val="00686522"/>
    <w:rsid w:val="006867A1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6F4AED"/>
    <w:rsid w:val="007059FF"/>
    <w:rsid w:val="007150E5"/>
    <w:rsid w:val="007219E4"/>
    <w:rsid w:val="007246DD"/>
    <w:rsid w:val="00730915"/>
    <w:rsid w:val="007332C9"/>
    <w:rsid w:val="00745C3A"/>
    <w:rsid w:val="00753880"/>
    <w:rsid w:val="00756151"/>
    <w:rsid w:val="00771985"/>
    <w:rsid w:val="007773D5"/>
    <w:rsid w:val="00790F9F"/>
    <w:rsid w:val="007956A5"/>
    <w:rsid w:val="007A3A73"/>
    <w:rsid w:val="007A5646"/>
    <w:rsid w:val="007A5D16"/>
    <w:rsid w:val="007B70EF"/>
    <w:rsid w:val="007C0CC7"/>
    <w:rsid w:val="007D1311"/>
    <w:rsid w:val="007F04B0"/>
    <w:rsid w:val="00806D26"/>
    <w:rsid w:val="00822FB9"/>
    <w:rsid w:val="00852DD7"/>
    <w:rsid w:val="008636B3"/>
    <w:rsid w:val="00863F2D"/>
    <w:rsid w:val="00875C68"/>
    <w:rsid w:val="00881A72"/>
    <w:rsid w:val="00882A92"/>
    <w:rsid w:val="008A6407"/>
    <w:rsid w:val="008C79D9"/>
    <w:rsid w:val="008D1F11"/>
    <w:rsid w:val="008D3D46"/>
    <w:rsid w:val="008E3678"/>
    <w:rsid w:val="008E5482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56AF5"/>
    <w:rsid w:val="0096106F"/>
    <w:rsid w:val="00967F74"/>
    <w:rsid w:val="00970BB3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9F4665"/>
    <w:rsid w:val="00A171B0"/>
    <w:rsid w:val="00A40153"/>
    <w:rsid w:val="00A4038A"/>
    <w:rsid w:val="00A41249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C425C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B41E0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42511"/>
    <w:rsid w:val="00C54D61"/>
    <w:rsid w:val="00C5733F"/>
    <w:rsid w:val="00C57DEE"/>
    <w:rsid w:val="00C71089"/>
    <w:rsid w:val="00C80195"/>
    <w:rsid w:val="00C824D3"/>
    <w:rsid w:val="00C83E4C"/>
    <w:rsid w:val="00CA4526"/>
    <w:rsid w:val="00CB275E"/>
    <w:rsid w:val="00CC2C33"/>
    <w:rsid w:val="00CC4F27"/>
    <w:rsid w:val="00CE0E05"/>
    <w:rsid w:val="00D01963"/>
    <w:rsid w:val="00D15E64"/>
    <w:rsid w:val="00D20647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A1D87"/>
    <w:rsid w:val="00DA2E93"/>
    <w:rsid w:val="00DA7F4B"/>
    <w:rsid w:val="00DE4F00"/>
    <w:rsid w:val="00DE6B08"/>
    <w:rsid w:val="00E04A7E"/>
    <w:rsid w:val="00E16DBA"/>
    <w:rsid w:val="00E24510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07A9"/>
    <w:rsid w:val="00F23FA1"/>
    <w:rsid w:val="00F24B85"/>
    <w:rsid w:val="00F275C9"/>
    <w:rsid w:val="00F318E3"/>
    <w:rsid w:val="00F33354"/>
    <w:rsid w:val="00F61D11"/>
    <w:rsid w:val="00F640D4"/>
    <w:rsid w:val="00F732AB"/>
    <w:rsid w:val="00F82EC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true" w:styleId="st1" w:type="character">
    <w:name w:val="st1"/>
    <w:rsid w:val="002A355B"/>
  </w:style>
  <w:style w:customStyle="true" w:styleId="xbe" w:type="character">
    <w:name w:val="_xbe"/>
    <w:rsid w:val="008E5482"/>
  </w:style>
  <w:style w:styleId="Tekstrezerviranogmjesta" w:type="character">
    <w:name w:val="Placeholder Text"/>
    <w:basedOn w:val="Zadanifontodlomka"/>
    <w:uiPriority w:val="99"/>
    <w:semiHidden/>
    <w:rsid w:val="00C54D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4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customStyle="1" w:styleId="st1" w:type="character">
    <w:name w:val="st1"/>
    <w:rsid w:val="002A355B"/>
  </w:style>
  <w:style w:customStyle="1" w:styleId="xbe" w:type="character">
    <w:name w:val="_xbe"/>
    <w:rsid w:val="008E5482"/>
  </w:style>
  <w:style w:styleId="Tekstrezerviranogmjesta" w:type="character">
    <w:name w:val="Placeholder Text"/>
    <w:basedOn w:val="Zadanifontodlomka"/>
    <w:uiPriority w:val="99"/>
    <w:semiHidden/>
    <w:rsid w:val="00C54D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4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St-268/2015-77</izvorni_sadrzaj>
    <derivirana_varijabla naziv="DomainObject.Oznaka_1">St-268/2015-77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St-268/2015-77</izvorni_sadrzaj>
    <derivirana_varijabla naziv="DomainObject.PoslovniBrojDokumenta_1">St-268/2015-77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55406-5C02-4969-AC1B-D84C839BD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6</properties:Pages>
  <properties:Words>1930</properties:Words>
  <properties:Characters>10582</properties:Characters>
  <properties:Lines>277</properties:Lines>
  <properties:Paragraphs>109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12839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2018-01-17T12:27:00Z</dcterms:created>
  <dc:creator>Ursulin</dc:creator>
  <cp:lastModifiedBy>Tihana Martinez</cp:lastModifiedBy>
  <cp:lastPrinted>2018-01-17T12:25:00Z</cp:lastPrinted>
  <dcterms:modified xmlns:xsi="http://www.w3.org/2001/XMLSchema-instance" xsi:type="dcterms:W3CDTF">2018-01-17T12:30:00Z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St-268/2015-77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