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d308" w14:paraId="c01d308" w:rsidRDefault="00A92F4A" w:rsidP="00A92F4A" w:rsidR="00A92F4A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92F4A" w:rsidP="00A92F4A" w:rsidR="00A92F4A">
      <w:pPr>
        <w:spacing w:after="0"/>
        <w:jc w:val="both"/>
      </w:pPr>
      <w:r>
        <w:t xml:space="preserve">       REPUBLIKA HRVATSKA</w:t>
      </w:r>
    </w:p>
    <w:p w:rsidRDefault="00A92F4A" w:rsidP="00A92F4A" w:rsidR="00A92F4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92F4A" w:rsidP="00A92F4A" w:rsidR="00A92F4A">
      <w:pPr>
        <w:spacing w:after="0"/>
        <w:rPr>
          <w:bCs/>
        </w:rPr>
      </w:pPr>
      <w:r>
        <w:t xml:space="preserve">  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A92F4A" w:rsidP="00A92F4A" w:rsidR="00A92F4A">
      <w:pPr>
        <w:spacing w:after="0"/>
      </w:pPr>
    </w:p>
    <w:p w:rsidRDefault="00A92F4A" w:rsidP="00A92F4A" w:rsidR="00A92F4A">
      <w:pPr>
        <w:spacing w:after="0"/>
        <w:jc w:val="both"/>
        <w:rPr>
          <w:b/>
        </w:rPr>
      </w:pPr>
    </w:p>
    <w:p w:rsidRDefault="00A92F4A" w:rsidP="00A92F4A" w:rsidR="00A92F4A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t xml:space="preserve">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jednostavno društvo s ograničenom odgovornošću za graditeljstvo, usluge i trgovinu, skraćena tvrtka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15, OIB: 64428775736, MBS: 070128986</w:t>
      </w:r>
      <w:r>
        <w:t>, radi otvaranja stečajno</w:t>
      </w:r>
      <w:r>
        <w:t>g postupka nad dužnikom, dana 27. ožujka 2017</w:t>
      </w:r>
      <w:r>
        <w:t xml:space="preserve">. godine donio je slijedeći  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  <w:rPr>
          <w:rFonts w:eastAsia="Calibri"/>
        </w:rPr>
      </w:pPr>
    </w:p>
    <w:p w:rsidRDefault="00A92F4A" w:rsidP="00A92F4A" w:rsidR="00A92F4A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A92F4A" w:rsidP="00A92F4A" w:rsidR="00A92F4A">
      <w:pPr>
        <w:spacing w:after="0"/>
        <w:jc w:val="center"/>
      </w:pPr>
    </w:p>
    <w:p w:rsidRDefault="00A92F4A" w:rsidP="00A92F4A" w:rsidR="00A92F4A">
      <w:pPr>
        <w:spacing w:after="0"/>
        <w:jc w:val="center"/>
      </w:pPr>
    </w:p>
    <w:p w:rsidRDefault="00A92F4A" w:rsidP="00A92F4A" w:rsidR="00A92F4A">
      <w:pPr>
        <w:spacing w:after="0"/>
        <w:ind w:firstLine="708"/>
        <w:jc w:val="both"/>
      </w:pPr>
      <w:r>
        <w:t>I/ Nalaže se odgovornoj osobi</w:t>
      </w:r>
      <w:r>
        <w:t xml:space="preserve"> dužnika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15, OIB: 64428775736,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</w:t>
      </w:r>
      <w:r>
        <w:t>čka, dostavi</w:t>
      </w:r>
      <w:r>
        <w:t xml:space="preserve"> popis imovine i obveza dužnika koji se sastoji od naznake: 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A92F4A" w:rsidP="00A92F4A" w:rsidR="00A92F4A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A92F4A" w:rsidP="00A92F4A" w:rsidR="00A92F4A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A92F4A" w:rsidP="00A92F4A" w:rsidR="00A92F4A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A92F4A" w:rsidP="00A92F4A" w:rsidR="00A92F4A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92F4A" w:rsidP="00A92F4A" w:rsidR="00A92F4A">
      <w:pPr>
        <w:spacing w:after="0"/>
        <w:jc w:val="both"/>
      </w:pPr>
      <w:r>
        <w:t>6. druge imovine dužnika (opis i vrste imovine s podacima potrebnim za identifikaciju)</w:t>
      </w:r>
    </w:p>
    <w:p w:rsidRDefault="00A92F4A" w:rsidP="00A92F4A" w:rsidR="00A92F4A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92F4A" w:rsidP="00A92F4A" w:rsidR="00A92F4A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92F4A" w:rsidP="00A92F4A" w:rsidR="00A92F4A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A92F4A" w:rsidP="00A92F4A" w:rsidR="00A92F4A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A92F4A" w:rsidP="00A92F4A" w:rsidR="00A92F4A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A92F4A" w:rsidP="00A92F4A" w:rsidR="00A92F4A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ind w:firstLine="708"/>
        <w:jc w:val="both"/>
      </w:pPr>
      <w:r>
        <w:t>III/ Upozorava</w:t>
      </w:r>
      <w:r>
        <w:t xml:space="preserve"> se odgovorna osoba</w:t>
      </w:r>
      <w:r>
        <w:t xml:space="preserve"> dužnika</w:t>
      </w:r>
      <w:r>
        <w:t xml:space="preserve"> Saša </w:t>
      </w:r>
      <w:proofErr w:type="spellStart"/>
      <w:r>
        <w:t>Mučić</w:t>
      </w:r>
      <w:proofErr w:type="spellEnd"/>
      <w:r>
        <w:t xml:space="preserve">, OIB: 54577587234, Koče </w:t>
      </w:r>
      <w:proofErr w:type="spellStart"/>
      <w:r>
        <w:t>Racina</w:t>
      </w:r>
      <w:proofErr w:type="spellEnd"/>
      <w:r>
        <w:t xml:space="preserve"> 15, Čakovec</w:t>
      </w:r>
      <w:r>
        <w:t>, da za davanje neistinitoga ili nepotpunoga popisa imovine i obveza, odgovara kao za davanje lažnoga iskaza u postupku pred sudom.</w:t>
      </w:r>
    </w:p>
    <w:p w:rsidRDefault="00A92F4A" w:rsidP="00A92F4A" w:rsidR="00A92F4A">
      <w:pPr>
        <w:spacing w:after="0"/>
        <w:ind w:firstLine="708"/>
        <w:jc w:val="both"/>
      </w:pP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center"/>
      </w:pPr>
      <w:r>
        <w:t>Obrazloženje</w:t>
      </w:r>
    </w:p>
    <w:p w:rsidRDefault="00A92F4A" w:rsidP="00A92F4A" w:rsidR="00A92F4A">
      <w:pPr>
        <w:spacing w:after="0"/>
        <w:jc w:val="center"/>
      </w:pPr>
    </w:p>
    <w:p w:rsidRDefault="00A92F4A" w:rsidP="00A92F4A" w:rsidR="00A92F4A">
      <w:pPr>
        <w:spacing w:after="0"/>
        <w:jc w:val="center"/>
      </w:pPr>
    </w:p>
    <w:p w:rsidRDefault="00A92F4A" w:rsidP="00A92F4A" w:rsidR="00A92F4A">
      <w:pPr>
        <w:spacing w:after="0"/>
        <w:jc w:val="both"/>
      </w:pPr>
      <w:r>
        <w:tab/>
        <w:t>Dana 17. ožujka 2017</w:t>
      </w:r>
      <w:r>
        <w:t xml:space="preserve">. godine predlagatelj Financijska agencija, Podružnica Varaždin podnio je prijedlog za otvaranje stečajnog postupka nad dužnikom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15, OIB: 64428775736</w:t>
      </w:r>
      <w:r>
        <w:t>, navodeći da dužnik na dan 15. ožujka 2017</w:t>
      </w:r>
      <w:r>
        <w:t>. godine u Očevidniku redoslijeda osnova za plaćanje ima evidentirane neizvršene osnove za plaćan</w:t>
      </w:r>
      <w:r>
        <w:t>je u ukupnom iznosu od 39.883,24</w:t>
      </w:r>
      <w:r>
        <w:t xml:space="preserve"> kn, te da dužnik ima 1 zaposlenih. </w:t>
      </w:r>
    </w:p>
    <w:p w:rsidRDefault="00A92F4A" w:rsidP="00A92F4A" w:rsidR="00A92F4A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center"/>
      </w:pPr>
      <w:r>
        <w:t>U Varaždinu, 27. ožujka 2017.</w:t>
      </w:r>
    </w:p>
    <w:p w:rsidRDefault="00A92F4A" w:rsidP="00A92F4A" w:rsidR="00A92F4A">
      <w:pPr>
        <w:spacing w:after="0"/>
      </w:pPr>
    </w:p>
    <w:p w:rsidRDefault="00A92F4A" w:rsidP="00A92F4A" w:rsidR="00A92F4A">
      <w:pPr>
        <w:spacing w:after="0"/>
      </w:pPr>
    </w:p>
    <w:p w:rsidRDefault="00A92F4A" w:rsidP="00A92F4A" w:rsidR="00A92F4A">
      <w:pPr>
        <w:spacing w:after="0"/>
        <w:jc w:val="center"/>
      </w:pPr>
    </w:p>
    <w:p w:rsidRDefault="00A92F4A" w:rsidP="00A92F4A" w:rsidR="00A92F4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A92F4A" w:rsidP="00A92F4A" w:rsidR="00A92F4A">
      <w:pPr>
        <w:spacing w:after="0"/>
        <w:ind w:firstLine="720"/>
        <w:jc w:val="right"/>
      </w:pPr>
    </w:p>
    <w:p w:rsidRDefault="00A92F4A" w:rsidP="00A92F4A" w:rsidR="00A92F4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D4321C">
        <w:t>, v.r.</w:t>
      </w:r>
    </w:p>
    <w:p w:rsidRDefault="00A92F4A" w:rsidP="00A92F4A" w:rsidR="00A92F4A">
      <w:pPr>
        <w:spacing w:after="0"/>
        <w:jc w:val="both"/>
      </w:pPr>
    </w:p>
    <w:p w:rsidRDefault="00D4321C" w:rsidP="00A92F4A" w:rsidR="00A92F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A92F4A" w:rsidP="00A92F4A" w:rsidR="00A92F4A">
      <w:pPr>
        <w:spacing w:after="0"/>
        <w:jc w:val="both"/>
      </w:pPr>
    </w:p>
    <w:p w:rsidRDefault="00D4321C" w:rsidP="00A92F4A" w:rsidR="00D4321C">
      <w:pPr>
        <w:spacing w:after="0"/>
        <w:jc w:val="both"/>
      </w:pPr>
    </w:p>
    <w:p w:rsidRDefault="00A92F4A" w:rsidP="00A92F4A" w:rsidR="00A92F4A">
      <w:pPr>
        <w:spacing w:after="0"/>
        <w:jc w:val="both"/>
      </w:pPr>
      <w:r>
        <w:t>POUKA O PRAVNOM LIJEKU: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</w:p>
    <w:p w:rsidRDefault="00A92F4A" w:rsidP="00A92F4A" w:rsidR="00A92F4A">
      <w:pPr>
        <w:spacing w:after="0"/>
        <w:jc w:val="both"/>
      </w:pPr>
      <w:r>
        <w:t xml:space="preserve">DNA: 1. Direktor dužnika </w:t>
      </w:r>
      <w:r>
        <w:t xml:space="preserve">Saša </w:t>
      </w:r>
      <w:proofErr w:type="spellStart"/>
      <w:r>
        <w:t>Mučić</w:t>
      </w:r>
      <w:proofErr w:type="spellEnd"/>
      <w:r>
        <w:t xml:space="preserve">, </w:t>
      </w:r>
      <w:r>
        <w:t xml:space="preserve">Koče </w:t>
      </w:r>
      <w:proofErr w:type="spellStart"/>
      <w:r>
        <w:t>Racina</w:t>
      </w:r>
      <w:proofErr w:type="spellEnd"/>
      <w:r>
        <w:t xml:space="preserve"> 15, Čakovec</w:t>
      </w:r>
    </w:p>
    <w:p w:rsidRDefault="00A92F4A" w:rsidP="00D4321C" w:rsidR="00AE649C" w:rsidRPr="00B76F3C">
      <w:pPr>
        <w:spacing w:after="0"/>
        <w:jc w:val="both"/>
      </w:pPr>
      <w:r>
        <w:t xml:space="preserve">           2. E-Oglasna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045" w:rsidP="00537B78" w:rsidR="00532045">
      <w:r>
        <w:separator/>
      </w:r>
    </w:p>
  </w:endnote>
  <w:endnote w:id="0" w:type="continuationSeparator">
    <w:p w:rsidRDefault="00532045" w:rsidP="00537B78" w:rsidR="00532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045" w:rsidP="00537B78" w:rsidR="00532045">
      <w:r>
        <w:separator/>
      </w:r>
    </w:p>
  </w:footnote>
  <w:footnote w:id="0" w:type="continuationSeparator">
    <w:p w:rsidRDefault="00532045" w:rsidP="00537B78" w:rsidR="00532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F4A" w:rsidR="008333A9">
    <w:pPr>
      <w:pStyle w:val="Zaglavlje"/>
    </w:pPr>
    <w:r>
      <w:rPr>
        <w:rStyle w:val="PozadinaSvijetloCrvena"/>
        <w:shd w:fill="auto" w:color="auto" w:val="clear"/>
      </w:rPr>
      <w:t>Poslovni broj: 3 St-146/17-4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04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F4A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21C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1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St-146/2017-4</izvorni_sadrzaj>
    <derivirana_varijabla naziv="DomainObject.Oznaka_1">St-146/2017-4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gra-S montage jednostavno društvo s ograničenom odgovornošću za graditeljstvo, usluge i trgovinu</izvorni_sadrzaj>
    <derivirana_varijabla naziv="DomainObject.Predmet.ProtustrankaFormated_1">  gra-S montage jednostavno društvo s ograničenom odgovornošću za graditeljstvo, usluge i trgovinu</derivirana_varijabla>
  </DomainObject.Predmet.ProtustrankaFormated>
  <DomainObject.Predmet.ProtustrankaFormatedOIB>
    <izvorni_sadrzaj>  gra-S montage jednostavno društvo s ograničenom odgovornošću za graditeljstvo, usluge i trgovinu, OIB 64428775736</izvorni_sadrzaj>
    <derivirana_varijabla naziv="DomainObject.Predmet.ProtustrankaFormatedOIB_1">  gra-S montage jednostavno društvo s ograničenom odgovornošću za graditeljstvo, usluge i trgovinu, OIB 64428775736</derivirana_varijabla>
  </DomainObject.Predmet.ProtustrankaFormatedOIB>
  <DomainObject.Predmet.ProtustrankaFormatedWithAdress>
    <izvorni_sadrzaj> gra-S montage jednostavno društvo s ograničenom odgovornošću za graditeljstvo, usluge i trgovinu, Koče Racina 15, 40000 Čakovec</izvorni_sadrzaj>
    <derivirana_varijabla naziv="DomainObject.Predmet.ProtustrankaFormatedWithAdress_1"> gra-S montage jednostavno društvo s ograničenom odgovornošću za graditeljstvo, usluge i trgovinu, Koče Racina 15, 40000 Čakovec</derivirana_varijabla>
  </DomainObject.Predmet.ProtustrankaFormatedWithAdress>
  <DomainObject.Predmet.ProtustrankaFormatedWithAdressOIB>
    <izvorni_sadrzaj> gra-S montage jednostavno društvo s ograničenom odgovornošću za graditeljstvo, usluge i trgovinu, OIB 64428775736, Koče Racina 15, 40000 Čakovec</izvorni_sadrzaj>
    <derivirana_varijabla naziv="DomainObject.Predmet.ProtustrankaFormatedWithAdressOIB_1"> gra-S montage jednostavno društvo s ograničenom odgovornošću za graditeljstvo, usluge i trgovinu, OIB 64428775736, Koče Racina 15, 40000 Čakovec</derivirana_varijabla>
  </DomainObject.Predmet.ProtustrankaFormatedWithAdressOIB>
  <DomainObject.Predmet.ProtustrankaWithAdress>
    <izvorni_sadrzaj>gra-S montage jednostavno društvo s ograničenom odgovornošću za graditeljstvo, usluge i trgovinu Koče Racina 15, 40000 Čakovec</izvorni_sadrzaj>
    <derivirana_varijabla naziv="DomainObject.Predmet.ProtustrankaWithAdress_1">gra-S montage jednostavno društvo s ograničenom odgovornošću za graditeljstvo, usluge i trgovinu Koče Racina 15, 40000 Čakovec</derivirana_varijabla>
  </DomainObject.Predmet.ProtustrankaWithAdress>
  <DomainObject.Predmet.ProtustrankaWithAdressOIB>
    <izvorni_sadrzaj>gra-S montage jednostavno društvo s ograničenom odgovornošću za graditeljstvo, usluge i trgovinu, OIB 64428775736, Koče Racina 15, 40000 Čakovec</izvorni_sadrzaj>
    <derivirana_varijabla naziv="DomainObject.Predmet.ProtustrankaWithAdressOIB_1">gra-S montage jednostavno društvo s ograničenom odgovornošću za graditeljstvo, usluge i trgovinu, OIB 64428775736, Koče Racina 15, 40000 Čakovec</derivirana_varijabla>
  </DomainObject.Predmet.ProtustrankaWithAdressOIB>
  <DomainObject.Predmet.ProtustrankaNazivFormated>
    <izvorni_sadrzaj>gra-S montage jednostavno društvo s ograničenom odgovornošću za graditeljstvo, usluge i trgovinu</izvorni_sadrzaj>
    <derivirana_varijabla naziv="DomainObject.Predmet.ProtustrankaNazivFormated_1">gra-S montage jednostavno društvo s ograničenom odgovornošću za graditeljstvo, usluge i trgovinu</derivirana_varijabla>
  </DomainObject.Predmet.ProtustrankaNazivFormated>
  <DomainObject.Predmet.ProtustrankaNazivFormatedOIB>
    <izvorni_sadrzaj>gra-S montage jednostavno društvo s ograničenom odgovornošću za graditeljstvo, usluge i trgovinu, OIB 64428775736</izvorni_sadrzaj>
    <derivirana_varijabla naziv="DomainObject.Predmet.ProtustrankaNazivFormatedOIB_1">gra-S montage jednostavno društvo s ograničenom odgovornošću za graditeljstvo, usluge i trgovinu, OIB 64428775736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39883.24</izvorni_sadrzaj>
    <derivirana_varijabla naziv="DomainObject.Predmet.TrenutnaVrijednost_1">39883.24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gra-S montage jednostavno društvo s ograničenom odgovornošću za graditeljstvo, usluge i trgovinu</item>
    </izvorni_sadrzaj>
    <derivirana_varijabla naziv="DomainObject.Predmet.ProtuStrankaListFormated_1">
      <item>gra-S montage jednostavno društvo s ograničenom odgovornošću za graditeljstvo, usluge i trgovinu</item>
    </derivirana_varijabla>
  </DomainObject.Predmet.ProtuStrankaListFormated>
  <DomainObject.Predmet.ProtuStrankaListFormatedOIB>
    <izvorni_sadrzaj>
      <item>gra-S montage jednostavno društvo s ograničenom odgovornošću za graditeljstvo, usluge i trgovinu, OIB 64428775736</item>
    </izvorni_sadrzaj>
    <derivirana_varijabla naziv="DomainObject.Predmet.ProtuStrankaListFormatedOIB_1">
      <item>gra-S montage jednostavno društvo s ograničenom odgovornošću za graditeljstvo, usluge i trgovinu, OIB 64428775736</item>
    </derivirana_varijabla>
  </DomainObject.Predmet.ProtuStrankaListFormatedOIB>
  <DomainObject.Predmet.ProtuStrankaListFormatedWithAdress>
    <izvorni_sadrzaj>
      <item>gra-S montage jednostavno društvo s ograničenom odgovornošću za graditeljstvo, usluge i trgovinu, Koče Racina 15, 40000 Čakovec</item>
    </izvorni_sadrzaj>
    <derivirana_varijabla naziv="DomainObject.Predmet.ProtuStrankaListFormatedWithAdress_1">
      <item>gra-S montage jednostavno društvo s ograničenom odgovornošću za graditeljstvo, usluge i trgovinu, Koče Racina 15, 40000 Čakovec</item>
    </derivirana_varijabla>
  </DomainObject.Predmet.ProtuStrankaListFormatedWithAdress>
  <DomainObject.Predmet.ProtuStrankaListFormatedWithAdressOIB>
    <izvorni_sadrzaj>
      <item>gra-S montage jednostavno društvo s ograničenom odgovornošću za graditeljstvo, usluge i trgovinu, OIB 64428775736, Koče Racina 15, 40000 Čakovec</item>
    </izvorni_sadrzaj>
    <derivirana_varijabla naziv="DomainObject.Predmet.ProtuStrankaListFormatedWithAdressOIB_1">
      <item>gra-S montage jednostavno društvo s ograničenom odgovornošću za graditeljstvo, usluge i trgovinu, OIB 64428775736, Koče Racina 15, 40000 Čakovec</item>
    </derivirana_varijabla>
  </DomainObject.Predmet.ProtuStrankaListFormatedWithAdressOIB>
  <DomainObject.Predmet.ProtuStrankaListNazivFormated>
    <izvorni_sadrzaj>
      <item>gra-S montage jednostavno društvo s ograničenom odgovornošću za graditeljstvo, usluge i trgovinu</item>
    </izvorni_sadrzaj>
    <derivirana_varijabla naziv="DomainObject.Predmet.ProtuStrankaListNazivFormated_1">
      <item>gra-S montage jednostavno društvo s ograničenom odgovornošću za graditeljstvo, usluge i trgovinu</item>
    </derivirana_varijabla>
  </DomainObject.Predmet.ProtuStrankaListNazivFormated>
  <DomainObject.Predmet.ProtuStrankaListNazivFormatedOIB>
    <izvorni_sadrzaj>
      <item>gra-S montage jednostavno društvo s ograničenom odgovornošću za graditeljstvo, usluge i trgovinu, OIB 64428775736</item>
    </izvorni_sadrzaj>
    <derivirana_varijabla naziv="DomainObject.Predmet.ProtuStrankaListNazivFormatedOIB_1">
      <item>gra-S montage jednostavno društvo s ograničenom odgovornošću za graditeljstvo, usluge i trgovinu, OIB 64428775736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Formated_1">
      <item>Sudski registar</item>
      <item>e-oglasna ploča</item>
      <item>Županijsko državno odvjetništvo u Varaždinu</item>
      <item>Saša Mučić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FormatedOIB_1">
      <item>Sudski registar</item>
      <item>e-oglasna ploča</item>
      <item>Županijsko državno odvjetništvo u Varaždinu</item>
      <item>Saša Mučić, OIB 54577587234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Saša Mučić, Ulica Koče Racina 15,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Saša Mučić, Ulica Koče Racina 15,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Saša Mučić, OIB 54577587234, Ulica Koče Racina 15,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Saša Mučić, OIB 54577587234, Ulica Koče Racina 15,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NazivFormated_1">
      <item>Sudski registar</item>
      <item>e-oglasna ploča</item>
      <item>Županijsko državno odvjetništvo u Varaždinu</item>
      <item>Saša Mučić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NazivFormatedOIB_1">
      <item>Sudski registar</item>
      <item>e-oglasna ploča</item>
      <item>Županijsko državno odvjetništvo u Varaždinu</item>
      <item>Saša Mučić, OIB 54577587234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St-146/2017-4</izvorni_sadrzaj>
    <derivirana_varijabla naziv="DomainObject.PoslovniBrojDokumenta_1">St-146/2017-4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gra-S montage jednostavno društvo s ograničenom odgovornošću za graditeljstvo, usluge i trgovinu</izvorni_sadrzaj>
    <derivirana_varijabla naziv="DomainObject.Predmet.ProtustrankaIDrugi_1">gra-S montage jednostavno društvo s ograničenom odgovornošću za graditeljstvo,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gra-S montage jednostavno društvo s ograničenom odgovornošću za graditeljstvo, usluge i trgovinu, OIB 64428775736, Koče Racina 15, 40000 Čakovec</izvorni_sadrzaj>
    <derivirana_varijabla naziv="DomainObject.Predmet.ProtustrankaIDrugiAdressOIB_1">gra-S montage jednostavno društvo s ograničenom odgovornošću za graditeljstvo, usluge i trgovinu, OIB 64428775736, Koče Racina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izvorni_sadrzaj>
    <derivirana_varijabla naziv="DomainObject.Predmet.SudioniciListNaziv_1"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derivirana_varijabla>
  </DomainObject.Predmet.SudioniciListNaziv>
  <DomainObject.Predmet.SudioniciListAdressOIB>
    <izvorni_sadrzaj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izvorni_sadrzaj>
    <derivirana_varijabla naziv="DomainObject.Predmet.SudioniciListAdressOIB_1"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DFB22-3F9F-4B59-9164-8F743C521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3627</properties:Characters>
  <properties:Lines>94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2017-03-27T10:41:00Z</cp:lastPrinted>
  <dcterms:modified xmlns:xsi="http://www.w3.org/2001/XMLSchema-instance" xsi:type="dcterms:W3CDTF">2017-03-27T10:41:00Z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