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d860a" w14:paraId="2bd860a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03550B" w:rsidP="00E67D40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03550B" w:rsidP="00E67D40" w:rsidR="0003550B" w:rsidRPr="00B76F3C">
      <w:pPr>
        <w:pStyle w:val="SudNaziv"/>
      </w:pPr>
      <w:r>
        <w:t>TRGOVAČKI SUD U VARAŽDINU</w:t>
      </w:r>
    </w:p>
    <w:p w:rsidRDefault="0003550B" w:rsidP="0003550B" w:rsidR="0003550B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               </w:t>
      </w:r>
    </w:p>
    <w:p w:rsidRDefault="0003550B" w:rsidP="0003550B" w:rsidR="0003550B">
      <w:pPr>
        <w:jc w:val="center"/>
        <w:rPr>
          <w:rFonts w:eastAsia="Calibri"/>
        </w:rPr>
      </w:pPr>
    </w:p>
    <w:p w:rsidRDefault="0003550B" w:rsidP="0003550B" w:rsidR="0003550B">
      <w:pPr>
        <w:jc w:val="center"/>
      </w:pPr>
    </w:p>
    <w:p w:rsidRDefault="0003550B" w:rsidP="0003550B" w:rsidR="0003550B">
      <w:pPr>
        <w:jc w:val="center"/>
      </w:pPr>
      <w:r>
        <w:t>REPUBLIKA HRVATSKA</w:t>
      </w:r>
    </w:p>
    <w:p w:rsidRDefault="0003550B" w:rsidP="0003550B" w:rsidR="0003550B">
      <w:pPr>
        <w:jc w:val="center"/>
      </w:pPr>
      <w:r>
        <w:t>R  J  E  Š  E  N  J  E</w:t>
      </w:r>
    </w:p>
    <w:p w:rsidRDefault="0003550B" w:rsidP="0003550B" w:rsidR="0003550B">
      <w:pPr>
        <w:spacing w:after="0"/>
        <w:jc w:val="center"/>
      </w:pPr>
    </w:p>
    <w:p w:rsidRDefault="0003550B" w:rsidP="0003550B" w:rsidR="0003550B">
      <w:pPr>
        <w:jc w:val="both"/>
      </w:pPr>
      <w:r>
        <w:tab/>
        <w:t>Trgovački sud u Varaždinu, po sucu tog suda Mariji Levanić-Škerbić, u stečajnom postupku nad dužnikom TRGOVINA D I B d.o.o. Slakovec 89, Slavkovec, Nedelišće, MBS: 070097620, OIB: 68428131124, na zahtjev privremene stečajne upraviteljice, 19. rujna 2016. g.</w:t>
      </w:r>
    </w:p>
    <w:p w:rsidRDefault="0003550B" w:rsidP="0003550B" w:rsidR="0003550B">
      <w:pPr>
        <w:jc w:val="center"/>
      </w:pPr>
      <w:r>
        <w:t>r i j e š i o    j e</w:t>
      </w:r>
    </w:p>
    <w:p w:rsidRDefault="0003550B" w:rsidP="0003550B" w:rsidR="0003550B">
      <w:pPr>
        <w:ind w:hanging="705" w:left="1413"/>
        <w:jc w:val="both"/>
        <w:rPr>
          <w:color w:val="000000"/>
        </w:rPr>
      </w:pPr>
      <w:r>
        <w:t>I</w:t>
      </w:r>
      <w:r>
        <w:tab/>
        <w:t xml:space="preserve">Privremenoj stečajnoj upraviteljici Sanji Kraljek, odvjetnici iz Čakovca, Kralja Tomislava 14, OIB: 44015522626  određuje se nagrada i naknada troškova u ukupnom </w:t>
      </w:r>
      <w:r>
        <w:rPr>
          <w:color w:val="000000"/>
        </w:rPr>
        <w:t>iznosu od 7.500,00 kn.</w:t>
      </w:r>
    </w:p>
    <w:p w:rsidRDefault="0003550B" w:rsidP="0003550B" w:rsidR="0003550B">
      <w:pPr>
        <w:ind w:hanging="705" w:left="1413"/>
        <w:jc w:val="both"/>
      </w:pPr>
      <w:r>
        <w:t>II</w:t>
      </w:r>
      <w:r>
        <w:tab/>
        <w:t>Nalaže se računovodstvu ovoga suda odmah nakon pravomoćnosti isplatiti iznos iz točke I izreke privremenoj stečajnoj upraviteljici iz Fonda za pokriće troškova stečajnog postupka.</w:t>
      </w:r>
    </w:p>
    <w:p w:rsidRDefault="0003550B" w:rsidP="0003550B" w:rsidR="0003550B">
      <w:pPr>
        <w:ind w:hanging="705" w:left="1413"/>
        <w:jc w:val="both"/>
      </w:pPr>
    </w:p>
    <w:p w:rsidRDefault="0003550B" w:rsidP="0003550B" w:rsidR="0003550B">
      <w:pPr>
        <w:jc w:val="center"/>
      </w:pPr>
      <w:r>
        <w:t>Obrazloženje</w:t>
      </w:r>
    </w:p>
    <w:p w:rsidRDefault="0003550B" w:rsidP="0003550B" w:rsidR="0003550B">
      <w:pPr>
        <w:spacing w:after="0"/>
        <w:jc w:val="center"/>
      </w:pPr>
    </w:p>
    <w:p w:rsidRDefault="0003550B" w:rsidP="0003550B" w:rsidR="0003550B">
      <w:pPr>
        <w:jc w:val="both"/>
      </w:pPr>
      <w:r>
        <w:tab/>
        <w:t>Rješenjem od 27. studenoga 2014. postavljena je u ovome predmetu privremena stečajna upraviteljica Sanja Kraljek, odvjetnica iz Čakovca, koja je ispitala razloge za otvaranje stečajnog postupka nad dužnikom i stanje imovine dužnika, te sačinila izvješće o financijsko-gospodarskom stanju dužnika od 13. ožujka 2015.</w:t>
      </w:r>
    </w:p>
    <w:p w:rsidRDefault="0003550B" w:rsidP="0003550B" w:rsidR="0003550B">
      <w:pPr>
        <w:ind w:firstLine="708"/>
        <w:jc w:val="both"/>
      </w:pPr>
      <w:r>
        <w:t>Za obavljeni posao dostavila je troškovnik uz podnesak od 16.09.2016. kojim traži nagradu i naknadu troškova u ukupnom iznosu od 7.500,00 kn, od čega iznos od 4.000,00 kn bez PDV-a na ime nagrade i 2.000,00 kn bez PDV-a na ime troškova knjigovodstva (prema računu Knjigovodstvenog ureda Rep j.d.o.o. od 16.09.2016.).</w:t>
      </w:r>
    </w:p>
    <w:p w:rsidRDefault="0003550B" w:rsidP="0003550B" w:rsidR="0003550B">
      <w:pPr>
        <w:spacing w:after="0"/>
        <w:ind w:firstLine="708"/>
        <w:jc w:val="both"/>
      </w:pPr>
      <w:r>
        <w:t xml:space="preserve">S obzirom na navedeno, a uzimajući u obzir poslove koje je privremena stečajna upraviteljica obavila, te radnje i mjere koje su poduzete od strane privremene stečajne upraviteljice, a što se vidi iz njenog izvješća i cjelokupnog činjeničnog stanja spisa, sud je, primjenom čl. 7. Uredbe o kriterijima i načinu obračuna i plaćanja nagrada stečajnim upraviteljima („Narodne novine“ broj 189/03), vezano uz čl. </w:t>
      </w:r>
      <w:smartTag w:element="metricconverter" w:uri="urn:schemas-microsoft-com:office:smarttags">
        <w:smartTagPr>
          <w:attr w:val="29. st" w:name="ProductID"/>
        </w:smartTagPr>
        <w:r>
          <w:t>29. st</w:t>
        </w:r>
      </w:smartTag>
      <w:r>
        <w:t xml:space="preserve">. 2. Stečajnog zakona, </w:t>
      </w:r>
      <w:r>
        <w:lastRenderedPageBreak/>
        <w:t>riješio kao u točki I izreke, te privremenoj stečajnoj upraviteljici priznao zatraženu nagradu i naknadu troškova.</w:t>
      </w:r>
    </w:p>
    <w:p w:rsidRDefault="0003550B" w:rsidP="0003550B" w:rsidR="0003550B">
      <w:pPr>
        <w:spacing w:after="0"/>
        <w:ind w:firstLine="708"/>
        <w:jc w:val="both"/>
      </w:pPr>
    </w:p>
    <w:p w:rsidRDefault="0003550B" w:rsidP="0003550B" w:rsidR="0003550B">
      <w:pPr>
        <w:spacing w:after="0"/>
        <w:jc w:val="center"/>
      </w:pPr>
      <w:r>
        <w:t>U Varaždinu 19. rujna 2016.</w:t>
      </w:r>
    </w:p>
    <w:p w:rsidRDefault="0003550B" w:rsidP="0003550B" w:rsidR="0003550B">
      <w:pPr>
        <w:spacing w:after="0"/>
        <w:jc w:val="center"/>
      </w:pPr>
    </w:p>
    <w:p w:rsidRDefault="0003550B" w:rsidP="0003550B" w:rsidR="0003550B">
      <w:pPr>
        <w:spacing w:after="0"/>
        <w:jc w:val="center"/>
      </w:pPr>
    </w:p>
    <w:p w:rsidRDefault="0003550B" w:rsidP="0003550B" w:rsidR="0003550B">
      <w:pPr>
        <w:spacing w:after="0"/>
        <w:jc w:val="both"/>
      </w:pPr>
      <w:r>
        <w:t xml:space="preserve">                                                                                             STEČAJNI SUDAC :</w:t>
      </w:r>
    </w:p>
    <w:p w:rsidRDefault="0003550B" w:rsidP="0003550B" w:rsidR="0003550B">
      <w:pPr>
        <w:spacing w:after="0"/>
        <w:jc w:val="both"/>
      </w:pPr>
    </w:p>
    <w:p w:rsidRDefault="0003550B" w:rsidP="0003550B" w:rsidR="0003550B">
      <w:pPr>
        <w:spacing w:after="0"/>
        <w:jc w:val="both"/>
      </w:pPr>
      <w:r>
        <w:t xml:space="preserve">                                                                                           Marija Levanić-Škerbić</w:t>
      </w:r>
    </w:p>
    <w:p w:rsidRDefault="0003550B" w:rsidP="0003550B" w:rsidR="0003550B">
      <w:pPr>
        <w:spacing w:after="0"/>
        <w:jc w:val="both"/>
      </w:pPr>
    </w:p>
    <w:p w:rsidRDefault="0003550B" w:rsidP="0003550B" w:rsidR="0003550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3550B" w:rsidP="0003550B" w:rsidR="0003550B">
      <w:pPr>
        <w:spacing w:after="0"/>
        <w:jc w:val="both"/>
      </w:pPr>
      <w:r>
        <w:t>POUKA O PRAVNOM LIJEKU:</w:t>
      </w:r>
    </w:p>
    <w:p w:rsidRDefault="0003550B" w:rsidP="0003550B" w:rsidR="0003550B">
      <w:pPr>
        <w:spacing w:after="0"/>
        <w:jc w:val="both"/>
      </w:pPr>
      <w:r>
        <w:tab/>
        <w:t>Protiv ovog rješenja dopuštena je žalba u roku od osam (8) dana od isteka osmog dana od objave rješenja na e-oglasnoj ploči. Žalba se podnosi pisano u četiri (4) primjerka, putem ovog suda, a o žalbi odlučuje Visoki trgovački sud Republike Hrvatske u Zagrebu.</w:t>
      </w:r>
    </w:p>
    <w:p w:rsidRDefault="0003550B" w:rsidP="0003550B" w:rsidR="0003550B">
      <w:pPr>
        <w:spacing w:after="0"/>
        <w:jc w:val="both"/>
      </w:pPr>
    </w:p>
    <w:p w:rsidRDefault="0003550B" w:rsidP="0003550B" w:rsidR="0003550B">
      <w:pPr>
        <w:spacing w:after="0"/>
        <w:jc w:val="both"/>
      </w:pPr>
      <w:r>
        <w:t>DNA:</w:t>
      </w:r>
    </w:p>
    <w:p w:rsidRDefault="0003550B" w:rsidP="0003550B" w:rsidR="0003550B">
      <w:pPr>
        <w:spacing w:after="0"/>
        <w:jc w:val="both"/>
      </w:pPr>
      <w:r>
        <w:t>1. Privremena stečajna upraviteljica Sanja Kraljek, odvjetnica iz Čakovca, putem e-maila.</w:t>
      </w:r>
    </w:p>
    <w:p w:rsidRDefault="0003550B" w:rsidP="0003550B" w:rsidR="0003550B">
      <w:pPr>
        <w:tabs>
          <w:tab w:pos="720" w:val="left"/>
        </w:tabs>
        <w:spacing w:after="0"/>
        <w:jc w:val="both"/>
      </w:pPr>
      <w:r>
        <w:t xml:space="preserve">3.  e- oglasna ploča </w:t>
      </w:r>
    </w:p>
    <w:p w:rsidRDefault="0003550B" w:rsidP="0003550B" w:rsidR="0003550B">
      <w:pPr>
        <w:tabs>
          <w:tab w:pos="720" w:val="left"/>
        </w:tabs>
        <w:spacing w:after="0"/>
        <w:jc w:val="both"/>
      </w:pPr>
      <w:r>
        <w:t xml:space="preserve">3. Računovodstvo suda – </w:t>
      </w:r>
      <w:r>
        <w:rPr>
          <w:i/>
        </w:rPr>
        <w:t>nakon pravomoćnosti</w:t>
      </w:r>
      <w:r>
        <w:t>.</w:t>
      </w:r>
    </w:p>
    <w:p w:rsidRDefault="0003550B" w:rsidP="0003550B" w:rsidR="0003550B">
      <w:pPr>
        <w:spacing w:after="0"/>
        <w:jc w:val="both"/>
      </w:pPr>
    </w:p>
    <w:p w:rsidRDefault="0003550B" w:rsidP="0003550B" w:rsidR="0003550B">
      <w:pPr>
        <w:spacing w:after="0"/>
        <w:jc w:val="both"/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550B" w:rsidR="008333A9">
    <w:pPr>
      <w:pStyle w:val="Zaglavlje"/>
    </w:pPr>
    <w:r>
      <w:rPr>
        <w:rStyle w:val="PozadinaSvijetloCrvena"/>
        <w:shd w:fill="auto" w:color="auto" w:val="clear"/>
      </w:rPr>
      <w:t>Poslovni broj. 7 St-403/13-35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550B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951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St-403/2013-35</izvorni_sadrzaj>
    <derivirana_varijabla naziv="DomainObject.Oznaka_1">St-403/2013-35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</izvorni_sadrzaj>
    <derivirana_varijabla naziv="DomainObject.Predmet.Broj_1">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2013.</izvorni_sadrzaj>
    <derivirana_varijabla naziv="DomainObject.Predmet.DatumOsnivanja_1">13.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studenog 2015.</izvorni_sadrzaj>
    <derivirana_varijabla naziv="DomainObject.Predmet.DatumRjesavanja_1">26. studenog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St-403/2013</izvorni_sadrzaj>
    <derivirana_varijabla naziv="DomainObject.Predmet.OznakaBroj_1">St-403/2013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>16541917946</izvorni_sadrzaj>
    <derivirana_varijabla naziv="DomainObject.Predmet.PredmetRijesio.Oib_1">16541917946</derivirana_varijabla>
  </DomainObject.Predmet.PredmetRijesio.Oib>
  <DomainObject.Predmet.PredmetRijesio.Prezime>
    <izvorni_sadrzaj>Levanić-Škerbić</izvorni_sadrzaj>
    <derivirana_varijabla naziv="DomainObject.Predmet.PredmetRijesio.Prezime_1">Levanić-Škerbić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TRGOVINA D i B društvo s ograničenom odgovornošću za trgovinu</izvorni_sadrzaj>
    <derivirana_varijabla naziv="DomainObject.Predmet.ProtustrankaFormated_1">  TRGOVINA D i B društvo s ograničenom odgovornošću za trgovinu</derivirana_varijabla>
  </DomainObject.Predmet.ProtustrankaFormated>
  <DomainObject.Predmet.ProtustrankaFormatedOIB>
    <izvorni_sadrzaj>  TRGOVINA D i B društvo s ograničenom odgovornošću za trgovinu, OIB 68428131124</izvorni_sadrzaj>
    <derivirana_varijabla naziv="DomainObject.Predmet.ProtustrankaFormatedOIB_1">  TRGOVINA D i B društvo s ograničenom odgovornošću za trgovinu, OIB 68428131124</derivirana_varijabla>
  </DomainObject.Predmet.ProtustrankaFormatedOIB>
  <DomainObject.Predmet.ProtustrankaFormatedWithAdress>
    <izvorni_sadrzaj> TRGOVINA D i B društvo s ograničenom odgovornošću za trgovinu, Slakovec 89, Slakovec</izvorni_sadrzaj>
    <derivirana_varijabla naziv="DomainObject.Predmet.ProtustrankaFormatedWithAdress_1"> TRGOVINA D i B društvo s ograničenom odgovornošću za trgovinu, Slakovec 89, Slakovec</derivirana_varijabla>
  </DomainObject.Predmet.ProtustrankaFormatedWithAdress>
  <DomainObject.Predmet.ProtustrankaFormatedWithAdressOIB>
    <izvorni_sadrzaj> TRGOVINA D i B društvo s ograničenom odgovornošću za trgovinu, OIB 68428131124, Slakovec 89, Slakovec</izvorni_sadrzaj>
    <derivirana_varijabla naziv="DomainObject.Predmet.ProtustrankaFormatedWithAdressOIB_1"> TRGOVINA D i B društvo s ograničenom odgovornošću za trgovinu, OIB 68428131124, Slakovec 89, Slakovec</derivirana_varijabla>
  </DomainObject.Predmet.ProtustrankaFormatedWithAdressOIB>
  <DomainObject.Predmet.ProtustrankaWithAdress>
    <izvorni_sadrzaj>TRGOVINA D i B društvo s ograničenom odgovornošću za trgovinu Slakovec 89, Slakovec</izvorni_sadrzaj>
    <derivirana_varijabla naziv="DomainObject.Predmet.ProtustrankaWithAdress_1">TRGOVINA D i B društvo s ograničenom odgovornošću za trgovinu Slakovec 89, Slakovec</derivirana_varijabla>
  </DomainObject.Predmet.ProtustrankaWithAdress>
  <DomainObject.Predmet.ProtustrankaWithAdressOIB>
    <izvorni_sadrzaj>TRGOVINA D i B društvo s ograničenom odgovornošću za trgovinu, OIB 68428131124, Slakovec 89, Slakovec</izvorni_sadrzaj>
    <derivirana_varijabla naziv="DomainObject.Predmet.ProtustrankaWithAdressOIB_1">TRGOVINA D i B društvo s ograničenom odgovornošću za trgovinu, OIB 68428131124, Slakovec 89, Slakovec</derivirana_varijabla>
  </DomainObject.Predmet.ProtustrankaWithAdressOIB>
  <DomainObject.Predmet.ProtustrankaNazivFormated>
    <izvorni_sadrzaj>TRGOVINA D i B društvo s ograničenom odgovornošću za trgovinu</izvorni_sadrzaj>
    <derivirana_varijabla naziv="DomainObject.Predmet.ProtustrankaNazivFormated_1">TRGOVINA D i B društvo s ograničenom odgovornošću za trgovinu</derivirana_varijabla>
  </DomainObject.Predmet.ProtustrankaNazivFormated>
  <DomainObject.Predmet.ProtustrankaNazivFormatedOIB>
    <izvorni_sadrzaj>TRGOVINA D i B društvo s ograničenom odgovornošću za trgovinu, OIB 68428131124</izvorni_sadrzaj>
    <derivirana_varijabla naziv="DomainObject.Predmet.ProtustrankaNazivFormatedOIB_1">TRGOVINA D i B društvo s ograničenom odgovornošću za trgovinu, OIB 68428131124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Nagodbeno vijeće</izvorni_sadrzaj>
    <derivirana_varijabla naziv="DomainObject.Predmet.StrankaFormated_1">  FINANCIJSKA AGENCIJA / REGIONALNI CENTAR Nagodbeno vijeće</derivirana_varijabla>
  </DomainObject.Predmet.StrankaFormated>
  <DomainObject.Predmet.StrankaFormatedOIB>
    <izvorni_sadrzaj>  FINANCIJSKA AGENCIJA / REGIONALNI CENTAR Nagodbeno vijeće</izvorni_sadrzaj>
    <derivirana_varijabla naziv="DomainObject.Predmet.StrankaFormatedOIB_1">  FINANCIJSKA AGENCIJA / REGIONALNI CENTAR Nagodbeno vijeće</derivirana_varijabla>
  </DomainObject.Predmet.StrankaFormatedOIB>
  <DomainObject.Predmet.StrankaFormatedWithAdress>
    <izvorni_sadrzaj> FINANCIJSKA AGENCIJA / REGIONALNI CENTAR Nagodbeno vijeće, Ulica grada Vukovara 70, 10000 Zagreb</izvorni_sadrzaj>
    <derivirana_varijabla naziv="DomainObject.Predmet.StrankaFormatedWithAdress_1"> FINANCIJSKA AGENCIJA / REGIONALNI CENTAR Nagodbeno vijeće, Ulica grada Vukovara 70, 10000 Zagreb</derivirana_varijabla>
  </DomainObject.Predmet.StrankaFormatedWithAdress>
  <DomainObject.Predmet.StrankaFormatedWithAdressOIB>
    <izvorni_sadrzaj> FINANCIJSKA AGENCIJA / REGIONALNI CENTAR Nagodbeno vijeće, Ulica grada Vukovara 70, 10000 Zagreb</izvorni_sadrzaj>
    <derivirana_varijabla naziv="DomainObject.Predmet.StrankaFormatedWithAdressOIB_1"> FINANCIJSKA AGENCIJA / REGIONALNI CENTAR Nagodbeno vijeće, Ulica grada Vukovara 70, 10000 Zagreb</derivirana_varijabla>
  </DomainObject.Predmet.StrankaFormatedWithAdressOIB>
  <DomainObject.Predmet.StrankaWithAdress>
    <izvorni_sadrzaj>FINANCIJSKA AGENCIJA / REGIONALNI CENTAR Nagodbeno vijeće Ulica grada Vukovara 70,10000 Zagreb</izvorni_sadrzaj>
    <derivirana_varijabla naziv="DomainObject.Predmet.StrankaWithAdress_1">FINANCIJSKA AGENCIJA / REGIONALNI CENTAR Nagodbeno vijeće Ulica grada Vukovara 70,10000 Zagreb</derivirana_varijabla>
  </DomainObject.Predmet.StrankaWithAdress>
  <DomainObject.Predmet.StrankaWithAdressOIB>
    <izvorni_sadrzaj>FINANCIJSKA AGENCIJA / REGIONALNI CENTAR Nagodbeno vijeće, Ulica grada Vukovara 70,10000 Zagreb</izvorni_sadrzaj>
    <derivirana_varijabla naziv="DomainObject.Predmet.StrankaWithAdressOIB_1">FINANCIJSKA AGENCIJA / REGIONALNI CENTAR Nagodbeno vijeće, Ulica grada Vukovara 70,10000 Zagreb</derivirana_varijabla>
  </DomainObject.Predmet.StrankaWithAdressOIB>
  <DomainObject.Predmet.StrankaNazivFormated>
    <izvorni_sadrzaj>FINANCIJSKA AGENCIJA / REGIONALNI CENTAR Nagodbeno vijeće</izvorni_sadrzaj>
    <derivirana_varijabla naziv="DomainObject.Predmet.StrankaNazivFormated_1">FINANCIJSKA AGENCIJA / REGIONALNI CENTAR Nagodbeno vijeće</derivirana_varijabla>
  </DomainObject.Predmet.StrankaNazivFormated>
  <DomainObject.Predmet.StrankaNazivFormatedOIB>
    <izvorni_sadrzaj>FINANCIJSKA AGENCIJA / REGIONALNI CENTAR Nagodbeno vijeće</izvorni_sadrzaj>
    <derivirana_varijabla naziv="DomainObject.Predmet.StrankaNazivFormatedOIB_1">FINANCIJSKA AGENCIJA / REGIONALNI CENTAR Nagodbeno vijeće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 / REGIONALNI CENTAR Nagodbeno vijeće</item>
    </izvorni_sadrzaj>
    <derivirana_varijabla naziv="DomainObject.Predmet.StrankaListFormated_1">
      <item>FINANCIJSKA AGENCIJA / REGIONALNI CENTAR Nagodbeno vijeće</item>
    </derivirana_varijabla>
  </DomainObject.Predmet.StrankaListFormated>
  <DomainObject.Predmet.StrankaListFormatedOIB>
    <izvorni_sadrzaj>
      <item>FINANCIJSKA AGENCIJA / REGIONALNI CENTAR Nagodbeno vijeće</item>
    </izvorni_sadrzaj>
    <derivirana_varijabla naziv="DomainObject.Predmet.StrankaListFormatedOIB_1">
      <item>FINANCIJSKA AGENCIJA / REGIONALNI CENTAR Nagodbeno vijeće</item>
    </derivirana_varijabla>
  </DomainObject.Predmet.StrankaListFormatedOIB>
  <DomainObject.Predmet.StrankaListFormatedWithAdress>
    <izvorni_sadrzaj>
      <item>FINANCIJSKA AGENCIJA / REGIONALNI CENTAR Nagodbeno vijeće, Ulica grada Vukovara 70, 10000 Zagreb</item>
    </izvorni_sadrzaj>
    <derivirana_varijabla naziv="DomainObject.Predmet.StrankaListFormatedWithAdress_1">
      <item>FINANCIJSKA AGENCIJA / REGIONALNI CENTAR Nagodbeno vijeće, Ulica grada Vukovara 70, 10000 Zagreb</item>
    </derivirana_varijabla>
  </DomainObject.Predmet.StrankaListFormatedWithAdress>
  <DomainObject.Predmet.StrankaListFormatedWithAdressOIB>
    <izvorni_sadrzaj>
      <item>FINANCIJSKA AGENCIJA / REGIONALNI CENTAR Nagodbeno vijeće, Ulica grada Vukovara 70, 10000 Zagreb</item>
    </izvorni_sadrzaj>
    <derivirana_varijabla naziv="DomainObject.Predmet.StrankaListFormatedWithAdressOIB_1">
      <item>FINANCIJSKA AGENCIJA / REGIONALNI CENTAR Nagodbeno vijeće, Ulica grada Vukovara 70, 10000 Zagreb</item>
    </derivirana_varijabla>
  </DomainObject.Predmet.StrankaListFormatedWithAdressOIB>
  <DomainObject.Predmet.StrankaListNazivFormated>
    <izvorni_sadrzaj>
      <item>FINANCIJSKA AGENCIJA / REGIONALNI CENTAR Nagodbeno vijeće</item>
    </izvorni_sadrzaj>
    <derivirana_varijabla naziv="DomainObject.Predmet.StrankaListNazivFormated_1">
      <item>FINANCIJSKA AGENCIJA / REGIONALNI CENTAR Nagodbeno vijeće</item>
    </derivirana_varijabla>
  </DomainObject.Predmet.StrankaListNazivFormated>
  <DomainObject.Predmet.StrankaListNazivFormatedOIB>
    <izvorni_sadrzaj>
      <item>FINANCIJSKA AGENCIJA / REGIONALNI CENTAR Nagodbeno vijeće</item>
    </izvorni_sadrzaj>
    <derivirana_varijabla naziv="DomainObject.Predmet.StrankaListNazivFormatedOIB_1">
      <item>FINANCIJSKA AGENCIJA / REGIONALNI CENTAR Nagodbeno vijeće</item>
    </derivirana_varijabla>
  </DomainObject.Predmet.StrankaListNazivFormatedOIB>
  <DomainObject.Predmet.ProtuStrankaListFormated>
    <izvorni_sadrzaj>
      <item>TRGOVINA D i B društvo s ograničenom odgovornošću za trgovinu</item>
    </izvorni_sadrzaj>
    <derivirana_varijabla naziv="DomainObject.Predmet.ProtuStrankaListFormated_1">
      <item>TRGOVINA D i B društvo s ograničenom odgovornošću za trgovinu</item>
    </derivirana_varijabla>
  </DomainObject.Predmet.ProtuStrankaListFormated>
  <DomainObject.Predmet.ProtuStrankaListFormatedOIB>
    <izvorni_sadrzaj>
      <item>TRGOVINA D i B društvo s ograničenom odgovornošću za trgovinu, OIB 68428131124</item>
    </izvorni_sadrzaj>
    <derivirana_varijabla naziv="DomainObject.Predmet.ProtuStrankaListFormatedOIB_1">
      <item>TRGOVINA D i B društvo s ograničenom odgovornošću za trgovinu, OIB 68428131124</item>
    </derivirana_varijabla>
  </DomainObject.Predmet.ProtuStrankaListFormatedOIB>
  <DomainObject.Predmet.ProtuStrankaListFormatedWithAdress>
    <izvorni_sadrzaj>
      <item>TRGOVINA D i B društvo s ograničenom odgovornošću za trgovinu, Slakovec 89, Slakovec</item>
    </izvorni_sadrzaj>
    <derivirana_varijabla naziv="DomainObject.Predmet.ProtuStrankaListFormatedWithAdress_1">
      <item>TRGOVINA D i B društvo s ograničenom odgovornošću za trgovinu, Slakovec 89, Slakovec</item>
    </derivirana_varijabla>
  </DomainObject.Predmet.ProtuStrankaListFormatedWithAdress>
  <DomainObject.Predmet.ProtuStrankaListFormatedWithAdressOIB>
    <izvorni_sadrzaj>
      <item>TRGOVINA D i B društvo s ograničenom odgovornošću za trgovinu, OIB 68428131124, Slakovec 89, Slakovec</item>
    </izvorni_sadrzaj>
    <derivirana_varijabla naziv="DomainObject.Predmet.ProtuStrankaListFormatedWithAdressOIB_1">
      <item>TRGOVINA D i B društvo s ograničenom odgovornošću za trgovinu, OIB 68428131124, Slakovec 89, Slakovec</item>
    </derivirana_varijabla>
  </DomainObject.Predmet.ProtuStrankaListFormatedWithAdressOIB>
  <DomainObject.Predmet.ProtuStrankaListNazivFormated>
    <izvorni_sadrzaj>
      <item>TRGOVINA D i B društvo s ograničenom odgovornošću za trgovinu</item>
    </izvorni_sadrzaj>
    <derivirana_varijabla naziv="DomainObject.Predmet.ProtuStrankaListNazivFormated_1">
      <item>TRGOVINA D i B društvo s ograničenom odgovornošću za trgovinu</item>
    </derivirana_varijabla>
  </DomainObject.Predmet.ProtuStrankaListNazivFormated>
  <DomainObject.Predmet.ProtuStrankaListNazivFormatedOIB>
    <izvorni_sadrzaj>
      <item>TRGOVINA D i B društvo s ograničenom odgovornošću za trgovinu, OIB 68428131124</item>
    </izvorni_sadrzaj>
    <derivirana_varijabla naziv="DomainObject.Predmet.ProtuStrankaListNazivFormatedOIB_1">
      <item>TRGOVINA D i B društvo s ograničenom odgovornošću za trgovinu, OIB 68428131124</item>
    </derivirana_varijabla>
  </DomainObject.Predmet.ProtuStrankaListNazivFormatedOIB>
  <DomainObject.Predmet.OstaliListFormated>
    <izvorni_sadrzaj>
      <item>ŽDO VARAŽDIN, Građansko-upravni odjel</item>
      <item>KRISTINA FEGEŠ</item>
      <item>BRANKO FEGEŠ</item>
      <item>SANJA KRALJEK</item>
    </izvorni_sadrzaj>
    <derivirana_varijabla naziv="DomainObject.Predmet.OstaliListFormated_1">
      <item>ŽDO VARAŽDIN, Građansko-upravni odjel</item>
      <item>KRISTINA FEGEŠ</item>
      <item>BRANKO FEGEŠ</item>
      <item>SANJA KRALJEK</item>
    </derivirana_varijabla>
  </DomainObject.Predmet.OstaliListFormated>
  <DomainObject.Predmet.OstaliListFormatedOIB>
    <izvorni_sadrzaj>
      <item>ŽDO VARAŽDIN, Građansko-upravni odjel</item>
      <item>KRISTINA FEGEŠ</item>
      <item>BRANKO FEGEŠ</item>
      <item>SANJA KRALJEK, OIB 44015522626</item>
    </izvorni_sadrzaj>
    <derivirana_varijabla naziv="DomainObject.Predmet.OstaliListFormatedOIB_1">
      <item>ŽDO VARAŽDIN, Građansko-upravni odjel</item>
      <item>KRISTINA FEGEŠ</item>
      <item>BRANKO FEGEŠ</item>
      <item>SANJA KRALJEK, OIB 44015522626</item>
    </derivirana_varijabla>
  </DomainObject.Predmet.OstaliListFormatedOIB>
  <DomainObject.Predmet.OstaliListFormatedWithAdress>
    <izvorni_sadrzaj>
      <item>ŽDO VARAŽDIN, Građansko-upravni odjel</item>
      <item>KRISTINA FEGEŠ</item>
      <item>BRANKO FEGEŠ</item>
      <item>SANJA KRALJEK, Kralja Tomislava 14, 40000 Čakovec</item>
    </izvorni_sadrzaj>
    <derivirana_varijabla naziv="DomainObject.Predmet.OstaliListFormatedWithAdress_1">
      <item>ŽDO VARAŽDIN, Građansko-upravni odjel</item>
      <item>KRISTINA FEGEŠ</item>
      <item>BRANKO FEGEŠ</item>
      <item>SANJA KRALJEK, Kralja Tomislava 14, 40000 Čakovec</item>
    </derivirana_varijabla>
  </DomainObject.Predmet.OstaliListFormatedWithAdress>
  <DomainObject.Predmet.OstaliListFormatedWithAdressOIB>
    <izvorni_sadrzaj>
      <item>ŽDO VARAŽDIN, Građansko-upravni odjel</item>
      <item>KRISTINA FEGEŠ</item>
      <item>BRANKO FEGEŠ</item>
      <item>SANJA KRALJEK, OIB 44015522626, Kralja Tomislava 14, 40000 Čakovec</item>
    </izvorni_sadrzaj>
    <derivirana_varijabla naziv="DomainObject.Predmet.OstaliListFormatedWithAdressOIB_1">
      <item>ŽDO VARAŽDIN, Građansko-upravni odjel</item>
      <item>KRISTINA FEGEŠ</item>
      <item>BRANKO FEGEŠ</item>
      <item>SANJA KRALJEK, OIB 44015522626, Kralja Tomislava 14, 40000 Čakovec</item>
    </derivirana_varijabla>
  </DomainObject.Predmet.OstaliListFormatedWithAdressOIB>
  <DomainObject.Predmet.OstaliListNazivFormated>
    <izvorni_sadrzaj>
      <item>ŽDO VARAŽDIN, Građansko-upravni odjel</item>
      <item>KRISTINA FEGEŠ</item>
      <item>BRANKO FEGEŠ</item>
      <item>SANJA KRALJEK</item>
    </izvorni_sadrzaj>
    <derivirana_varijabla naziv="DomainObject.Predmet.OstaliListNazivFormated_1">
      <item>ŽDO VARAŽDIN, Građansko-upravni odjel</item>
      <item>KRISTINA FEGEŠ</item>
      <item>BRANKO FEGEŠ</item>
      <item>SANJA KRALJEK</item>
    </derivirana_varijabla>
  </DomainObject.Predmet.OstaliListNazivFormated>
  <DomainObject.Predmet.OstaliListNazivFormatedOIB>
    <izvorni_sadrzaj>
      <item>ŽDO VARAŽDIN, Građansko-upravni odjel</item>
      <item>KRISTINA FEGEŠ</item>
      <item>BRANKO FEGEŠ</item>
      <item>SANJA KRALJEK, OIB 44015522626</item>
    </izvorni_sadrzaj>
    <derivirana_varijabla naziv="DomainObject.Predmet.OstaliListNazivFormatedOIB_1">
      <item>ŽDO VARAŽDIN, Građansko-upravni odjel</item>
      <item>KRISTINA FEGEŠ</item>
      <item>BRANKO FEGEŠ</item>
      <item>SANJA KRALJEK, OIB 44015522626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>St-403/2013-35</izvorni_sadrzaj>
    <derivirana_varijabla naziv="DomainObject.PoslovniBrojDokumenta_1">St-403/2013-35</derivirana_varijabla>
  </DomainObject.PoslovniBrojDokumenta>
  <DomainObject.Predmet.StrankaIDrugi>
    <izvorni_sadrzaj>FINANCIJSKA AGENCIJA / REGIONALNI CENTAR Nagodbeno vijeće</izvorni_sadrzaj>
    <derivirana_varijabla naziv="DomainObject.Predmet.StrankaIDrugi_1">FINANCIJSKA AGENCIJA / REGIONALNI CENTAR Nagodbeno vijeće</derivirana_varijabla>
  </DomainObject.Predmet.StrankaIDrugi>
  <DomainObject.Predmet.ProtustrankaIDrugi>
    <izvorni_sadrzaj>TRGOVINA D i B društvo s ograničenom odgovornošću za trgovinu</izvorni_sadrzaj>
    <derivirana_varijabla naziv="DomainObject.Predmet.ProtustrankaIDrugi_1">TRGOVINA D i B društvo s ograničenom odgovornošću za trgovinu</derivirana_varijabla>
  </DomainObject.Predmet.ProtustrankaIDrugi>
  <DomainObject.Predmet.StrankaIDrugiAdressOIB>
    <izvorni_sadrzaj>FINANCIJSKA AGENCIJA / REGIONALNI CENTAR Nagodbeno vijeće, Ulica grada Vukovara 70, 10000 Zagreb</izvorni_sadrzaj>
    <derivirana_varijabla naziv="DomainObject.Predmet.StrankaIDrugiAdressOIB_1">FINANCIJSKA AGENCIJA / REGIONALNI CENTAR Nagodbeno vijeće, Ulica grada Vukovara 70, 10000 Zagreb</derivirana_varijabla>
  </DomainObject.Predmet.StrankaIDrugiAdressOIB>
  <DomainObject.Predmet.ProtustrankaIDrugiAdressOIB>
    <izvorni_sadrzaj>TRGOVINA D i B društvo s ograničenom odgovornošću za trgovinu, OIB 68428131124, Slakovec 89, Slakovec</izvorni_sadrzaj>
    <derivirana_varijabla naziv="DomainObject.Predmet.ProtustrankaIDrugiAdressOIB_1">TRGOVINA D i B društvo s ograničenom odgovornošću za trgovinu, OIB 68428131124, Slakovec 89, Slakovec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studenog 2015.</izvorni_sadrzaj>
    <derivirana_varijabla naziv="DomainObject.Predmet.OdlukaRjesenje.DatumDonosenjaOdluke_1">26. studenog 2015.</derivirana_varijabla>
  </DomainObject.Predmet.OdlukaRjesenje.DatumDonosenjaOdluke>
  <DomainObject.Predmet.OdlukaRjesenje.DatumPravomocnosti>
    <izvorni_sadrzaj>15. prosinca 2015.</izvorni_sadrzaj>
    <derivirana_varijabla naziv="DomainObject.Predmet.OdlukaRjesenje.DatumPravomocnosti_1">15. prosinca 2015.</derivirana_varijabla>
  </DomainObject.Predmet.OdlukaRjesenje.DatumPravomocnosti>
  <DomainObject.Predmet.OdlukaRjesenje.Oznaka>
    <izvorni_sadrzaj>St-403/2013-32</izvorni_sadrzaj>
    <derivirana_varijabla naziv="DomainObject.Predmet.OdlukaRjesenje.Oznaka_1">St-403/2013-32</derivirana_varijabla>
  </DomainObject.Predmet.OdlukaRjesenje.Oznaka>
  <DomainObject.Predmet.SudioniciListNaziv>
    <izvorni_sadrzaj>
      <item>FINANCIJSKA AGENCIJA / REGIONALNI CENTAR Nagodbeno vijeće</item>
      <item>TRGOVINA D i B društvo s ograničenom odgovornošću za trgovinu</item>
      <item>ŽDO VARAŽDIN, Građansko-upravni odjel</item>
      <item>KRISTINA FEGEŠ</item>
      <item>BRANKO FEGEŠ</item>
      <item>SANJA KRALJEK</item>
    </izvorni_sadrzaj>
    <derivirana_varijabla naziv="DomainObject.Predmet.SudioniciListNaziv_1">
      <item>FINANCIJSKA AGENCIJA / REGIONALNI CENTAR Nagodbeno vijeće</item>
      <item>TRGOVINA D i B društvo s ograničenom odgovornošću za trgovinu</item>
      <item>ŽDO VARAŽDIN, Građansko-upravni odjel</item>
      <item>KRISTINA FEGEŠ</item>
      <item>BRANKO FEGEŠ</item>
      <item>SANJA KRALJEK</item>
    </derivirana_varijabla>
  </DomainObject.Predmet.SudioniciListNaziv>
  <DomainObject.Predmet.SudioniciListAdressOIB>
    <izvorni_sadrzaj>
      <item>FINANCIJSKA AGENCIJA / REGIONALNI CENTAR Nagodbeno vijeće, Ulica grada Vukovara 70,10000 Zagreb</item>
      <item>TRGOVINA D i B društvo s ograničenom odgovornošću za trgovinu, OIB 68428131124, Slakovec 89,Slakovec</item>
      <item>ŽDO VARAŽDIN, Građansko-upravni odjel</item>
      <item>KRISTINA FEGEŠ</item>
      <item>BRANKO FEGEŠ</item>
      <item>SANJA KRALJEK, OIB 44015522626, Kralja Tomislava 14,40000 Čakovec</item>
    </izvorni_sadrzaj>
    <derivirana_varijabla naziv="DomainObject.Predmet.SudioniciListAdressOIB_1">
      <item>FINANCIJSKA AGENCIJA / REGIONALNI CENTAR Nagodbeno vijeće, Ulica grada Vukovara 70,10000 Zagreb</item>
      <item>TRGOVINA D i B društvo s ograničenom odgovornošću za trgovinu, OIB 68428131124, Slakovec 89,Slakovec</item>
      <item>ŽDO VARAŽDIN, Građansko-upravni odjel</item>
      <item>KRISTINA FEGEŠ</item>
      <item>BRANKO FEGEŠ</item>
      <item>SANJA KRALJEK, OIB 44015522626, Kralja Tomislava 14,40000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C654BC-8BE2-451D-9AEA-1D05B6040D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2065</properties:Characters>
  <properties:Lines>62</properties:Lines>
  <properties:Paragraphs>21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2016-09-19T10:15:00Z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St-403/2013-35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