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586d" w14:paraId="83d586d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LIBURNA EURO </w:t>
      </w:r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proofErr w:type="spellStart"/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Zadar),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V 36,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46285874522,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Sanja Lisica iz </w:t>
      </w:r>
      <w:proofErr w:type="spellStart"/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Petrčana</w:t>
      </w:r>
      <w:proofErr w:type="spellEnd"/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3D50A5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="003D50A5" w:rsidRP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LIBURNA EURO  j.d.o.o., </w:t>
      </w:r>
      <w:proofErr w:type="spellStart"/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3D50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Zadar), Ulica V 36, OIB: 46285874522,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101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Financijske agencije od </w:t>
      </w:r>
      <w:r w:rsidR="00D530EF">
        <w:rPr>
          <w:rFonts w:cs="Times New Roman" w:eastAsia="Calibri" w:hAnsi="Times New Roman" w:ascii="Times New Roman"/>
          <w:sz w:val="24"/>
          <w:szCs w:val="24"/>
        </w:rPr>
        <w:t>20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530EF">
        <w:rPr>
          <w:rFonts w:cs="Times New Roman" w:eastAsia="Calibri" w:hAnsi="Times New Roman" w:ascii="Times New Roman"/>
          <w:sz w:val="24"/>
          <w:szCs w:val="24"/>
        </w:rPr>
        <w:t xml:space="preserve">ožujka </w:t>
      </w:r>
      <w:r>
        <w:rPr>
          <w:rFonts w:cs="Times New Roman" w:eastAsia="Calibri" w:hAnsi="Times New Roman" w:ascii="Times New Roman"/>
          <w:sz w:val="24"/>
          <w:szCs w:val="24"/>
        </w:rPr>
        <w:t>201</w:t>
      </w:r>
      <w:r w:rsidR="00D530EF">
        <w:rPr>
          <w:rFonts w:cs="Times New Roman" w:eastAsia="Calibri" w:hAnsi="Times New Roman" w:ascii="Times New Roman"/>
          <w:sz w:val="24"/>
          <w:szCs w:val="24"/>
        </w:rPr>
        <w:t>8</w:t>
      </w:r>
      <w:r>
        <w:rPr>
          <w:rFonts w:cs="Times New Roman" w:eastAsia="Calibri" w:hAnsi="Times New Roman" w:ascii="Times New Roman"/>
          <w:sz w:val="24"/>
          <w:szCs w:val="24"/>
        </w:rPr>
        <w:t xml:space="preserve">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pokrenuo prethodni postupak radi utvrđivanja pretpostavki za otvaranje stečajnoga postupka nad uvodno označenim dužnikom. </w:t>
      </w:r>
    </w:p>
    <w:p w:rsidRDefault="00D7639B" w:rsidP="00D35871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5F5174" w:rsidR="005F51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je dužnik na dan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neizvršene osnove za plaćanje u neprekinutom razdoblju od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171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249.296,03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koje nisu podmirene ni do dana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donošenja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čega proizlazi postojanje stečajnog razloga nesposobnosti dužnika za plaćanje svojih dospjelih obveza u smislu odredbe čl. 6. SZ-a. Prednja činjenica proizlazi i iz izvatka iz sudskog registra iz kojeg je</w:t>
      </w:r>
      <w:r w:rsidR="003F3B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vidljivo da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posljednje financijsko izvješće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>predao za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pa je za pretpostaviti da već dulje vrijeme ne obavlja svoju poslovnu djelatnost.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4.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lipnja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2018. </w:t>
      </w:r>
    </w:p>
    <w:p w:rsidRDefault="000F77D8" w:rsidP="000F77D8" w:rsidR="000F77D8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0F77D8" w:rsidP="000F77D8" w:rsidR="000F77D8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F77D8" w:rsidP="00D7639B" w:rsidR="000F77D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7639B" w:rsidP="00D7639B" w:rsidR="00D7639B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0F77D8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9B" w:rsidP="00D7639B" w:rsidR="00D7639B">
      <w:pPr>
        <w:spacing w:lineRule="auto" w:line="240" w:after="0"/>
      </w:pPr>
      <w:r>
        <w:separator/>
      </w:r>
    </w:p>
  </w:endnote>
  <w:end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9B" w:rsidP="00D7639B" w:rsidR="00D7639B">
      <w:pPr>
        <w:spacing w:lineRule="auto" w:line="240" w:after="0"/>
      </w:pPr>
      <w:r>
        <w:separator/>
      </w:r>
    </w:p>
  </w:footnote>
  <w:foot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77D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D7639B">
      <w:t xml:space="preserve">   Poslovni broj 3. St-</w:t>
    </w:r>
    <w:r w:rsidR="00D530EF">
      <w:t>101</w:t>
    </w:r>
    <w:r w:rsidR="00D7639B">
      <w:t>/201</w:t>
    </w:r>
    <w:r w:rsidR="00D530EF">
      <w:t>8</w:t>
    </w:r>
    <w:r w:rsidR="00D7639B">
      <w:t>-</w:t>
    </w:r>
    <w:r w:rsidR="00D530EF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D530EF">
      <w:rPr>
        <w:rFonts w:cs="Times New Roman" w:eastAsia="Times New Roman" w:hAnsi="Times New Roman" w:ascii="Times New Roman"/>
        <w:sz w:val="24"/>
        <w:szCs w:val="24"/>
        <w:lang w:eastAsia="hr-HR"/>
      </w:rPr>
      <w:t>101/2018-8</w:t>
    </w:r>
  </w:p>
  <w:p w:rsidRDefault="000F77D8" w:rsidR="00720FC2">
    <w:pPr>
      <w:pStyle w:val="Zaglavlje"/>
    </w:pPr>
  </w:p>
  <w:p w:rsidRDefault="000F77D8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0F77D8"/>
    <w:rsid w:val="002C7497"/>
    <w:rsid w:val="003D50A5"/>
    <w:rsid w:val="003F3BFD"/>
    <w:rsid w:val="004901DF"/>
    <w:rsid w:val="004D2225"/>
    <w:rsid w:val="0052527F"/>
    <w:rsid w:val="005F5174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35871"/>
    <w:rsid w:val="00D51416"/>
    <w:rsid w:val="00D530EF"/>
    <w:rsid w:val="00D7639B"/>
    <w:rsid w:val="00D8618E"/>
    <w:rsid w:val="00E253A8"/>
    <w:rsid w:val="00E3741B"/>
    <w:rsid w:val="00E80148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7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77D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77D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77D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77D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77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38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LIBURNA EURO j.d.o.o. za turizam i ugostiteljstvo</izvorni_sadrzaj>
    <derivirana_varijabla naziv="DomainObject.Predmet.ProtustrankaFormated_1">  LIBURNA EURO j.d.o.o. za turizam i ugostiteljstvo</derivirana_varijabla>
  </DomainObject.Predmet.ProtustrankaFormated>
  <DomainObject.Predmet.ProtustrankaFormatedOIB>
    <izvorni_sadrzaj>  LIBURNA EURO j.d.o.o. za turizam i ugostiteljstvo, OIB 46285874522</izvorni_sadrzaj>
    <derivirana_varijabla naziv="DomainObject.Predmet.ProtustrankaFormatedOIB_1">  LIBURNA EURO j.d.o.o. za turizam i ugostiteljstvo, OIB 46285874522</derivirana_varijabla>
  </DomainObject.Predmet.ProtustrankaFormatedOIB>
  <DomainObject.Predmet.ProtustrankaFormatedWithAdress>
    <izvorni_sadrzaj> LIBURNA EURO j.d.o.o. za turizam i ugostiteljstvo, Ulica V 36, 23000 Petrčane</izvorni_sadrzaj>
    <derivirana_varijabla naziv="DomainObject.Predmet.ProtustrankaFormatedWithAdress_1"> LIBURNA EURO j.d.o.o. za turizam i ugostiteljstvo, Ulica V 36, 23000 Petrčane</derivirana_varijabla>
  </DomainObject.Predmet.ProtustrankaFormatedWithAdress>
  <DomainObject.Predmet.ProtustrankaFormatedWithAdressOIB>
    <izvorni_sadrzaj> LIBURNA EURO j.d.o.o. za turizam i ugostiteljstvo, OIB 46285874522, Ulica V 36, 23000 Petrčane</izvorni_sadrzaj>
    <derivirana_varijabla naziv="DomainObject.Predmet.ProtustrankaFormatedWithAdressOIB_1"> LIBURNA EURO j.d.o.o. za turizam i ugostiteljstvo, OIB 46285874522, Ulica V 36, 23000 Petrčane</derivirana_varijabla>
  </DomainObject.Predmet.ProtustrankaFormatedWithAdressOIB>
  <DomainObject.Predmet.ProtustrankaWithAdress>
    <izvorni_sadrzaj>LIBURNA EURO j.d.o.o. za turizam i ugostiteljstvo Ulica V 36, 23000 Petrčane</izvorni_sadrzaj>
    <derivirana_varijabla naziv="DomainObject.Predmet.ProtustrankaWithAdress_1">LIBURNA EURO j.d.o.o. za turizam i ugostiteljstvo Ulica V 36, 23000 Petrčane</derivirana_varijabla>
  </DomainObject.Predmet.ProtustrankaWithAdress>
  <DomainObject.Predmet.ProtustrankaWithAdressOIB>
    <izvorni_sadrzaj>LIBURNA EURO j.d.o.o. za turizam i ugostiteljstvo, OIB 46285874522, Ulica V 36, 23000 Petrčane</izvorni_sadrzaj>
    <derivirana_varijabla naziv="DomainObject.Predmet.ProtustrankaWithAdressOIB_1">LIBURNA EURO j.d.o.o. za turizam i ugostiteljstvo, OIB 46285874522, Ulica V 36, 23000 Petrčane</derivirana_varijabla>
  </DomainObject.Predmet.ProtustrankaWithAdressOIB>
  <DomainObject.Predmet.ProtustrankaNazivFormated>
    <izvorni_sadrzaj>LIBURNA EURO j.d.o.o. za turizam i ugostiteljstvo</izvorni_sadrzaj>
    <derivirana_varijabla naziv="DomainObject.Predmet.ProtustrankaNazivFormated_1">LIBURNA EURO j.d.o.o. za turizam i ugostiteljstvo</derivirana_varijabla>
  </DomainObject.Predmet.ProtustrankaNazivFormated>
  <DomainObject.Predmet.ProtustrankaNazivFormatedOIB>
    <izvorni_sadrzaj>LIBURNA EURO j.d.o.o. za turizam i ugostiteljstvo, OIB 46285874522</izvorni_sadrzaj>
    <derivirana_varijabla naziv="DomainObject.Predmet.ProtustrankaNazivFormatedOIB_1">LIBURNA EURO j.d.o.o. za turizam i ugostiteljstvo, OIB 46285874522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Sanja Lisica</izvorni_sadrzaj>
    <derivirana_varijabla naziv="DomainObject.Predmet.StrankaFormated_1">  FINA; Sanja Lisica</derivirana_varijabla>
  </DomainObject.Predmet.StrankaFormated>
  <DomainObject.Predmet.StrankaFormatedOIB>
    <izvorni_sadrzaj>  FINA, OIB 85821130368; Sanja Lisica, OIB 18774581885</izvorni_sadrzaj>
    <derivirana_varijabla naziv="DomainObject.Predmet.StrankaFormatedOIB_1">  FINA, OIB 85821130368; Sanja Lisica, OIB 18774581885</derivirana_varijabla>
  </DomainObject.Predmet.StrankaFormatedOIB>
  <DomainObject.Predmet.StrankaFormatedWithAdress>
    <izvorni_sadrzaj> FINA; Sanja Lisica, PETRČANE ULICA V 36 (ranije: PETRČANE, PETRČANE, 22), 23000 Petrčane</izvorni_sadrzaj>
    <derivirana_varijabla naziv="DomainObject.Predmet.StrankaFormatedWithAdress_1"> FINA; Sanja Lisica, PETRČANE ULICA V 36 (ranije: PETRČANE, PETRČANE, 22), 23000 Petrčane</derivirana_varijabla>
  </DomainObject.Predmet.StrankaFormatedWithAdress>
  <DomainObject.Predmet.StrankaFormatedWithAdressOIB>
    <izvorni_sadrzaj> FINA, OIB 85821130368; Sanja Lisica, OIB 18774581885, PETRČANE ULICA V 36 (ranije: PETRČANE, PETRČANE, 22), 23000 Petrčane</izvorni_sadrzaj>
    <derivirana_varijabla naziv="DomainObject.Predmet.StrankaFormatedWithAdressOIB_1"> FINA, OIB 85821130368; Sanja Lisica, OIB 18774581885, PETRČANE ULICA V 36 (ranije: PETRČANE, PETRČANE, 22), 23000 Petrčane</derivirana_varijabla>
  </DomainObject.Predmet.StrankaFormatedWithAdressOIB>
  <DomainObject.Predmet.StrankaWithAdress>
    <izvorni_sadrzaj>FINA ,Sanja Lisica PETRČANE ULICA V 36 (ranije: PETRČANE, PETRČANE, 22),23000 Petrčane</izvorni_sadrzaj>
    <derivirana_varijabla naziv="DomainObject.Predmet.StrankaWithAdress_1">FINA ,Sanja Lisica PETRČANE ULICA V 36 (ranije: PETRČANE, PETRČANE, 22),23000 Petrčane</derivirana_varijabla>
  </DomainObject.Predmet.StrankaWithAdress>
  <DomainObject.Predmet.StrankaWithAdressOIB>
    <izvorni_sadrzaj>FINA, OIB 85821130368,Sanja Lisica, OIB 18774581885, PETRČANE ULICA V 36 (ranije: PETRČANE, PETRČANE, 22),23000 Petrčane</izvorni_sadrzaj>
    <derivirana_varijabla naziv="DomainObject.Predmet.StrankaWithAdressOIB_1">FINA, OIB 85821130368,Sanja Lisica, OIB 18774581885, PETRČANE ULICA V 36 (ranije: PETRČANE, PETRČANE, 22),23000 Petrčane</derivirana_varijabla>
  </DomainObject.Predmet.StrankaWithAdressOIB>
  <DomainObject.Predmet.StrankaNazivFormated>
    <izvorni_sadrzaj>FINA,Sanja Lisica</izvorni_sadrzaj>
    <derivirana_varijabla naziv="DomainObject.Predmet.StrankaNazivFormated_1">FINA,Sanja Lisica</derivirana_varijabla>
  </DomainObject.Predmet.StrankaNazivFormated>
  <DomainObject.Predmet.StrankaNazivFormatedOIB>
    <izvorni_sadrzaj>FINA, OIB 85821130368,Sanja Lisica, OIB 18774581885</izvorni_sadrzaj>
    <derivirana_varijabla naziv="DomainObject.Predmet.StrankaNazivFormatedOIB_1">FINA, OIB 85821130368,Sanja Lisica, OIB 18774581885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Sanja Lisica</item>
    </izvorni_sadrzaj>
    <derivirana_varijabla naziv="DomainObject.Predmet.StrankaListFormated_1">
      <item>FINA</item>
      <item>Sanja Lisica</item>
    </derivirana_varijabla>
  </DomainObject.Predmet.StrankaListFormated>
  <DomainObject.Predmet.StrankaListFormatedOIB>
    <izvorni_sadrzaj>
      <item>FINA, OIB 85821130368</item>
      <item>Sanja Lisica, OIB 18774581885</item>
    </izvorni_sadrzaj>
    <derivirana_varijabla naziv="DomainObject.Predmet.StrankaListFormatedOIB_1">
      <item>FINA, OIB 85821130368</item>
      <item>Sanja Lisica, OIB 18774581885</item>
    </derivirana_varijabla>
  </DomainObject.Predmet.StrankaListFormatedOIB>
  <DomainObject.Predmet.StrankaListFormatedWithAdress>
    <izvorni_sadrzaj>
      <item>FINA</item>
      <item>Sanja Lisica, PETRČANE ULICA V 36 (ranije: PETRČANE, PETRČANE, 22), 23000 Petrčane</item>
    </izvorni_sadrzaj>
    <derivirana_varijabla naziv="DomainObject.Predmet.StrankaListFormatedWithAdress_1">
      <item>FINA</item>
      <item>Sanja Lisica, PETRČANE ULICA V 36 (ranije: PETRČANE, PETRČANE, 22), 23000 Petrčane</item>
    </derivirana_varijabla>
  </DomainObject.Predmet.StrankaListFormatedWithAdress>
  <DomainObject.Predmet.StrankaListFormatedWithAdressOIB>
    <izvorni_sadrzaj>
      <item>FINA, OIB 85821130368</item>
      <item>Sanja Lisica, OIB 18774581885, PETRČANE ULICA V 36 (ranije: PETRČANE, PETRČANE, 22), 23000 Petrčane</item>
    </izvorni_sadrzaj>
    <derivirana_varijabla naziv="DomainObject.Predmet.StrankaListFormatedWithAdressOIB_1">
      <item>FINA, OIB 85821130368</item>
      <item>Sanja Lisica, OIB 18774581885, PETRČANE ULICA V 36 (ranije: PETRČANE, PETRČANE, 22), 23000 Petrčane</item>
    </derivirana_varijabla>
  </DomainObject.Predmet.StrankaListFormatedWithAdressOIB>
  <DomainObject.Predmet.StrankaListNazivFormated>
    <izvorni_sadrzaj>
      <item>FINA</item>
      <item>Sanja Lisica</item>
    </izvorni_sadrzaj>
    <derivirana_varijabla naziv="DomainObject.Predmet.StrankaListNazivFormated_1">
      <item>FINA</item>
      <item>Sanja Lisica</item>
    </derivirana_varijabla>
  </DomainObject.Predmet.StrankaListNazivFormated>
  <DomainObject.Predmet.StrankaListNazivFormatedOIB>
    <izvorni_sadrzaj>
      <item>FINA, OIB 85821130368</item>
      <item>Sanja Lisica, OIB 18774581885</item>
    </izvorni_sadrzaj>
    <derivirana_varijabla naziv="DomainObject.Predmet.StrankaListNazivFormatedOIB_1">
      <item>FINA, OIB 85821130368</item>
      <item>Sanja Lisica, OIB 18774581885</item>
    </derivirana_varijabla>
  </DomainObject.Predmet.StrankaListNazivFormatedOIB>
  <DomainObject.Predmet.ProtuStrankaListFormated>
    <izvorni_sadrzaj>
      <item>LIBURNA EURO j.d.o.o. za turizam i ugostiteljstvo</item>
    </izvorni_sadrzaj>
    <derivirana_varijabla naziv="DomainObject.Predmet.ProtuStrankaListFormated_1">
      <item>LIBURNA EURO j.d.o.o. za turizam i ugostiteljstvo</item>
    </derivirana_varijabla>
  </DomainObject.Predmet.ProtuStrankaListFormated>
  <DomainObject.Predmet.ProtuStrankaListFormatedOIB>
    <izvorni_sadrzaj>
      <item>LIBURNA EURO j.d.o.o. za turizam i ugostiteljstvo, OIB 46285874522</item>
    </izvorni_sadrzaj>
    <derivirana_varijabla naziv="DomainObject.Predmet.ProtuStrankaListFormatedOIB_1">
      <item>LIBURNA EURO j.d.o.o. za turizam i ugostiteljstvo, OIB 46285874522</item>
    </derivirana_varijabla>
  </DomainObject.Predmet.ProtuStrankaListFormatedOIB>
  <DomainObject.Predmet.ProtuStrankaListFormatedWithAdress>
    <izvorni_sadrzaj>
      <item>LIBURNA EURO j.d.o.o. za turizam i ugostiteljstvo, Ulica V 36, 23000 Petrčane</item>
    </izvorni_sadrzaj>
    <derivirana_varijabla naziv="DomainObject.Predmet.ProtuStrankaListFormatedWithAdress_1">
      <item>LIBURNA EURO j.d.o.o. za turizam i ugostiteljstvo, Ulica V 36, 23000 Petrčane</item>
    </derivirana_varijabla>
  </DomainObject.Predmet.ProtuStrankaListFormatedWithAdress>
  <DomainObject.Predmet.ProtuStrankaListFormatedWithAdressOIB>
    <izvorni_sadrzaj>
      <item>LIBURNA EURO j.d.o.o. za turizam i ugostiteljstvo, OIB 46285874522, Ulica V 36, 23000 Petrčane</item>
    </izvorni_sadrzaj>
    <derivirana_varijabla naziv="DomainObject.Predmet.ProtuStrankaListFormatedWithAdressOIB_1">
      <item>LIBURNA EURO j.d.o.o. za turizam i ugostiteljstvo, OIB 46285874522, Ulica V 36, 23000 Petrčane</item>
    </derivirana_varijabla>
  </DomainObject.Predmet.ProtuStrankaListFormatedWithAdressOIB>
  <DomainObject.Predmet.ProtuStrankaListNazivFormated>
    <izvorni_sadrzaj>
      <item>LIBURNA EURO j.d.o.o. za turizam i ugostiteljstvo</item>
    </izvorni_sadrzaj>
    <derivirana_varijabla naziv="DomainObject.Predmet.ProtuStrankaListNazivFormated_1">
      <item>LIBURNA EURO j.d.o.o. za turizam i ugostiteljstvo</item>
    </derivirana_varijabla>
  </DomainObject.Predmet.ProtuStrankaListNazivFormated>
  <DomainObject.Predmet.ProtuStrankaListNazivFormatedOIB>
    <izvorni_sadrzaj>
      <item>LIBURNA EURO j.d.o.o. za turizam i ugostiteljstvo, OIB 46285874522</item>
    </izvorni_sadrzaj>
    <derivirana_varijabla naziv="DomainObject.Predmet.ProtuStrankaListNazivFormatedOIB_1">
      <item>LIBURNA EURO j.d.o.o. za turizam i ugostiteljstvo, OIB 46285874522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LIBURNA EURO j.d.o.o. za turizam i ugostiteljstvo</izvorni_sadrzaj>
    <derivirana_varijabla naziv="DomainObject.Predmet.ProtustrankaIDrugi_1">LIBURNA EURO j.d.o.o. za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LIBURNA EURO j.d.o.o. za turizam i ugostiteljstvo, OIB 46285874522, Ulica V 36, 23000 Petrčane</izvorni_sadrzaj>
    <derivirana_varijabla naziv="DomainObject.Predmet.ProtustrankaIDrugiAdressOIB_1">LIBURNA EURO j.d.o.o. za turizam i ugostiteljstvo, OIB 46285874522,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LIBURNA EURO j.d.o.o. za turizam i ugostiteljstvo</item>
      <item>Sanja Lisica</item>
    </izvorni_sadrzaj>
    <derivirana_varijabla naziv="DomainObject.Predmet.SudioniciListNaziv_1">
      <item>FINA</item>
      <item>LIBURNA EURO j.d.o.o. za turizam i ugostiteljstvo</item>
      <item>Sanja Lisica</item>
    </derivirana_varijabla>
  </DomainObject.Predmet.SudioniciListNaziv>
  <DomainObject.Predmet.SudioniciListAdressOIB>
    <izvorni_sadrzaj>
      <item>FINA, OIB 85821130368</item>
      <item>LIBURNA EURO j.d.o.o. za turizam i ugostiteljstvo, OIB 46285874522, Ulica V 36,23000 Petrčane</item>
      <item>Sanja Lisica, OIB 18774581885, PETRČANE ULICA V 36 (ranije: PETRČANE, PETRČANE, 22),23000 Petrčane</item>
    </izvorni_sadrzaj>
    <derivirana_varijabla naziv="DomainObject.Predmet.SudioniciListAdressOIB_1">
      <item>FINA, OIB 85821130368</item>
      <item>LIBURNA EURO j.d.o.o. za turizam i ugostiteljstvo, OIB 46285874522, Ulica V 36,23000 Petrčane</item>
      <item>Sanja Lisica, OIB 18774581885, PETRČANE ULICA V 36 (ranije: PETRČANE, PETRČANE, 22),23000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46285874522</item>
      <item>, OIB 18774581885</item>
    </izvorni_sadrzaj>
    <derivirana_varijabla naziv="DomainObject.Predmet.SudioniciListNazivOIB_1">
      <item>, OIB 85821130368</item>
      <item>, OIB 46285874522</item>
      <item>, OIB 18774581885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4387</properties:Characters>
  <properties:Lines>93</properties:Lines>
  <properties:Paragraphs>28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2018-06-04T12:35:00Z</cp:lastPrinted>
  <dcterms:modified xmlns:xsi="http://www.w3.org/2001/XMLSchema-instance" xsi:type="dcterms:W3CDTF">2018-06-04T12:35:00Z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(St-101-2018 dužnik nije došao na ročište ZIS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