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7a33" w14:paraId="1237a33" w:rsidRDefault="00092585" w:rsidP="00FB07B7" w:rsidR="00092585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hyperlink r:id="rId9" w:history="true">
        <w:r w:rsidR="007E58CB">
          <w:rPr>
            <w:noProof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092585" w:rsidP="003F2812" w:rsidR="00092585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464/2013-184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092585" w:rsidP="00230A83" w:rsidR="00092585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>
        <w:rPr>
          <w:rFonts w:hAnsi="Times New Roman" w:ascii="Times New Roman"/>
          <w:lang w:eastAsia="hr-HR"/>
        </w:rPr>
        <w:t>28. siječnja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092585" w:rsidP="00230A83" w:rsidR="00092585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092585" w:rsidP="00FB07B7" w:rsidR="00092585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092585" w:rsidP="00230A83" w:rsidR="00092585" w:rsidRPr="003F2812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20.000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FB07B7" w:rsidR="00092585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5</w:t>
      </w:r>
      <w:r w:rsidRPr="00230A83">
        <w:rPr>
          <w:rFonts w:hAnsi="Times New Roman" w:ascii="Times New Roman"/>
          <w:b/>
          <w:lang w:eastAsia="hr-HR"/>
        </w:rPr>
        <w:t>. (</w:t>
      </w:r>
      <w:r>
        <w:rPr>
          <w:rFonts w:hAnsi="Times New Roman" w:ascii="Times New Roman"/>
          <w:b/>
          <w:lang w:eastAsia="hr-HR"/>
        </w:rPr>
        <w:t>petoj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</w:t>
      </w: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10. ožujka</w:t>
      </w:r>
      <w:r w:rsidRPr="00230A83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2016. godine u 10,00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092585" w:rsidP="00230A83" w:rsidR="00092585" w:rsidRPr="003F2812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>
        <w:rPr>
          <w:rFonts w:hAnsi="Times New Roman" w:ascii="Times New Roman"/>
          <w:lang w:eastAsia="hr-HR"/>
        </w:rPr>
        <w:t>7. ožujka 2016</w:t>
      </w:r>
      <w:r w:rsidRPr="00230A83">
        <w:rPr>
          <w:rFonts w:hAnsi="Times New Roman" w:ascii="Times New Roman"/>
          <w:lang w:eastAsia="hr-HR"/>
        </w:rPr>
        <w:t>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7. ožujka 2016.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>. Kasnije pristigle prijave smatrat će se nepravodobnim i neće se uzeti u obzir. Ponuditeljima kojima ponuda ne bude prihvaćena jamčevina će se vratiti u roku od 3 dana od uplate kupovnine, bez kamata.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230A83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3F2812" w:rsidR="00092585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Vlaha Monkovića</w:t>
      </w:r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092585" w:rsidP="003F2812" w:rsidR="00092585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92585" w:rsidP="003F2812" w:rsidR="00092585" w:rsidRPr="003F2812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Republike Hrvatske.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FB07B7" w:rsidR="00092585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razlučnog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667E41" w:rsidR="00092585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Pr="00667E41">
        <w:rPr>
          <w:rFonts w:hAnsi="Times New Roman" w:ascii="Times New Roman"/>
          <w:lang w:eastAsia="hr-HR"/>
        </w:rPr>
        <w:t xml:space="preserve">Obzirom da se imovina po utvrđenoj cijeni nije prodala na </w:t>
      </w:r>
      <w:r>
        <w:rPr>
          <w:rFonts w:hAnsi="Times New Roman" w:ascii="Times New Roman"/>
          <w:lang w:eastAsia="hr-HR"/>
        </w:rPr>
        <w:t>prethodnoj</w:t>
      </w:r>
      <w:r w:rsidRPr="00667E41">
        <w:rPr>
          <w:rFonts w:hAnsi="Times New Roman" w:ascii="Times New Roman"/>
          <w:lang w:eastAsia="hr-HR"/>
        </w:rPr>
        <w:t xml:space="preserve"> dražb</w:t>
      </w:r>
      <w:r>
        <w:rPr>
          <w:rFonts w:hAnsi="Times New Roman" w:ascii="Times New Roman"/>
          <w:lang w:eastAsia="hr-HR"/>
        </w:rPr>
        <w:t>i</w:t>
      </w:r>
      <w:r w:rsidRPr="00667E41">
        <w:rPr>
          <w:rFonts w:hAnsi="Times New Roman" w:ascii="Times New Roman"/>
          <w:lang w:eastAsia="hr-HR"/>
        </w:rPr>
        <w:t xml:space="preserve">, sud je sukladno čl. 164. SZ, za slijedeću usmenu dražbu utvrdio za </w:t>
      </w:r>
      <w:r>
        <w:rPr>
          <w:rFonts w:hAnsi="Times New Roman" w:ascii="Times New Roman"/>
          <w:lang w:eastAsia="hr-HR"/>
        </w:rPr>
        <w:t>oko</w:t>
      </w:r>
      <w:r w:rsidRPr="00667E41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25</w:t>
      </w:r>
      <w:r w:rsidRPr="00667E41">
        <w:rPr>
          <w:rFonts w:hAnsi="Times New Roman" w:ascii="Times New Roman"/>
          <w:lang w:eastAsia="hr-HR"/>
        </w:rPr>
        <w:t>% nižu početnu cijenu, cijeneći da bi takva cijena mogla potic</w:t>
      </w:r>
      <w:r>
        <w:rPr>
          <w:rFonts w:hAnsi="Times New Roman" w:ascii="Times New Roman"/>
          <w:lang w:eastAsia="hr-HR"/>
        </w:rPr>
        <w:t>ajno djelovati na moguće kupce.</w:t>
      </w:r>
    </w:p>
    <w:p w:rsidRDefault="00092585" w:rsidP="00230A83" w:rsidR="00092585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092585" w:rsidP="00FB07B7" w:rsidR="00092585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28. siječnja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28.01.2016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092585" w:rsidP="00230A83" w:rsidR="00092585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092585" w:rsidP="00230A83" w:rsidR="00092585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Pr="00230A83">
        <w:rPr>
          <w:rFonts w:hAnsi="Times New Roman" w:ascii="Times New Roman"/>
          <w:lang w:eastAsia="hr-HR"/>
        </w:rPr>
        <w:t>.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sectPr w:rsidSect="00B0557A" w:rsidR="00092585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585" w:rsidP="009269C6" w:rsidR="00092585">
      <w:r>
        <w:separator/>
      </w:r>
    </w:p>
  </w:endnote>
  <w:endnote w:id="0" w:type="continuationSeparator">
    <w:p w:rsidRDefault="00092585" w:rsidP="009269C6" w:rsidR="00092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585" w:rsidP="009269C6" w:rsidR="00092585">
      <w:r>
        <w:separator/>
      </w:r>
    </w:p>
  </w:footnote>
  <w:footnote w:id="0" w:type="continuationSeparator">
    <w:p w:rsidRDefault="00092585" w:rsidP="009269C6" w:rsidR="00092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585" w:rsidP="00F62ECF" w:rsidR="000925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2585" w:rsidR="000925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585" w:rsidP="00F62ECF" w:rsidR="0009258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E58CB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092585" w:rsidP="008E2A91" w:rsidR="00092585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464/2013-184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92585"/>
    <w:rsid w:val="001463EF"/>
    <w:rsid w:val="00187392"/>
    <w:rsid w:val="001E2B20"/>
    <w:rsid w:val="00230A83"/>
    <w:rsid w:val="002C5D7C"/>
    <w:rsid w:val="002E082A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67E41"/>
    <w:rsid w:val="00694842"/>
    <w:rsid w:val="00744B8F"/>
    <w:rsid w:val="00794158"/>
    <w:rsid w:val="007E58CB"/>
    <w:rsid w:val="008247B0"/>
    <w:rsid w:val="00875D3F"/>
    <w:rsid w:val="008B669A"/>
    <w:rsid w:val="008D27E7"/>
    <w:rsid w:val="008E2A91"/>
    <w:rsid w:val="009269C6"/>
    <w:rsid w:val="0093185F"/>
    <w:rsid w:val="00A53DD9"/>
    <w:rsid w:val="00AA2ABB"/>
    <w:rsid w:val="00B0557A"/>
    <w:rsid w:val="00B34085"/>
    <w:rsid w:val="00B74EBE"/>
    <w:rsid w:val="00CA3A1B"/>
    <w:rsid w:val="00D0472D"/>
    <w:rsid w:val="00E40010"/>
    <w:rsid w:val="00E95F11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5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C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8CB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8C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8C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 punomoćnik sudionika u postupku BADEL 1862 dioničko društvo, vina, alkoholna i bezalkoholna pića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 punomoćnik sudionika u postupku DAMOR, d.o.o. za preradu plastičnih masa, brodogradnju, turizam i trgovinu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OstaliListFormated_1"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 punomoćnik sudionika u postupku BADEL 1862 dioničko društvo, vina, alkoholna i bezalkoholna pića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 punomoćnik sudionika u postupku DAMOR, d.o.o. za preradu plastičnih masa, brodogradnju, turizam i trgovinu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OstaliListFormated>
  <DomainObject.Predmet.OstaliListFormatedOIB>
    <izvorni_sadrzaj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 punomoćnik sudionika u postupku BADEL 1862 dioničko društvo, vina, alkoholna i bezalkoholna pića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 punomoćnik sudionika u postupku DAMOR, d.o.o. za preradu plastičnih masa, brodogradnju, turizam i trgovinu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izvorni_sadrzaj>
    <derivirana_varijabla naziv="DomainObject.Predmet.OstaliListFormatedOIB_1"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 punomoćnik sudionika u postupku BADEL 1862 dioničko društvo, vina, alkoholna i bezalkoholna pića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 punomoćnik sudionika u postupku DAMOR, d.o.o. za preradu plastičnih masa, brodogradnju, turizam i trgovinu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IVAN RADOVANOVIĆ Repak, Smokvica 298, 20272 Smokvica</item>
      <item>Lenko Salečić, 20272 Smokvica</item>
      <item>BLEUS-KORKIRA d.o.o.</item>
      <item>Kuzma Tomašić, </item>
      <item>ANA BANIČEVIĆ, 20272 Smokvica</item>
      <item>Željko Vidović</item>
      <item>ŽELJKO BLEUŠ, 20272 Smokvica</item>
      <item>Ministarstvo financija</item>
      <item>DANKO PECOTIĆ, BRNA</item>
      <item>ANĐELKA BANIČEVIĆ</item>
      <item>IVAN TOMAŠIĆ JADIN, 20272 Smokvica</item>
      <item>JOSIP BOŠNJAK</item>
      <item>IVAN MARELIĆ IVAN, 20272 Smokvica</item>
      <item>LOVOR SALEČIĆ</item>
      <item>ALEN TOMAŠIĆ JADIN, 20260 Korčula</item>
      <item>NIVES PECOTIĆ</item>
      <item>SRETAN TOMAŠIĆ, 20272 Smokvica</item>
      <item>NELI RADOVANOVIĆ</item>
      <item>KUZMA BANIČEVIĆ pok. Fabijana, 20272 Smokvica</item>
      <item>DALIBOR PECOTIĆ</item>
      <item>MARICA PECOTIĆ, BRNA</item>
      <item>TOMAŠIĆ ZDRAVKO</item>
      <item>ANITO PECOTIĆ BARAN, 20272 Smokvica</item>
      <item>ZDRAVKO SALEČIĆ</item>
      <item>VILMA TOMAŠIĆ, BRNA</item>
      <item>DRAŽEN BOŠNJAK</item>
      <item>LUKA BANIČEVIĆ pok. Frana, Brna</item>
      <item>IVANKA STANOJEVIĆ</item>
      <item>Vlaho Monković, Vlaha Paljetka 12, 20207 Cavtat</item>
      <item>ĐANI SALEČIĆ</item>
      <item>MIRJANA BANIČEVIĆ, 20272 Smokvica</item>
      <item>ŽELJANA SALEČIĆ</item>
      <item>NANICA TOMAŠIĆ, BRNA</item>
      <item>SAŠA PECOTIĆ</item>
      <item>MIRJANA TOMAŠIĆ ud. Stojana, 20272 Smokvica</item>
      <item>ZLATKO TOMAŠIĆ, 20272 Smokvica</item>
      <item>ŽELJAN PECOTIĆ</item>
      <item>DOMINANT d.o.o.</item>
      <item>ANITA TOMAŠIĆ</item>
      <item>JADRANA BANIČEVIĆ, BRNA</item>
      <item>IGOR RADOVANOVIĆ</item>
      <item>SREDNJA ŠKOLA PETRA ŠEGEDINA, 20260 Korčula</item>
      <item>ĆIRE BANIČEVIĆ</item>
      <item>ANTE TOMAŠIĆ pok. Jerka, 20272 Smokvica</item>
      <item>IVAN HUDULIN</item>
      <item>IRENA DIDOVIĆ, 20272 Smokvica</item>
      <item>SREĆKO PECOTIĆ</item>
      <item>DARKO TOMAŠIĆ Bili, 20272 Smokvica</item>
      <item>MAJA PECOTIĆ</item>
      <item>EMIL BANIČEVIĆ, 20272 Smokvica</item>
      <item>JAKŠA PECOTIĆ</item>
      <item>JERKO PECOTIĆ, Brna 481, Brna, 20272 Smokvica</item>
      <item>HRV. CENTAR ZA POLJOPRIVREDU, HRANU I SELO</item>
      <item>HRVATSKE ŠUME d.o.o.</item>
      <item>MILENA PECOTIĆ, 20272 Smokvica</item>
      <item>MGK-PACK d.d.</item>
      <item>Igor Svilar, Gredička 23, 10000 Zagreb punomoćnik sudionika u postupku BADEL 1862 dioničko društvo, vina, alkoholna i bezalkoholna pića</item>
      <item>Min.fin. Porezna uprava Isp. Korčula</item>
      <item>MATIJA HUDULIN, 20272 Smokvica</item>
      <item>CROATIA  OSIGURANJE d.d. Fil. Dubrovnik</item>
      <item>IVKO RADOVANOVIĆ POŠA, BRNA</item>
      <item>OPĆINA SMOKVICA</item>
      <item>ANTUN / JELA MILINA, SMOKVICA 289, 20272 Smokvica</item>
      <item>LAGUNA NOVIGRAD d.d.</item>
      <item>JAKO VINO d.o.o.</item>
      <item>JAKOV PECOTIĆ (Petrušac), BRNA</item>
      <item>MARINKO BANIČEVIĆ, 20272 Smokvica</item>
      <item>JURE ANDRIJIĆ, BRNA, SMOKVICA</item>
      <item>MILICA HUDULIN, BRNA</item>
      <item>JOAKIM KUNJAŠIĆ, 20272 Smokvica</item>
      <item>JAKOV PECOTIĆ, BRNA</item>
      <item>JANKO SIPIŠIĆ, 20272 Smokvica</item>
      <item>odvjetnik Đorđe Anđelković, Vrbanićeva 20, 10000 Zagreb</item>
      <item>MARIJA PECOTIĆ, Smokvica 48, 20272 Smokvica</item>
      <item>MARIJA TOMAŠIĆ, 20272 Smokvica</item>
      <item>SUZANA FARAC, 20272 Smokvica</item>
      <item>MOJMIR DIDOVIĆ, 20270 Vela Luka</item>
      <item>DUBO RADOVANOVIĆ, 20272 Smokvica</item>
      <item>RATKO PECOTIĆ, BRNA</item>
      <item>TIHOMIR PECOTIĆ (pok. Frana), 20272 Smokvica</item>
      <item>FINA ZAGREB</item>
      <item>FRANO BANIČEVIĆ, 20272 Smokvica</item>
      <item>ANTE RADOVANOVIĆ pok. Petra, 20272 Smokvica</item>
      <item>MILIVOJ BANIČEVIĆ, 20272 Smokvica</item>
      <item>MARIN BANIČEVIĆ, 20272 Smokvica</item>
      <item>MARKO BANIČEVIĆ pok. Marka, 20272 Smokvica</item>
      <item>JAGODA VESELINOVIĆ, 20272 Smokvica</item>
      <item>VICKO BANIČEVIĆ, 20272 Smokvica</item>
      <item>odvjetnik Neven Matas, Ulica Domovinskog rata 27, 21000 Split punomoćnik sudionika u postupku DAMOR, d.o.o. za preradu plastičnih masa, brodogradnju, turizam i trgovinu</item>
      <item>SREĆKO RADOVANOVIĆ, 20272 Smokvica</item>
      <item>DRAGAN RADOVANOVIĆ, BRNA</item>
      <item>MIRA PECOTIĆ ud. Žela, 20272 Smokvica</item>
      <item>TUDOR DIDOVIĆ, 20272 Smokvica</item>
      <item>DAROSLAV TOMAŠIĆ, 20272 Smokvica</item>
      <item>SRETAN RADOVANOVIĆ, 20272 Smokvica</item>
      <item>NEDA SALEČIĆ ud. Petra, 20272 Smokvica</item>
      <item>ZDRAVKO TOMAŠIĆ</item>
      <item>ZDRAVKA PECOTIĆ ANTUŠIN, 20272 Smokvica</item>
      <item>IVAN BANIČEVIĆ ŠKUDRIĆ, 20272 Smokvica</item>
      <item>RIKARD KORUNIĆ, 20272 Smokvica</item>
      <item>JAKŠA TOMAŠIĆ MORGEN, BRNA</item>
      <item>IVAN SALEČIĆ pok. Petra, Brna, Smokvica</item>
      <item>BENEDIKT PECOTIĆ, BRNA</item>
      <item>CELINA PECOTIĆ, 20272 Smokvica</item>
      <item>IVAN / Anđa RADOVANOVIĆ, SMOKVICA 30, 20272 Smokvica</item>
      <item>TONĆI RADOVANOVIĆ, BRNA, SMOKVICA</item>
      <item>ANTE BANIČEVIĆ Mikulato, 20272 Smokvica</item>
      <item>PERO BANIČEVIĆ pok. Petra, 20272 Smokvica</item>
      <item>TOMISLAV TOMAŠIĆ DEŽEVIĆ, BRNA</item>
      <item>PETAR BANIČEVIĆ LUCIĆ Petrov, BRNA</item>
      <item>SILVESTAR PECOTIĆ, 20272 Smokvica</item>
      <item>MARKO BANIČEVIĆ  pok. Pavla, 20272 Smokvica</item>
      <item>Odvj. Stjepan Eterović, Kipara Rendića 17, 21400 Supetar</item>
      <item>IVKO PEŠELJ pok. Ivana, 20272 Smokvica</item>
      <item>MLADEN TOMAŠIĆ, 20272 Smokvica</item>
      <item>KATA PECOTIĆ pok. Kuzme, 20272 Smokvica</item>
      <item>MARKO TOMAŠIĆ DEŽEVIĆ, BRNA</item>
      <item>DANIRA PECOTIĆ, 20272 Smokvica</item>
      <item>MATKO PECOTIĆ Mirkov, 20272 Smokvica</item>
      <item>MIRKO RADOVANOVIĆ, 20272 Smokvica</item>
      <item>Gordana Jukić, Gorimix d.o.o.</item>
      <item>IVAN TOMAŠIĆ pok. Ivana Barbaca, 20272 Smokvica</item>
      <item>ANTE PECOTIĆ pok. Ivota, 20272 Smokvica</item>
      <item>IVAN TOMAŠIĆ pok. Antuna, 20272 Smokvica</item>
      <item>MAJA PECOTIĆ ž. Josipa, 20272 Smokvica</item>
      <item>OMER PECOTIĆ, 20272 Smokvica</item>
      <item>BRANISLAV PECOTIĆ, 20272 Smokvica</item>
      <item>MARINKO TOMAŠIĆ RADIĆ, 20272 Smokvica</item>
      <item>Mirko Jukić, Gorimix d.o.o.</item>
      <item>ANTE BLEUŠ, 20272 Smokvica</item>
      <item>DUŠAN TOMAŠIĆ BARBACA, BRNA</item>
      <item>MLADEN BANIČEVIĆ, 20272 Smokvica</item>
      <item>JOSIP PECOTIĆ, 20272 Smokvica</item>
      <item>TONKO PECOTIĆ pok. Vida</item>
      <item>KUZMA TOMAŠIĆ pok. Mileta Barbaca, 20272 Smokvica</item>
      <item>BORISLAV BANIČEVIĆ, 20272 Smokvica</item>
      <item>Davor Martinović, Poljopromet d.o.o.</item>
      <item>ŽELJKO KORUNIĆ, BRNA</item>
      <item>ŽARKO PECOTIĆ TUNICA, 20272 Smokvica</item>
      <item>JURE PECOTIĆ, 20272 Smokvica</item>
      <item>PETAR TOMAŠIĆ DEŽEVIĆ, 20272 Smokvica</item>
      <item>GOJKO TOMAŠIĆ, BRNA</item>
      <item>RAJKO BANIČEVIĆ, 20272 Smokvica</item>
      <item>DANKO SALEČIĆ, 20272 Smokvica</item>
      <item>JAKŠA TOMAŠIĆ, 20272 Smokvica</item>
      <item>DUŠAN DIDOVIĆ, 20272 Smokvica</item>
      <item>DARICA PECOTIĆ, Brna 510, 20272 Smokvica</item>
      <item>PERICA BANIČEVIĆ, 20272 Smokvica</item>
      <item>STIPE TOMAŠIĆ ANTUN pok. Tonća, 20272 Smokvica</item>
      <item>DUŠAN PECOTIĆ BARAN, 20272 Smokvica</item>
      <item>IVKO PECOTIĆ KUZMIĆ, 20272 Smokvica</item>
      <item>TIHOMIR PECOTIĆ, BRNA</item>
      <item>KOVILJKA PECOTIĆ pok. Jerka, 20272 Smokvica</item>
      <item>IVAN KORUNIĆ DUNDO, 20272 Smokvica</item>
      <item>LJUBO SALEČIĆ, 20272 Smokvica</item>
      <item>IVAN PECOTIĆ KUZMIĆ, 20272 Smokvica</item>
      <item>TINA PECOTIĆ, BRNA</item>
      <item>SRĐAN PECOTIĆ Grgura</item>
      <item>DARKO DIDOVIĆ, 20272 Smokvica</item>
      <item>KUZMA BANIČEVIĆ GROŠIĆ, 20272 Smokvica</item>
      <item>FRANKA DRAGOJEVIĆ, 20272 Smokvica</item>
      <item>JAKOV BANIČEVIĆ OREBIČIĆ, 20272 Smokvica</item>
      <item>DARIO PECOTIĆ, 20272 Smokvica</item>
      <item>ŽELJKO PECOTIĆ pok. Petra, 20272 Smokvica</item>
      <item>ANTUN BANIČEVIĆ pok. Antuna, 20272 Smokvica</item>
      <item>ZDENKO BANIČEVIĆ pok. Marina, Smokvica 101, 20272 Smokvica</item>
      <item>IVAN SALEČIĆ pok. Ivana, 20272 Smokvica</item>
      <item>MATKO SALEČIĆ, 20272 Smokvica</item>
      <item>KUZMA TOMAŠIĆ pok. Janka, 20272 Smokvica</item>
      <item>IVAN TOMAŠIĆ DEŽEVIĆ, BRNA</item>
      <item>DUŠAN TOMAŠIĆ DEŽEVIĆ, BRNA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IVAN RADOVANOVIĆ Repak, Smokvica 298, 20272 Smokvica</item>
      <item>Lenko Salečić, 20272 Smokvica</item>
      <item>BLEUS-KORKIRA d.o.o.</item>
      <item>Kuzma Tomašić, </item>
      <item>ANA BANIČEVIĆ, 20272 Smokvica</item>
      <item>Željko Vidović</item>
      <item>ŽELJKO BLEUŠ, 20272 Smokvica</item>
      <item>Ministarstvo financija</item>
      <item>DANKO PECOTIĆ, BRNA</item>
      <item>ANĐELKA BANIČEVIĆ</item>
      <item>IVAN TOMAŠIĆ JADIN, 20272 Smokvica</item>
      <item>JOSIP BOŠNJAK</item>
      <item>IVAN MARELIĆ IVAN, 20272 Smokvica</item>
      <item>LOVOR SALEČIĆ</item>
      <item>ALEN TOMAŠIĆ JADIN, 20260 Korčula</item>
      <item>NIVES PECOTIĆ</item>
      <item>SRETAN TOMAŠIĆ, 20272 Smokvica</item>
      <item>NELI RADOVANOVIĆ</item>
      <item>KUZMA BANIČEVIĆ pok. Fabijana, 20272 Smokvica</item>
      <item>DALIBOR PECOTIĆ</item>
      <item>MARICA PECOTIĆ, BRNA</item>
      <item>TOMAŠIĆ ZDRAVKO</item>
      <item>ANITO PECOTIĆ BARAN, 20272 Smokvica</item>
      <item>ZDRAVKO SALEČIĆ</item>
      <item>VILMA TOMAŠIĆ, BRNA</item>
      <item>DRAŽEN BOŠNJAK</item>
      <item>LUKA BANIČEVIĆ pok. Frana, Brna</item>
      <item>IVANKA STANOJEVIĆ</item>
      <item>Vlaho Monković, Vlaha Paljetka 12, 20207 Cavtat</item>
      <item>ĐANI SALEČIĆ</item>
      <item>MIRJANA BANIČEVIĆ, 20272 Smokvica</item>
      <item>ŽELJANA SALEČIĆ</item>
      <item>NANICA TOMAŠIĆ, BRNA</item>
      <item>SAŠA PECOTIĆ</item>
      <item>MIRJANA TOMAŠIĆ ud. Stojana, 20272 Smokvica</item>
      <item>ZLATKO TOMAŠIĆ, 20272 Smokvica</item>
      <item>ŽELJAN PECOTIĆ</item>
      <item>DOMINANT d.o.o.</item>
      <item>ANITA TOMAŠIĆ</item>
      <item>JADRANA BANIČEVIĆ, BRNA</item>
      <item>IGOR RADOVANOVIĆ</item>
      <item>SREDNJA ŠKOLA PETRA ŠEGEDINA, 20260 Korčula</item>
      <item>ĆIRE BANIČEVIĆ</item>
      <item>ANTE TOMAŠIĆ pok. Jerka, 20272 Smokvica</item>
      <item>IVAN HUDULIN</item>
      <item>IRENA DIDOVIĆ, 20272 Smokvica</item>
      <item>SREĆKO PECOTIĆ</item>
      <item>DARKO TOMAŠIĆ Bili, 20272 Smokvica</item>
      <item>MAJA PECOTIĆ</item>
      <item>EMIL BANIČEVIĆ, 20272 Smokvica</item>
      <item>JAKŠA PECOTIĆ</item>
      <item>JERKO PECOTIĆ, Brna 481, Brna, 20272 Smokvica</item>
      <item>HRV. CENTAR ZA POLJOPRIVREDU, HRANU I SELO</item>
      <item>HRVATSKE ŠUME d.o.o.</item>
      <item>MILENA PECOTIĆ, 20272 Smokvica</item>
      <item>MGK-PACK d.d.</item>
      <item>Igor Svilar, Gredička 23, 10000 Zagreb punomoćnik sudionika u postupku BADEL 1862 dioničko društvo, vina, alkoholna i bezalkoholna pića</item>
      <item>Min.fin. Porezna uprava Isp. Korčula</item>
      <item>MATIJA HUDULIN, 20272 Smokvica</item>
      <item>CROATIA  OSIGURANJE d.d. Fil. Dubrovnik</item>
      <item>IVKO RADOVANOVIĆ POŠA, BRNA</item>
      <item>OPĆINA SMOKVICA</item>
      <item>ANTUN / JELA MILINA, SMOKVICA 289, 20272 Smokvica</item>
      <item>LAGUNA NOVIGRAD d.d.</item>
      <item>JAKO VINO d.o.o.</item>
      <item>JAKOV PECOTIĆ (Petrušac), BRNA</item>
      <item>MARINKO BANIČEVIĆ, 20272 Smokvica</item>
      <item>JURE ANDRIJIĆ, BRNA, SMOKVICA</item>
      <item>MILICA HUDULIN, BRNA</item>
      <item>JOAKIM KUNJAŠIĆ, 20272 Smokvica</item>
      <item>JAKOV PECOTIĆ, BRNA</item>
      <item>JANKO SIPIŠIĆ, 20272 Smokvica</item>
      <item>odvjetnik Đorđe Anđelković, Vrbanićeva 20, 10000 Zagreb</item>
      <item>MARIJA PECOTIĆ, Smokvica 48, 20272 Smokvica</item>
      <item>MARIJA TOMAŠIĆ, 20272 Smokvica</item>
      <item>SUZANA FARAC, 20272 Smokvica</item>
      <item>MOJMIR DIDOVIĆ, 20270 Vela Luka</item>
      <item>DUBO RADOVANOVIĆ, 20272 Smokvica</item>
      <item>RATKO PECOTIĆ, BRNA</item>
      <item>TIHOMIR PECOTIĆ (pok. Frana), 20272 Smokvica</item>
      <item>FINA ZAGREB</item>
      <item>FRANO BANIČEVIĆ, 20272 Smokvica</item>
      <item>ANTE RADOVANOVIĆ pok. Petra, 20272 Smokvica</item>
      <item>MILIVOJ BANIČEVIĆ, 20272 Smokvica</item>
      <item>MARIN BANIČEVIĆ, 20272 Smokvica</item>
      <item>MARKO BANIČEVIĆ pok. Marka, 20272 Smokvica</item>
      <item>JAGODA VESELINOVIĆ, 20272 Smokvica</item>
      <item>VICKO BANIČEVIĆ, 20272 Smokvica</item>
      <item>odvjetnik Neven Matas, Ulica Domovinskog rata 27, 21000 Split punomoćnik sudionika u postupku DAMOR, d.o.o. za preradu plastičnih masa, brodogradnju, turizam i trgovinu</item>
      <item>SREĆKO RADOVANOVIĆ, 20272 Smokvica</item>
      <item>DRAGAN RADOVANOVIĆ, BRNA</item>
      <item>MIRA PECOTIĆ ud. Žela, 20272 Smokvica</item>
      <item>TUDOR DIDOVIĆ, 20272 Smokvica</item>
      <item>DAROSLAV TOMAŠIĆ, 20272 Smokvica</item>
      <item>SRETAN RADOVANOVIĆ, 20272 Smokvica</item>
      <item>NEDA SALEČIĆ ud. Petra, 20272 Smokvica</item>
      <item>ZDRAVKO TOMAŠIĆ</item>
      <item>ZDRAVKA PECOTIĆ ANTUŠIN, 20272 Smokvica</item>
      <item>IVAN BANIČEVIĆ ŠKUDRIĆ, 20272 Smokvica</item>
      <item>RIKARD KORUNIĆ, 20272 Smokvica</item>
      <item>JAKŠA TOMAŠIĆ MORGEN, BRNA</item>
      <item>IVAN SALEČIĆ pok. Petra, Brna, Smokvica</item>
      <item>BENEDIKT PECOTIĆ, BRNA</item>
      <item>CELINA PECOTIĆ, 20272 Smokvica</item>
      <item>IVAN / Anđa RADOVANOVIĆ, SMOKVICA 30, 20272 Smokvica</item>
      <item>TONĆI RADOVANOVIĆ, BRNA, SMOKVICA</item>
      <item>ANTE BANIČEVIĆ Mikulato, 20272 Smokvica</item>
      <item>PERO BANIČEVIĆ pok. Petra, 20272 Smokvica</item>
      <item>TOMISLAV TOMAŠIĆ DEŽEVIĆ, BRNA</item>
      <item>PETAR BANIČEVIĆ LUCIĆ Petrov, BRNA</item>
      <item>SILVESTAR PECOTIĆ, 20272 Smokvica</item>
      <item>MARKO BANIČEVIĆ  pok. Pavla, 20272 Smokvica</item>
      <item>Odvj. Stjepan Eterović, Kipara Rendića 17, 21400 Supetar</item>
      <item>IVKO PEŠELJ pok. Ivana, 20272 Smokvica</item>
      <item>MLADEN TOMAŠIĆ, 20272 Smokvica</item>
      <item>KATA PECOTIĆ pok. Kuzme, 20272 Smokvica</item>
      <item>MARKO TOMAŠIĆ DEŽEVIĆ, BRNA</item>
      <item>DANIRA PECOTIĆ, 20272 Smokvica</item>
      <item>MATKO PECOTIĆ Mirkov, 20272 Smokvica</item>
      <item>MIRKO RADOVANOVIĆ, 20272 Smokvica</item>
      <item>Gordana Jukić, Gorimix d.o.o.</item>
      <item>IVAN TOMAŠIĆ pok. Ivana Barbaca, 20272 Smokvica</item>
      <item>ANTE PECOTIĆ pok. Ivota, 20272 Smokvica</item>
      <item>IVAN TOMAŠIĆ pok. Antuna, 20272 Smokvica</item>
      <item>MAJA PECOTIĆ ž. Josipa, 20272 Smokvica</item>
      <item>OMER PECOTIĆ, 20272 Smokvica</item>
      <item>BRANISLAV PECOTIĆ, 20272 Smokvica</item>
      <item>MARINKO TOMAŠIĆ RADIĆ, 20272 Smokvica</item>
      <item>Mirko Jukić, Gorimix d.o.o.</item>
      <item>ANTE BLEUŠ, 20272 Smokvica</item>
      <item>DUŠAN TOMAŠIĆ BARBACA, BRNA</item>
      <item>MLADEN BANIČEVIĆ, 20272 Smokvica</item>
      <item>JOSIP PECOTIĆ, 20272 Smokvica</item>
      <item>TONKO PECOTIĆ pok. Vida</item>
      <item>KUZMA TOMAŠIĆ pok. Mileta Barbaca, 20272 Smokvica</item>
      <item>BORISLAV BANIČEVIĆ, 20272 Smokvica</item>
      <item>Davor Martinović, Poljopromet d.o.o.</item>
      <item>ŽELJKO KORUNIĆ, BRNA</item>
      <item>ŽARKO PECOTIĆ TUNICA, 20272 Smokvica</item>
      <item>JURE PECOTIĆ, 20272 Smokvica</item>
      <item>PETAR TOMAŠIĆ DEŽEVIĆ, 20272 Smokvica</item>
      <item>GOJKO TOMAŠIĆ, BRNA</item>
      <item>RAJKO BANIČEVIĆ, 20272 Smokvica</item>
      <item>DANKO SALEČIĆ, 20272 Smokvica</item>
      <item>JAKŠA TOMAŠIĆ, 20272 Smokvica</item>
      <item>DUŠAN DIDOVIĆ, 20272 Smokvica</item>
      <item>DARICA PECOTIĆ, Brna 510, 20272 Smokvica</item>
      <item>PERICA BANIČEVIĆ, 20272 Smokvica</item>
      <item>STIPE TOMAŠIĆ ANTUN pok. Tonća, 20272 Smokvica</item>
      <item>DUŠAN PECOTIĆ BARAN, 20272 Smokvica</item>
      <item>IVKO PECOTIĆ KUZMIĆ, 20272 Smokvica</item>
      <item>TIHOMIR PECOTIĆ, BRNA</item>
      <item>KOVILJKA PECOTIĆ pok. Jerka, 20272 Smokvica</item>
      <item>IVAN KORUNIĆ DUNDO, 20272 Smokvica</item>
      <item>LJUBO SALEČIĆ, 20272 Smokvica</item>
      <item>IVAN PECOTIĆ KUZMIĆ, 20272 Smokvica</item>
      <item>TINA PECOTIĆ, BRNA</item>
      <item>SRĐAN PECOTIĆ Grgura</item>
      <item>DARKO DIDOVIĆ, 20272 Smokvica</item>
      <item>KUZMA BANIČEVIĆ GROŠIĆ, 20272 Smokvica</item>
      <item>FRANKA DRAGOJEVIĆ, 20272 Smokvica</item>
      <item>JAKOV BANIČEVIĆ OREBIČIĆ, 20272 Smokvica</item>
      <item>DARIO PECOTIĆ, 20272 Smokvica</item>
      <item>ŽELJKO PECOTIĆ pok. Petra, 20272 Smokvica</item>
      <item>ANTUN BANIČEVIĆ pok. Antuna, 20272 Smokvica</item>
      <item>ZDENKO BANIČEVIĆ pok. Marina, Smokvica 101, 20272 Smokvica</item>
      <item>IVAN SALEČIĆ pok. Ivana, 20272 Smokvica</item>
      <item>MATKO SALEČIĆ, 20272 Smokvica</item>
      <item>KUZMA TOMAŠIĆ pok. Janka, 20272 Smokvica</item>
      <item>IVAN TOMAŠIĆ DEŽEVIĆ, BRNA</item>
      <item>DUŠAN TOMAŠIĆ DEŽEVIĆ, BRNA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IVAN RADOVANOVIĆ Repak, OIB 40234018163, Smokvica 298, 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 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 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 10000 Zagreb punomoćnik sudionika u postupku BADEL 1862 dioničko društvo, vina, alkoholna i bezalkoholna pića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 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 10000 Zagreb</item>
      <item>MARIJA PECOTIĆ, OIB 98670474583, Smokvica 48, 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 21000 Split punomoćnik sudionika u postupku DAMOR, d.o.o. za preradu plastičnih masa, brodogradnju, turizam i trgovinu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 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 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 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 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IVAN RADOVANOVIĆ Repak, OIB 40234018163, Smokvica 298, 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 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 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 10000 Zagreb punomoćnik sudionika u postupku BADEL 1862 dioničko društvo, vina, alkoholna i bezalkoholna pića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 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 10000 Zagreb</item>
      <item>MARIJA PECOTIĆ, OIB 98670474583, Smokvica 48, 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 21000 Split punomoćnik sudionika u postupku DAMOR, d.o.o. za preradu plastičnih masa, brodogradnju, turizam i trgovinu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 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 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 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 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derivirana_varijabla>
  </DomainObject.Predmet.OstaliListFormatedWithAdressOIB>
  <DomainObject.Predmet.OstaliListNazivFormated>
    <izvorni_sadrzaj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OstaliListNazivFormated_1"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OstaliListNazivFormated>
  <DomainObject.Predmet.OstaliListNazivFormatedOIB>
    <izvorni_sadrzaj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izvorni_sadrzaj>
    <derivirana_varijabla naziv="DomainObject.Predmet.OstaliListNazivFormatedOIB_1"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SudioniciListNaziv_1">
      <item>JEDINSTVO, poljoprivredna zadruga</item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Narodne novine d.d., OIB 64546066176, Saviski Gaj XIII put 6,10000 Zagreb</item>
      <item>Kate Perić Šubašić, Hrv. poštanska banka d.d.,20000 Dubrovnik</item>
      <item>IVAN RADOVANOVIĆ Repak, OIB 40234018163, Smokvica 298,20272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23,10000 Zagreb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20,10000 Zagreb</item>
      <item>MARIJA PECOTIĆ, OIB 98670474583, Smokvica 48,20272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27,21000 Split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Narodne novine d.d., OIB 64546066176, Saviski Gaj XIII put 6,10000 Zagreb</item>
      <item>Kate Perić Šubašić, Hrv. poštanska banka d.d.,20000 Dubrovnik</item>
      <item>IVAN RADOVANOVIĆ Repak, OIB 40234018163, Smokvica 298,20272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23,10000 Zagreb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20,10000 Zagreb</item>
      <item>MARIJA PECOTIĆ, OIB 98670474583, Smokvica 48,20272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27,21000 Split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64546066176</item>
      <item>, OIB null</item>
      <item>, OIB 40234018163</item>
      <item>, OIB 72583645435</item>
      <item>, OIB 44122770964</item>
      <item>, OIB null</item>
      <item>, OIB 12523783384</item>
      <item>, OIB null</item>
      <item>, OIB 59915399212</item>
      <item>, OIB null</item>
      <item>, OIB 16321602649</item>
      <item>, OIB 79047230612</item>
      <item>, OIB 59631657813</item>
      <item>, OIB 65809026326</item>
      <item>, OIB 21089244760</item>
      <item>, OIB 49396154317</item>
      <item>, OIB 82163957266</item>
      <item>, OIB 63739189939</item>
      <item>, OIB 09315287391</item>
      <item>, OIB 95714683867</item>
      <item>, OIB 15134842913</item>
      <item>, OIB 54785210099</item>
      <item>, OIB 11504405205</item>
      <item>, OIB null</item>
      <item>, OIB 16212484063</item>
      <item>, OIB 27966085185</item>
      <item>, OIB 12263597546</item>
      <item>, OIB 67518315691</item>
      <item>, OIB 98663577887</item>
      <item>, OIB 57449887492</item>
      <item>, OIB 72627093549</item>
      <item>, OIB 32823020892</item>
      <item>, OIB 91669241000</item>
      <item>, OIB 89109093314</item>
      <item>, OIB 38384204212</item>
      <item>, OIB 70764679701</item>
      <item>, OIB 93209720439</item>
      <item>, OIB 23584585291</item>
      <item>, OIB 34248768494</item>
      <item>, OIB 62799980235</item>
      <item>, OIB 63579368707</item>
      <item>, OIB 39662029505</item>
      <item>, OIB 91779534973</item>
      <item>, OIB 30204241777</item>
      <item>, OIB 02432909819</item>
      <item>, OIB 27855324302</item>
      <item>, OIB 35845054530</item>
      <item>, OIB 79511279334</item>
      <item>, OIB 71052623259</item>
      <item>, OIB 60705895107</item>
      <item>, OIB 86016235071</item>
      <item>, OIB 38531031235</item>
      <item>, OIB 47251280516</item>
      <item>, OIB 35137853358</item>
      <item>, OIB 35506269186</item>
      <item>, OIB 69693144506</item>
      <item>, OIB 45029039404</item>
      <item>, OIB 09381762740</item>
      <item>, OIB 55678665212</item>
      <item>, OIB 18683136487</item>
      <item>, OIB 05762741266</item>
      <item>, OIB 26187994862</item>
      <item>, OIB 27294506664</item>
      <item>, OIB 23492092438</item>
      <item>, OIB 66918120857</item>
      <item>, OIB 58935879058</item>
      <item>, OIB 34068889816</item>
      <item>, OIB 79196597878</item>
      <item>, OIB 79908473643</item>
      <item>, OIB 15375407607</item>
      <item>, OIB 41575890321</item>
      <item>, OIB 48631002665</item>
      <item>, OIB 31287390010</item>
      <item>, OIB 88591067320</item>
      <item>, OIB 83301421911</item>
      <item>, OIB 98670474583</item>
      <item>, OIB 23012233701</item>
      <item>, OIB 51194189691</item>
      <item>, OIB 62857539177</item>
      <item>, OIB 34484938455</item>
      <item>, OIB 34405281520</item>
      <item>, OIB 95580820240</item>
      <item>, OIB 85821130368</item>
      <item>, OIB 88223665918</item>
      <item>, OIB 35711094259</item>
      <item>, OIB 37291728761</item>
      <item>, OIB 80401714220</item>
      <item>, OIB 52046084575</item>
      <item>, OIB 26384945691</item>
      <item>, OIB 97708118789</item>
      <item>, OIB 71639062425</item>
      <item>, OIB 56175390499</item>
      <item>, OIB 64379492772</item>
      <item>, OIB 66893527732</item>
      <item>, OIB 70526505736</item>
      <item>, OIB 08761048523</item>
      <item>, OIB 57599657765</item>
      <item>, OIB 13956234500</item>
      <item>, OIB 04977191533</item>
      <item>, OIB 62662263335</item>
      <item>, OIB 13452885373</item>
      <item>, OIB 37268201254</item>
      <item>, OIB 03236645193</item>
      <item>, OIB 11189660102</item>
      <item>, OIB 58470348045</item>
      <item>, OIB 27615926867</item>
      <item>, OIB 96187907458</item>
      <item>, OIB 22214232720</item>
      <item>, OIB 69543010620</item>
      <item>, OIB 57778246922</item>
      <item>, OIB 67388141775</item>
      <item>, OIB 55607598403</item>
      <item>, OIB 06331851349</item>
      <item>, OIB 90635825548</item>
      <item>, OIB null</item>
      <item>, OIB 36303199278</item>
      <item>, OIB 50629906053</item>
      <item>, OIB 03245470856</item>
      <item>, OIB 95555601444</item>
      <item>, OIB 49066645523</item>
      <item>, OIB 48452214674</item>
      <item>, OIB 17546459215</item>
      <item>, OIB null</item>
      <item>, OIB 82320909380</item>
      <item>, OIB 90741744910</item>
      <item>, OIB 19797804756</item>
      <item>, OIB 95251176886</item>
      <item>, OIB 58952875239</item>
      <item>, OIB 47480540156</item>
      <item>, OIB 59563517268</item>
      <item>, OIB null</item>
      <item>, OIB 60321615992</item>
      <item>, OIB 11081131642</item>
      <item>, OIB 92174233157</item>
      <item>, OIB 81926927816</item>
      <item>, OIB 56346962956</item>
      <item>, OIB 44079223057</item>
      <item>, OIB 30708286914</item>
      <item>, OIB null</item>
      <item>, OIB 74827333379</item>
      <item>, OIB 34499644381</item>
      <item>, OIB 31678896761</item>
      <item>, OIB 05638963990</item>
      <item>, OIB 61715266930</item>
      <item>, OIB 45418114610</item>
      <item>, OIB 10004679981</item>
      <item>, OIB 25543664675</item>
      <item>, OIB 56960465013</item>
      <item>, OIB 73218993869</item>
      <item>, OIB 81549857729</item>
      <item>, OIB 65686352982</item>
      <item>, OIB 82012465445</item>
      <item>, OIB 97676374567</item>
      <item>, OIB 62311967075</item>
      <item>, OIB 13468504322</item>
      <item>, OIB 26096900086</item>
      <item>, OIB 57678876972</item>
      <item>, OIB 83866121523</item>
      <item>, OIB 39458726928</item>
      <item>, OIB 76637031832</item>
      <item>, OIB 86562516988</item>
      <item>, OIB 83584328149</item>
      <item>, OIB 82335614817</item>
      <item>, OIB 56613033040</item>
      <item>, OIB 59926387177</item>
      <item>, OIB 93469562632</item>
      <item>, OIB 08583630920</item>
      <item>, OIB 68768522738</item>
      <item>, OIB 77490461721</item>
      <item>, OIB 03920237137</item>
      <item>, OIB 47848562076</item>
      <item>, OIB 45025415169</item>
      <item>, OIB 18283165460</item>
    </izvorni_sadrzaj>
    <derivirana_varijabla naziv="DomainObject.Predmet.SudioniciListNazivOIB_1">
      <item>, OIB 30698530431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64546066176</item>
      <item>, OIB null</item>
      <item>, OIB 40234018163</item>
      <item>, OIB 72583645435</item>
      <item>, OIB 44122770964</item>
      <item>, OIB null</item>
      <item>, OIB 12523783384</item>
      <item>, OIB null</item>
      <item>, OIB 59915399212</item>
      <item>, OIB null</item>
      <item>, OIB 16321602649</item>
      <item>, OIB 79047230612</item>
      <item>, OIB 59631657813</item>
      <item>, OIB 65809026326</item>
      <item>, OIB 21089244760</item>
      <item>, OIB 49396154317</item>
      <item>, OIB 82163957266</item>
      <item>, OIB 63739189939</item>
      <item>, OIB 09315287391</item>
      <item>, OIB 95714683867</item>
      <item>, OIB 15134842913</item>
      <item>, OIB 54785210099</item>
      <item>, OIB 11504405205</item>
      <item>, OIB null</item>
      <item>, OIB 16212484063</item>
      <item>, OIB 27966085185</item>
      <item>, OIB 12263597546</item>
      <item>, OIB 67518315691</item>
      <item>, OIB 98663577887</item>
      <item>, OIB 57449887492</item>
      <item>, OIB 72627093549</item>
      <item>, OIB 32823020892</item>
      <item>, OIB 91669241000</item>
      <item>, OIB 89109093314</item>
      <item>, OIB 38384204212</item>
      <item>, OIB 70764679701</item>
      <item>, OIB 93209720439</item>
      <item>, OIB 23584585291</item>
      <item>, OIB 34248768494</item>
      <item>, OIB 62799980235</item>
      <item>, OIB 63579368707</item>
      <item>, OIB 39662029505</item>
      <item>, OIB 91779534973</item>
      <item>, OIB 30204241777</item>
      <item>, OIB 02432909819</item>
      <item>, OIB 27855324302</item>
      <item>, OIB 35845054530</item>
      <item>, OIB 79511279334</item>
      <item>, OIB 71052623259</item>
      <item>, OIB 60705895107</item>
      <item>, OIB 86016235071</item>
      <item>, OIB 38531031235</item>
      <item>, OIB 47251280516</item>
      <item>, OIB 35137853358</item>
      <item>, OIB 35506269186</item>
      <item>, OIB 69693144506</item>
      <item>, OIB 45029039404</item>
      <item>, OIB 09381762740</item>
      <item>, OIB 55678665212</item>
      <item>, OIB 18683136487</item>
      <item>, OIB 05762741266</item>
      <item>, OIB 26187994862</item>
      <item>, OIB 27294506664</item>
      <item>, OIB 23492092438</item>
      <item>, OIB 66918120857</item>
      <item>, OIB 58935879058</item>
      <item>, OIB 34068889816</item>
      <item>, OIB 79196597878</item>
      <item>, OIB 79908473643</item>
      <item>, OIB 15375407607</item>
      <item>, OIB 41575890321</item>
      <item>, OIB 48631002665</item>
      <item>, OIB 31287390010</item>
      <item>, OIB 88591067320</item>
      <item>, OIB 83301421911</item>
      <item>, OIB 98670474583</item>
      <item>, OIB 23012233701</item>
      <item>, OIB 51194189691</item>
      <item>, OIB 62857539177</item>
      <item>, OIB 34484938455</item>
      <item>, OIB 34405281520</item>
      <item>, OIB 95580820240</item>
      <item>, OIB 85821130368</item>
      <item>, OIB 88223665918</item>
      <item>, OIB 35711094259</item>
      <item>, OIB 37291728761</item>
      <item>, OIB 80401714220</item>
      <item>, OIB 52046084575</item>
      <item>, OIB 26384945691</item>
      <item>, OIB 97708118789</item>
      <item>, OIB 71639062425</item>
      <item>, OIB 56175390499</item>
      <item>, OIB 64379492772</item>
      <item>, OIB 66893527732</item>
      <item>, OIB 70526505736</item>
      <item>, OIB 08761048523</item>
      <item>, OIB 57599657765</item>
      <item>, OIB 13956234500</item>
      <item>, OIB 04977191533</item>
      <item>, OIB 62662263335</item>
      <item>, OIB 13452885373</item>
      <item>, OIB 37268201254</item>
      <item>, OIB 03236645193</item>
      <item>, OIB 11189660102</item>
      <item>, OIB 58470348045</item>
      <item>, OIB 27615926867</item>
      <item>, OIB 96187907458</item>
      <item>, OIB 22214232720</item>
      <item>, OIB 69543010620</item>
      <item>, OIB 57778246922</item>
      <item>, OIB 67388141775</item>
      <item>, OIB 55607598403</item>
      <item>, OIB 06331851349</item>
      <item>, OIB 90635825548</item>
      <item>, OIB null</item>
      <item>, OIB 36303199278</item>
      <item>, OIB 50629906053</item>
      <item>, OIB 03245470856</item>
      <item>, OIB 95555601444</item>
      <item>, OIB 49066645523</item>
      <item>, OIB 48452214674</item>
      <item>, OIB 17546459215</item>
      <item>, OIB null</item>
      <item>, OIB 82320909380</item>
      <item>, OIB 90741744910</item>
      <item>, OIB 19797804756</item>
      <item>, OIB 95251176886</item>
      <item>, OIB 58952875239</item>
      <item>, OIB 47480540156</item>
      <item>, OIB 59563517268</item>
      <item>, OIB null</item>
      <item>, OIB 60321615992</item>
      <item>, OIB 11081131642</item>
      <item>, OIB 92174233157</item>
      <item>, OIB 81926927816</item>
      <item>, OIB 56346962956</item>
      <item>, OIB 44079223057</item>
      <item>, OIB 30708286914</item>
      <item>, OIB null</item>
      <item>, OIB 74827333379</item>
      <item>, OIB 34499644381</item>
      <item>, OIB 31678896761</item>
      <item>, OIB 05638963990</item>
      <item>, OIB 61715266930</item>
      <item>, OIB 45418114610</item>
      <item>, OIB 10004679981</item>
      <item>, OIB 25543664675</item>
      <item>, OIB 56960465013</item>
      <item>, OIB 73218993869</item>
      <item>, OIB 81549857729</item>
      <item>, OIB 65686352982</item>
      <item>, OIB 82012465445</item>
      <item>, OIB 97676374567</item>
      <item>, OIB 62311967075</item>
      <item>, OIB 13468504322</item>
      <item>, OIB 26096900086</item>
      <item>, OIB 57678876972</item>
      <item>, OIB 83866121523</item>
      <item>, OIB 39458726928</item>
      <item>, OIB 76637031832</item>
      <item>, OIB 86562516988</item>
      <item>, OIB 83584328149</item>
      <item>, OIB 82335614817</item>
      <item>, OIB 56613033040</item>
      <item>, OIB 59926387177</item>
      <item>, OIB 93469562632</item>
      <item>, OIB 08583630920</item>
      <item>, OIB 68768522738</item>
      <item>, OIB 77490461721</item>
      <item>, OIB 03920237137</item>
      <item>, OIB 47848562076</item>
      <item>, OIB 45025415169</item>
      <item>, OIB 18283165460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5202</properties:Characters>
  <properties:Lines>131</properties:Lines>
  <properties:Paragraphs>40</properties:Paragraphs>
  <properties:TotalTime>8</properties:TotalTime>
  <properties:ScaleCrop>false</properties:ScaleCrop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2016-01-28T09:45:00Z</dcterms:created>
  <dc:creator>Srđan Gavranić</dc:creator>
  <dc:description/>
  <cp:keywords/>
  <cp:lastModifiedBy>Mara Marčinko</cp:lastModifiedBy>
  <cp:lastPrinted>2016-01-28T09:46:00Z</cp:lastPrinted>
  <dcterms:modified xmlns:xsi="http://www.w3.org/2001/XMLSchema-instance" xsi:type="dcterms:W3CDTF">2016-01-28T12:31:00Z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