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dadb" w14:paraId="d9edadb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C84813">
        <w:rPr>
          <w:sz w:val="24"/>
          <w:szCs w:val="24"/>
        </w:rPr>
        <w:t>66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C84813" w:rsidRPr="00391107">
        <w:rPr>
          <w:sz w:val="24"/>
          <w:szCs w:val="24"/>
          <w:lang w:eastAsia="en-US"/>
        </w:rPr>
        <w:t>SAPORI DI PUGLIA jednostavno društvo s ograničenom odgovornošću za ugostiteljstvo i trgovinu Rijeka, Alessandra Manzonia 2 ( MBS 040312415 – OIB 63519305394 )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84813">
        <w:rPr>
          <w:color w:val="000000"/>
          <w:sz w:val="24"/>
          <w:szCs w:val="24"/>
        </w:rPr>
        <w:t>8.136,28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66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C84813">
        <w:rPr>
          <w:color w:val="000000"/>
          <w:sz w:val="24"/>
          <w:szCs w:val="24"/>
        </w:rPr>
        <w:t>66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AA4" w:rsidP="00FF2B80" w:rsidR="00756AA4">
      <w:pPr>
        <w:spacing w:lineRule="auto" w:line="240" w:after="0"/>
      </w:pPr>
      <w:r>
        <w:separator/>
      </w:r>
    </w:p>
  </w:endnote>
  <w:endnote w:id="0" w:type="continuationSeparator">
    <w:p w:rsidRDefault="00756AA4" w:rsidP="00FF2B80" w:rsidR="00756A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AA4" w:rsidP="00FF2B80" w:rsidR="00756AA4">
      <w:pPr>
        <w:spacing w:lineRule="auto" w:line="240" w:after="0"/>
      </w:pPr>
      <w:r>
        <w:separator/>
      </w:r>
    </w:p>
  </w:footnote>
  <w:footnote w:id="0" w:type="continuationSeparator">
    <w:p w:rsidRDefault="00756AA4" w:rsidP="00FF2B80" w:rsidR="00756A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AA4" w:rsidP="0025477D" w:rsidR="0025477D" w:rsidRPr="00FF2B80">
    <w:pPr>
      <w:jc w:val="right"/>
      <w:rPr>
        <w:sz w:val="24"/>
        <w:szCs w:val="24"/>
      </w:rPr>
    </w:pPr>
  </w:p>
  <w:p w:rsidRDefault="00756AA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2CA5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E7E6E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85A4F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77D77"/>
    <w:rsid w:val="00484FA0"/>
    <w:rsid w:val="00492794"/>
    <w:rsid w:val="004A1921"/>
    <w:rsid w:val="004A2CCA"/>
    <w:rsid w:val="004E4AC8"/>
    <w:rsid w:val="004F38EC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56AA4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14DD8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84813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2C45"/>
    <w:rsid w:val="00D542B1"/>
    <w:rsid w:val="00D627EF"/>
    <w:rsid w:val="00D71215"/>
    <w:rsid w:val="00D71950"/>
    <w:rsid w:val="00D772E2"/>
    <w:rsid w:val="00DC06CE"/>
    <w:rsid w:val="00DC22F5"/>
    <w:rsid w:val="00DD04F3"/>
    <w:rsid w:val="00DD3DBA"/>
    <w:rsid w:val="00DE275B"/>
    <w:rsid w:val="00DF1BD1"/>
    <w:rsid w:val="00DF5921"/>
    <w:rsid w:val="00E06D74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8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3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8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3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SAPORI DI PUGLIA j.d.o.o.</izvorni_sadrzaj>
    <derivirana_varijabla naziv="DomainObject.Predmet.ProtustrankaFormated_1">  SAPORI DI PUGLIA j.d.o.o.</derivirana_varijabla>
  </DomainObject.Predmet.ProtustrankaFormated>
  <DomainObject.Predmet.ProtustrankaFormatedOIB>
    <izvorni_sadrzaj>  SAPORI DI PUGLIA j.d.o.o., OIB 63519305394</izvorni_sadrzaj>
    <derivirana_varijabla naziv="DomainObject.Predmet.ProtustrankaFormatedOIB_1">  SAPORI DI PUGLIA j.d.o.o., OIB 63519305394</derivirana_varijabla>
  </DomainObject.Predmet.ProtustrankaFormatedOIB>
  <DomainObject.Predmet.ProtustrankaFormatedWithAdress>
    <izvorni_sadrzaj> SAPORI DI PUGLIA j.d.o.o., Alellandra Manzonia 2, 51000 Rijeka</izvorni_sadrzaj>
    <derivirana_varijabla naziv="DomainObject.Predmet.ProtustrankaFormatedWithAdress_1"> SAPORI DI PUGLIA j.d.o.o., Alellandra Manzonia 2, 51000 Rijeka</derivirana_varijabla>
  </DomainObject.Predmet.ProtustrankaFormatedWithAdress>
  <DomainObject.Predmet.ProtustrankaFormatedWithAdressOIB>
    <izvorni_sadrzaj> SAPORI DI PUGLIA j.d.o.o., OIB 63519305394, Alellandra Manzonia 2, 51000 Rijeka</izvorni_sadrzaj>
    <derivirana_varijabla naziv="DomainObject.Predmet.ProtustrankaFormatedWithAdressOIB_1"> SAPORI DI PUGLIA j.d.o.o., OIB 63519305394, Alellandra Manzonia 2, 51000 Rijeka</derivirana_varijabla>
  </DomainObject.Predmet.ProtustrankaFormatedWithAdressOIB>
  <DomainObject.Predmet.ProtustrankaWithAdress>
    <izvorni_sadrzaj>SAPORI DI PUGLIA j.d.o.o. Alellandra Manzonia 2, 51000 Rijeka</izvorni_sadrzaj>
    <derivirana_varijabla naziv="DomainObject.Predmet.ProtustrankaWithAdress_1">SAPORI DI PUGLIA j.d.o.o. Alellandra Manzonia 2, 51000 Rijeka</derivirana_varijabla>
  </DomainObject.Predmet.ProtustrankaWithAdress>
  <DomainObject.Predmet.ProtustrankaWithAdressOIB>
    <izvorni_sadrzaj>SAPORI DI PUGLIA j.d.o.o., OIB 63519305394, Alellandra Manzonia 2, 51000 Rijeka</izvorni_sadrzaj>
    <derivirana_varijabla naziv="DomainObject.Predmet.ProtustrankaWithAdressOIB_1">SAPORI DI PUGLIA j.d.o.o., OIB 63519305394, Alellandra Manzonia 2, 51000 Rijeka</derivirana_varijabla>
  </DomainObject.Predmet.ProtustrankaWithAdressOIB>
  <DomainObject.Predmet.ProtustrankaNazivFormated>
    <izvorni_sadrzaj>SAPORI DI PUGLIA j.d.o.o.</izvorni_sadrzaj>
    <derivirana_varijabla naziv="DomainObject.Predmet.ProtustrankaNazivFormated_1">SAPORI DI PUGLIA j.d.o.o.</derivirana_varijabla>
  </DomainObject.Predmet.ProtustrankaNazivFormated>
  <DomainObject.Predmet.ProtustrankaNazivFormatedOIB>
    <izvorni_sadrzaj>SAPORI DI PUGLIA j.d.o.o., OIB 63519305394</izvorni_sadrzaj>
    <derivirana_varijabla naziv="DomainObject.Predmet.ProtustrankaNazivFormatedOIB_1">SAPORI DI PUGLIA j.d.o.o., OIB 63519305394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SAPORI DI PUGLIA j.d.o.o.</item>
    </izvorni_sadrzaj>
    <derivirana_varijabla naziv="DomainObject.Predmet.ProtuStrankaListFormated_1">
      <item>SAPORI DI PUGLIA j.d.o.o.</item>
    </derivirana_varijabla>
  </DomainObject.Predmet.ProtuStrankaListFormated>
  <DomainObject.Predmet.ProtuStrankaListFormatedOIB>
    <izvorni_sadrzaj>
      <item>SAPORI DI PUGLIA j.d.o.o., OIB 63519305394</item>
    </izvorni_sadrzaj>
    <derivirana_varijabla naziv="DomainObject.Predmet.ProtuStrankaListFormatedOIB_1">
      <item>SAPORI DI PUGLIA j.d.o.o., OIB 63519305394</item>
    </derivirana_varijabla>
  </DomainObject.Predmet.ProtuStrankaListFormatedOIB>
  <DomainObject.Predmet.ProtuStrankaListFormatedWithAdress>
    <izvorni_sadrzaj>
      <item>SAPORI DI PUGLIA j.d.o.o., Alellandra Manzonia 2, 51000 Rijeka</item>
    </izvorni_sadrzaj>
    <derivirana_varijabla naziv="DomainObject.Predmet.ProtuStrankaListFormatedWithAdress_1">
      <item>SAPORI DI PUGLIA j.d.o.o., Alellandra Manzonia 2, 51000 Rijeka</item>
    </derivirana_varijabla>
  </DomainObject.Predmet.ProtuStrankaListFormatedWithAdress>
  <DomainObject.Predmet.ProtuStrankaListFormatedWithAdressOIB>
    <izvorni_sadrzaj>
      <item>SAPORI DI PUGLIA j.d.o.o., OIB 63519305394, Alellandra Manzonia 2, 51000 Rijeka</item>
    </izvorni_sadrzaj>
    <derivirana_varijabla naziv="DomainObject.Predmet.ProtuStrankaListFormatedWithAdressOIB_1">
      <item>SAPORI DI PUGLIA j.d.o.o., OIB 63519305394, Alellandra Manzonia 2, 51000 Rijeka</item>
    </derivirana_varijabla>
  </DomainObject.Predmet.ProtuStrankaListFormatedWithAdressOIB>
  <DomainObject.Predmet.ProtuStrankaListNazivFormated>
    <izvorni_sadrzaj>
      <item>SAPORI DI PUGLIA j.d.o.o.</item>
    </izvorni_sadrzaj>
    <derivirana_varijabla naziv="DomainObject.Predmet.ProtuStrankaListNazivFormated_1">
      <item>SAPORI DI PUGLIA j.d.o.o.</item>
    </derivirana_varijabla>
  </DomainObject.Predmet.ProtuStrankaListNazivFormated>
  <DomainObject.Predmet.ProtuStrankaListNazivFormatedOIB>
    <izvorni_sadrzaj>
      <item>SAPORI DI PUGLIA j.d.o.o., OIB 63519305394</item>
    </izvorni_sadrzaj>
    <derivirana_varijabla naziv="DomainObject.Predmet.ProtuStrankaListNazivFormatedOIB_1">
      <item>SAPORI DI PUGLIA j.d.o.o., OIB 63519305394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SAPORI DI PUGLIA j.d.o.o.</izvorni_sadrzaj>
    <derivirana_varijabla naziv="DomainObject.Predmet.ProtustrankaIDrugi_1">SAPORI DI PUGLIA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SAPORI DI PUGLIA j.d.o.o., OIB 63519305394, Alellandra Manzonia 2, 51000 Rijeka</izvorni_sadrzaj>
    <derivirana_varijabla naziv="DomainObject.Predmet.ProtustrankaIDrugiAdressOIB_1">SAPORI DI PUGLIA j.d.o.o., OIB 63519305394, Alellandra Manzonia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SAPORI DI PUGLIA j.d.o.o.</item>
    </izvorni_sadrzaj>
    <derivirana_varijabla naziv="DomainObject.Predmet.SudioniciListNaziv_1">
      <item>FINA  Rijeka</item>
      <item>SAPORI DI PUGLIA j.d.o.o.</item>
    </derivirana_varijabla>
  </DomainObject.Predmet.SudioniciListNaziv>
  <DomainObject.Predmet.SudioniciListAdressOIB>
    <izvorni_sadrzaj>
      <item>FINA  Rijeka, OIB 85821130368, Frana Kurelca 8,51000 Rijeka</item>
      <item>SAPORI DI PUGLIA j.d.o.o., OIB 63519305394, Alellandra Manzonia 2,51000 Rijeka</item>
    </izvorni_sadrzaj>
    <derivirana_varijabla naziv="DomainObject.Predmet.SudioniciListAdressOIB_1">
      <item>FINA  Rijeka, OIB 85821130368, Frana Kurelca 8,51000 Rijeka</item>
      <item>SAPORI DI PUGLIA j.d.o.o., OIB 63519305394, Alellandra Manzonia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63519305394</item>
    </izvorni_sadrzaj>
    <derivirana_varijabla naziv="DomainObject.Predmet.SudioniciListNazivOIB_1">
      <item>, OIB 85821130368</item>
      <item>, OIB 63519305394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92927C-F7EE-426B-9EA0-D99138CB2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1336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2016-04-08T11:54:00Z</dcterms:created>
  <dc:creator>Vera Jelenović</dc:creator>
  <cp:lastModifiedBy>Tanja Fidel</cp:lastModifiedBy>
  <dcterms:modified xmlns:xsi="http://www.w3.org/2001/XMLSchema-instance" xsi:type="dcterms:W3CDTF">2016-04-08T11:56:00Z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