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dc82" w14:paraId="d8ddc82" w:rsidRDefault="00AE649C" w:rsidP="00FA5B5E" w:rsidR="00AE649C">
      <w:pPr>
        <w15:collapsed w:val="false"/>
      </w:pPr>
    </w:p>
    <w:p w:rsidRDefault="00F20892" w:rsidP="00F20892" w:rsidR="00F20892">
      <w:pPr>
        <w:spacing w:after="0"/>
      </w:pPr>
      <w:r>
        <w:t>REPUBLIKA HRVATSKA</w:t>
      </w:r>
    </w:p>
    <w:p w:rsidRDefault="00F20892" w:rsidP="00F20892" w:rsidR="00F20892">
      <w:pPr>
        <w:spacing w:after="0"/>
      </w:pPr>
      <w:r>
        <w:t>Trgovački sud u Varaždinu</w:t>
      </w:r>
    </w:p>
    <w:p w:rsidRDefault="00F20892" w:rsidP="00F20892" w:rsidR="00F20892" w:rsidRPr="00F20892">
      <w:pPr>
        <w:spacing w:after="0"/>
      </w:pPr>
      <w:r>
        <w:t>Varaždin, Braće Radić br. 2.</w:t>
      </w:r>
    </w:p>
    <w:p w:rsidRDefault="004B5A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F20892" w:rsidR="00CB0EA4">
      <w:pPr>
        <w:pStyle w:val="SudSjedite"/>
      </w:pPr>
    </w:p>
    <w:p w:rsidRDefault="00F20892" w:rsidP="00F20892" w:rsidR="00F20892">
      <w:pPr>
        <w:spacing w:after="0"/>
        <w:jc w:val="center"/>
      </w:pPr>
      <w:r>
        <w:t>R E P U B L I K A      H R V A T S K A</w:t>
      </w:r>
    </w:p>
    <w:p w:rsidRDefault="00F20892" w:rsidP="00F20892" w:rsidR="00F20892">
      <w:pPr>
        <w:spacing w:after="0"/>
        <w:jc w:val="center"/>
      </w:pPr>
    </w:p>
    <w:p w:rsidRDefault="00F20892" w:rsidP="00F20892" w:rsidR="00F20892">
      <w:pPr>
        <w:spacing w:after="0"/>
        <w:jc w:val="center"/>
      </w:pPr>
      <w:r>
        <w:t>R   J   E   Š   E   NJ   E</w:t>
      </w:r>
    </w:p>
    <w:p w:rsidRDefault="00F20892" w:rsidP="00F20892" w:rsidR="00F20892">
      <w:pPr>
        <w:tabs>
          <w:tab w:pos="851" w:val="left"/>
        </w:tabs>
        <w:spacing w:after="0"/>
        <w:jc w:val="both"/>
      </w:pPr>
    </w:p>
    <w:p w:rsidRDefault="00F20892" w:rsidP="00F20892" w:rsidR="00F20892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kao stečajnom sucu, u stečajnom predmetu povodom prijedloga predlagatelja</w:t>
      </w:r>
      <w:r w:rsidR="00931887">
        <w:t xml:space="preserve"> REPUBLIKE HRVATSKE, Ministarstva financija, Porezne uprave, Područni ured Čakovec, zastupane po Županijskom državnom odvjetništvu u Varaždinu</w:t>
      </w:r>
      <w:r>
        <w:t>, za otvaranje stečajnog postupka nad dužnikom</w:t>
      </w:r>
      <w:r w:rsidR="00931887">
        <w:t xml:space="preserve"> EGRA d.o.o. iz Čakovca, Josipa Kozarca br. 15</w:t>
      </w:r>
      <w:r>
        <w:t xml:space="preserve">, OIB: </w:t>
      </w:r>
      <w:r w:rsidR="00931887">
        <w:t>01829491620</w:t>
      </w:r>
      <w:r>
        <w:t>,</w:t>
      </w:r>
      <w:r>
        <w:rPr>
          <w:b/>
        </w:rPr>
        <w:t xml:space="preserve"> </w:t>
      </w:r>
      <w:r w:rsidR="00931887">
        <w:t>1</w:t>
      </w:r>
      <w:r w:rsidR="000C58F1">
        <w:t>7</w:t>
      </w:r>
      <w:r w:rsidR="00931887">
        <w:t>. prosinca</w:t>
      </w:r>
      <w:r>
        <w:t xml:space="preserve"> 2015. godine</w:t>
      </w:r>
      <w:r w:rsidR="00D36331">
        <w:t>,</w:t>
      </w:r>
    </w:p>
    <w:p w:rsidRDefault="00F20892" w:rsidP="00F20892" w:rsidR="00F20892">
      <w:pPr>
        <w:spacing w:after="0"/>
        <w:ind w:firstLine="708"/>
        <w:jc w:val="both"/>
      </w:pPr>
    </w:p>
    <w:p w:rsidRDefault="00F20892" w:rsidP="00F20892" w:rsidR="00F20892">
      <w:pPr>
        <w:spacing w:after="0"/>
        <w:ind w:firstLine="708"/>
        <w:jc w:val="both"/>
        <w:rPr>
          <w:b/>
        </w:rPr>
      </w:pPr>
    </w:p>
    <w:p w:rsidRDefault="00F20892" w:rsidP="00F20892" w:rsidR="00F20892">
      <w:pPr>
        <w:spacing w:after="0"/>
        <w:jc w:val="center"/>
      </w:pPr>
      <w:r>
        <w:t>r i j e š i o       j e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 xml:space="preserve"> </w:t>
      </w:r>
      <w:r>
        <w:tab/>
        <w:t>I/ Otvara se stečajni postupak nad stečajnom dužnikom</w:t>
      </w:r>
      <w:r w:rsidR="00931887">
        <w:t xml:space="preserve"> EGRA d.o.o. iz Čakovca, Josipa Kozarca br. 15, OIB: 01829491620</w:t>
      </w:r>
      <w:r>
        <w:t xml:space="preserve">, s danom </w:t>
      </w:r>
      <w:r w:rsidR="000C58F1">
        <w:t>17</w:t>
      </w:r>
      <w:r w:rsidR="00931887">
        <w:t>. prosinca</w:t>
      </w:r>
      <w:r>
        <w:t xml:space="preserve"> 2015. godine u 15,00 sati.</w:t>
      </w:r>
    </w:p>
    <w:p w:rsidRDefault="00C71CBD" w:rsidP="00F20892" w:rsidR="00C71CBD">
      <w:pPr>
        <w:spacing w:after="0"/>
        <w:jc w:val="both"/>
      </w:pPr>
    </w:p>
    <w:p w:rsidRDefault="00F20892" w:rsidP="00F20892" w:rsidR="00F20892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 w:rsidR="00931887">
        <w:t xml:space="preserve"> STANKO MAKAR, dipl. oec., iz Ludbrega, Petra Zrinskog br. 3, OIB: 49218337993</w:t>
      </w:r>
      <w:r>
        <w:t>.</w:t>
      </w:r>
    </w:p>
    <w:p w:rsidRDefault="00C71CBD" w:rsidP="00F20892" w:rsidR="00C71CBD">
      <w:pPr>
        <w:tabs>
          <w:tab w:pos="0" w:val="left"/>
        </w:tabs>
        <w:spacing w:after="0"/>
        <w:jc w:val="both"/>
      </w:pPr>
    </w:p>
    <w:p w:rsidRDefault="00C71CBD" w:rsidP="00F20892" w:rsidR="00F20892">
      <w:pPr>
        <w:tabs>
          <w:tab w:pos="0" w:val="left"/>
        </w:tabs>
        <w:spacing w:after="0"/>
        <w:jc w:val="both"/>
        <w:rPr>
          <w:b/>
          <w:i/>
          <w:u w:val="single"/>
        </w:rPr>
      </w:pPr>
      <w:r>
        <w:tab/>
      </w:r>
      <w:r w:rsidR="00F20892">
        <w:t>III/ Pozivaju se vjerovnici stečajnog dužnika da u roku od 30 dana od dana objave oglasa o otvaranju stečajnog postupka na e-oglasnoj ploči ovoga suda prijave svoje tražbine stečajnom upravitelju :</w:t>
      </w:r>
      <w:r w:rsidR="00D36331">
        <w:t xml:space="preserve"> STANKU MAKARU, dipl. oec., iz Ludbrega, Petra Zrinskog br. 3, </w:t>
      </w:r>
      <w:r w:rsidR="00F20892">
        <w:t>u skladu sa čl. 173. Stečajnog zakona (Narodne novine br. 44/96., 29/99., 129/00., 123/03., 197/03., 187/04. i 82/06., 116/10., 25/12. i 133/12., dalje : SZ-a) i to u dva primjerka s ispravama na kojima se tražbine temelje, uz potvrdu o plaćenoj pristojbi u iznosu od 2% vrijednosti tražbine, ali najviše 500,00 kuna na žiro-račun državnog proračuna broj : HR12 10010051863000160, Model : 64 5045-3574-</w:t>
      </w:r>
      <w:r w:rsidR="00D36331">
        <w:t>115.</w:t>
      </w:r>
      <w:r w:rsidR="00F20892">
        <w:t xml:space="preserve"> </w:t>
      </w:r>
    </w:p>
    <w:p w:rsidRDefault="00C71CBD" w:rsidP="00F20892" w:rsidR="00C71CBD">
      <w:pPr>
        <w:tabs>
          <w:tab w:pos="0" w:val="left"/>
        </w:tabs>
        <w:spacing w:after="0"/>
        <w:jc w:val="both"/>
      </w:pPr>
    </w:p>
    <w:p w:rsidRDefault="00F20892" w:rsidP="00C71CBD" w:rsidR="00C71CBD" w:rsidRPr="00C71CBD">
      <w:pPr>
        <w:spacing w:after="0"/>
        <w:ind w:firstLine="708"/>
        <w:jc w:val="both"/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30 dana od dana objave rješenja na e-oglasnoj ploči ovoga suda (čl. </w:t>
      </w:r>
      <w:smartTag w:element="metricconverter" w:uri="urn:schemas-microsoft-com:office:smarttags">
        <w:smartTagPr>
          <w:attr w:val="54. st" w:name="ProductID"/>
        </w:smartTagPr>
        <w:r>
          <w:t>54. st</w:t>
        </w:r>
      </w:smartTag>
      <w:r>
        <w:t xml:space="preserve">. 4. SZ-a, a u svezi sa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5. i st. 6. SZ-a).</w:t>
      </w:r>
      <w:r>
        <w:tab/>
      </w:r>
    </w:p>
    <w:p w:rsidRDefault="00F20892" w:rsidP="00F20892" w:rsidR="00F20892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 w:rsidR="00C71CBD">
        <w:t>. 4. SZ-a).</w:t>
      </w:r>
    </w:p>
    <w:p w:rsidRDefault="00C71CBD" w:rsidP="00F20892" w:rsidR="00C71CBD">
      <w:pPr>
        <w:spacing w:after="0"/>
        <w:ind w:firstLine="708"/>
        <w:jc w:val="both"/>
      </w:pPr>
    </w:p>
    <w:p w:rsidRDefault="00F20892" w:rsidP="00F20892" w:rsidR="00F20892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C71CBD" w:rsidP="00F20892" w:rsidR="00C71CBD">
      <w:pPr>
        <w:spacing w:after="0"/>
        <w:ind w:firstLine="708"/>
        <w:jc w:val="both"/>
      </w:pPr>
    </w:p>
    <w:p w:rsidRDefault="00F20892" w:rsidP="00F20892" w:rsidR="00F20892">
      <w:pPr>
        <w:spacing w:after="0"/>
        <w:jc w:val="both"/>
      </w:pPr>
      <w:r>
        <w:lastRenderedPageBreak/>
        <w:t xml:space="preserve">            VI/ Ročište vjerovnika na kojem će se ispitati prijavljene tražbine - ispitno ročište određuje se za dan </w:t>
      </w:r>
      <w:r w:rsidR="00AB04A3">
        <w:rPr>
          <w:u w:val="single"/>
        </w:rPr>
        <w:t xml:space="preserve">29.  siječnja  </w:t>
      </w:r>
      <w:r w:rsidR="00D36331">
        <w:rPr>
          <w:u w:val="single"/>
        </w:rPr>
        <w:t xml:space="preserve">2016.  godine  u </w:t>
      </w:r>
      <w:r w:rsidR="00AB04A3">
        <w:rPr>
          <w:u w:val="single"/>
        </w:rPr>
        <w:t>10,00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F20892" w:rsidP="00F20892" w:rsidR="00F20892">
      <w:pPr>
        <w:spacing w:after="0"/>
        <w:jc w:val="both"/>
        <w:rPr>
          <w:u w:val="single"/>
        </w:rPr>
      </w:pPr>
      <w:r>
        <w:tab/>
        <w:t xml:space="preserve">Ročište vjerovnika na kojem će se na temelju izvješća stečajnog upravitelja odlučivati o daljnjem tijeku stečajnog postupka (izvještajno ročište) održati će se </w:t>
      </w:r>
      <w:r w:rsidR="00AB04A3">
        <w:rPr>
          <w:u w:val="single"/>
        </w:rPr>
        <w:t xml:space="preserve"> 29. siječnja </w:t>
      </w:r>
      <w:r>
        <w:rPr>
          <w:u w:val="single"/>
        </w:rPr>
        <w:t xml:space="preserve">2016.  godine  u </w:t>
      </w:r>
      <w:r w:rsidR="00AB04A3">
        <w:rPr>
          <w:u w:val="single"/>
        </w:rPr>
        <w:t xml:space="preserve"> 10,30</w:t>
      </w:r>
      <w:r>
        <w:rPr>
          <w:u w:val="single"/>
        </w:rPr>
        <w:t xml:space="preserve"> sati.</w:t>
      </w:r>
    </w:p>
    <w:p w:rsidRDefault="00C71CBD" w:rsidP="00F20892" w:rsidR="00C71CBD">
      <w:pPr>
        <w:spacing w:after="0"/>
        <w:jc w:val="both"/>
        <w:rPr>
          <w:b/>
          <w:u w:val="single"/>
        </w:rPr>
      </w:pPr>
    </w:p>
    <w:p w:rsidRDefault="00AB04A3" w:rsidP="00F20892" w:rsidR="00C71CBD">
      <w:pPr>
        <w:spacing w:after="0"/>
        <w:ind w:firstLine="708"/>
        <w:jc w:val="both"/>
        <w:rPr>
          <w:b/>
        </w:rPr>
      </w:pPr>
      <w:r>
        <w:t xml:space="preserve"> </w:t>
      </w:r>
      <w:r w:rsidR="00F20892">
        <w:t>VII/ Rješenje o otvaranju stečajnog postupka dostaviti će se sudskom registru ovoga suda, radi zabilježbe otvaranja stečajnog postupka u sudskom registru.</w:t>
      </w:r>
      <w:r w:rsidR="00F20892">
        <w:rPr>
          <w:b/>
        </w:rPr>
        <w:t xml:space="preserve">  </w:t>
      </w:r>
    </w:p>
    <w:p w:rsidRDefault="00C71CBD" w:rsidP="00F20892" w:rsidR="00C71CBD">
      <w:pPr>
        <w:spacing w:after="0"/>
        <w:ind w:firstLine="708"/>
        <w:jc w:val="both"/>
        <w:rPr>
          <w:b/>
        </w:rPr>
      </w:pPr>
    </w:p>
    <w:p w:rsidRDefault="00AB04A3" w:rsidP="00AB04A3" w:rsidR="00F20892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</w:t>
      </w:r>
      <w:r w:rsidR="00C71CBD">
        <w:rPr>
          <w:b/>
        </w:rPr>
        <w:t xml:space="preserve">  </w:t>
      </w:r>
      <w:r w:rsidR="00F20892">
        <w:t>VIII/ Rješenje o otvaranju stečajnog postupka objavljuje se isticanjem na e-oglasnoj ploči ovoga suda sa danom otvaranja stečajnog postupka.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F20892" w:rsidP="00F20892" w:rsidR="00F20892">
      <w:pPr>
        <w:spacing w:after="0"/>
        <w:jc w:val="center"/>
      </w:pPr>
      <w:r>
        <w:t>Obrazloženje</w:t>
      </w:r>
    </w:p>
    <w:p w:rsidRDefault="00F20892" w:rsidP="00F20892" w:rsidR="00F20892">
      <w:pPr>
        <w:spacing w:after="0"/>
        <w:jc w:val="center"/>
        <w:rPr>
          <w:b/>
        </w:rPr>
      </w:pPr>
    </w:p>
    <w:p w:rsidRDefault="00F20892" w:rsidP="00F20892" w:rsidR="00F20892">
      <w:pPr>
        <w:spacing w:after="0"/>
        <w:jc w:val="both"/>
      </w:pPr>
    </w:p>
    <w:p w:rsidRDefault="00F20892" w:rsidP="00F20892" w:rsidR="0075751A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D36331">
        <w:t>Republika Hrvatska, Ministarstvo financija, Porezna uprava, Područni ured Čakovec</w:t>
      </w:r>
      <w:r>
        <w:t xml:space="preserve">, podnio je ovome sudu </w:t>
      </w:r>
      <w:r w:rsidR="00D36331">
        <w:t>2. siječnja</w:t>
      </w:r>
      <w:r>
        <w:t xml:space="preserve"> 2015. godine zahtjev za pokretanje stečajnog postupka nad dužnikom</w:t>
      </w:r>
      <w:r w:rsidR="00D36331">
        <w:t xml:space="preserve"> EGRA d.o.o. iz Čakovca, Josipa Kozarca br. 15</w:t>
      </w:r>
      <w:r>
        <w:t>, u kojem je naveo da</w:t>
      </w:r>
      <w:r w:rsidR="0075751A">
        <w:t xml:space="preserve"> je nakon provedenog ovršnog postupka radi naplate poreznog duga utvrđeno da društvo dužnika na dan 9. prosinca 2014. godine ima dospjele, a nenamirene obveze u ukupnom iznosu od 599.297,70 kuna, da isti nije u mogućnosti izvršavati svoje dospjele novčane obveze</w:t>
      </w:r>
      <w:r w:rsidR="008441D9">
        <w:t>, te da se žiro-</w:t>
      </w:r>
      <w:r w:rsidR="003F180D">
        <w:t>račun društva</w:t>
      </w:r>
      <w:r w:rsidR="002320F3">
        <w:t xml:space="preserve"> dužnika nalazi u neprekidnoj blokadi 1316 dana. Predlagatelj je naveo da su se zbog iznijetog ostvarili razlozi za otvaranje stečajnog postupka iz odredbe čl. 4. SZ-a, pa je stoga predložio da se nad društvom dužnika otvori stečajni postupak.</w:t>
      </w:r>
    </w:p>
    <w:p w:rsidRDefault="00F20892" w:rsidP="00F20892" w:rsidR="00DB51B1">
      <w:pPr>
        <w:tabs>
          <w:tab w:pos="851" w:val="left"/>
        </w:tabs>
        <w:spacing w:after="0"/>
        <w:jc w:val="both"/>
      </w:pPr>
      <w:r>
        <w:tab/>
        <w:t>Sud je rješ</w:t>
      </w:r>
      <w:r w:rsidR="00DB51B1">
        <w:t>enjem poslovni broj 6 St-1/15-7</w:t>
      </w:r>
      <w:r>
        <w:t xml:space="preserve"> od 23. </w:t>
      </w:r>
      <w:r w:rsidR="00DB51B1">
        <w:t>listopada</w:t>
      </w:r>
      <w:r>
        <w:t xml:space="preserve"> 2015. godine pokrenuo prethodni postupak radi utvrđivanja uvjeta za otvaranje stečajnog postupka, te je ujedno odredio ročište radi izjašnjenja direktora o prijedlogu za o</w:t>
      </w:r>
      <w:r w:rsidR="00DB51B1">
        <w:t>tvaranje stečajnog postupka za 16. prosinca</w:t>
      </w:r>
      <w:r>
        <w:t xml:space="preserve"> 2015. godine. </w:t>
      </w:r>
    </w:p>
    <w:p w:rsidRDefault="00DB51B1" w:rsidP="00DB51B1" w:rsidR="007042BF">
      <w:pPr>
        <w:tabs>
          <w:tab w:pos="851" w:val="left"/>
        </w:tabs>
        <w:spacing w:after="0"/>
        <w:jc w:val="both"/>
      </w:pPr>
      <w:r>
        <w:tab/>
      </w:r>
      <w:r w:rsidR="00F20892">
        <w:t>Na navedenom ročištu direktor</w:t>
      </w:r>
      <w:r w:rsidR="007042BF">
        <w:t>i</w:t>
      </w:r>
      <w:r w:rsidR="00F20892">
        <w:t xml:space="preserve"> društva dužnika </w:t>
      </w:r>
      <w:r w:rsidR="007042BF">
        <w:t xml:space="preserve">Dalibor </w:t>
      </w:r>
      <w:proofErr w:type="spellStart"/>
      <w:r w:rsidR="007042BF">
        <w:t>Karlovčec</w:t>
      </w:r>
      <w:proofErr w:type="spellEnd"/>
      <w:r w:rsidR="007042BF">
        <w:t xml:space="preserve"> i Branko </w:t>
      </w:r>
      <w:proofErr w:type="spellStart"/>
      <w:r w:rsidR="007042BF">
        <w:t>Srša</w:t>
      </w:r>
      <w:proofErr w:type="spellEnd"/>
      <w:r w:rsidR="007042BF">
        <w:t xml:space="preserve"> u bitnome su naveli da su točni podaci iz spisa o broju dana blokade žiro-računa društva, te u svezi iznosa blokade, da društvo nije u mogućnosti platiti predmetno dugovanje i nastaviti s poslovanjem, te da društvo osim  pokretnina navedenih u </w:t>
      </w:r>
      <w:proofErr w:type="spellStart"/>
      <w:r w:rsidR="007042BF">
        <w:t>prokaznom</w:t>
      </w:r>
      <w:proofErr w:type="spellEnd"/>
      <w:r w:rsidR="007042BF">
        <w:t xml:space="preserve"> popisu imovine nema u vlasništvu druge imovine. Direktori društva dužnika nisu se usprotivili prijedlogu da se nad društvom dužnika otvori stečaj.</w:t>
      </w:r>
    </w:p>
    <w:p w:rsidRDefault="00F20892" w:rsidP="00F20892" w:rsidR="00F20892">
      <w:pPr>
        <w:tabs>
          <w:tab w:pos="851" w:val="left"/>
        </w:tabs>
        <w:spacing w:after="0"/>
        <w:jc w:val="both"/>
      </w:pPr>
      <w:r>
        <w:tab/>
        <w:t>I</w:t>
      </w:r>
      <w:r w:rsidR="00DB51B1">
        <w:t>z utvrđenih činjenica, te izjava</w:t>
      </w:r>
      <w:r>
        <w:t xml:space="preserve"> koj</w:t>
      </w:r>
      <w:r w:rsidR="00DB51B1">
        <w:t>e su</w:t>
      </w:r>
      <w:r>
        <w:t xml:space="preserve"> direktor</w:t>
      </w:r>
      <w:r w:rsidR="00DB51B1">
        <w:t xml:space="preserve">i dužnika Branko </w:t>
      </w:r>
      <w:proofErr w:type="spellStart"/>
      <w:r w:rsidR="00DB51B1">
        <w:t>Srša</w:t>
      </w:r>
      <w:proofErr w:type="spellEnd"/>
      <w:r w:rsidR="00DB51B1">
        <w:t xml:space="preserve"> i Dalibor </w:t>
      </w:r>
      <w:proofErr w:type="spellStart"/>
      <w:r w:rsidR="00DB51B1">
        <w:t>Karlovčec</w:t>
      </w:r>
      <w:proofErr w:type="spellEnd"/>
      <w:r>
        <w:t xml:space="preserve"> da</w:t>
      </w:r>
      <w:r w:rsidR="00DB51B1">
        <w:t>li</w:t>
      </w:r>
      <w:r>
        <w:t xml:space="preserve"> na naveden</w:t>
      </w:r>
      <w:r w:rsidR="00DB51B1">
        <w:t>om ročištu održanom 16. prosinca</w:t>
      </w:r>
      <w:r>
        <w:t xml:space="preserve"> 2015. godine stečajni je sudac zaključio kako su ispunjene pretpostavke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SZ-a, i to nesposobnost za plaćanje dužnika</w:t>
      </w:r>
      <w:r w:rsidR="00DB51B1">
        <w:t>,</w:t>
      </w:r>
      <w:r>
        <w:t xml:space="preserve"> jer je račun društva u neprekidnoj blokadi dulje od 60 dana, a društvo ima evidentirane neizvršene osnove za plaćanje koje je trebao, na temelju valjanih osnova za plaćanje, bez daljnjeg pristanka dužnika naplatiti s bilo kojeg od njegovih računa.</w:t>
      </w:r>
    </w:p>
    <w:p w:rsidRDefault="00F20892" w:rsidP="00F20892" w:rsidR="0079627E">
      <w:pPr>
        <w:tabs>
          <w:tab w:pos="851" w:val="left"/>
        </w:tabs>
        <w:spacing w:after="0"/>
        <w:jc w:val="both"/>
      </w:pPr>
      <w:r>
        <w:tab/>
        <w:t xml:space="preserve">Zbog iznijetog sud nije posebno utvrđivao druge stečajne razloge  i to nelikvidnost i prezaduženost, već je primjenom odredbe čl. 54. i čl. 55. SZ-a donio ovo rješenje o otvaranju stečajnog postupka, odredio je ispitno i izvještajno ročište, te su pozvani vjerovnici da prijave </w:t>
      </w:r>
    </w:p>
    <w:p w:rsidRDefault="0079627E" w:rsidP="00F20892" w:rsidR="0079627E">
      <w:pPr>
        <w:tabs>
          <w:tab w:pos="851" w:val="left"/>
        </w:tabs>
        <w:spacing w:after="0"/>
        <w:jc w:val="both"/>
      </w:pPr>
    </w:p>
    <w:p w:rsidRDefault="0079627E" w:rsidP="00F20892" w:rsidR="0079627E">
      <w:pPr>
        <w:tabs>
          <w:tab w:pos="851" w:val="left"/>
        </w:tabs>
        <w:spacing w:after="0"/>
        <w:jc w:val="both"/>
      </w:pPr>
    </w:p>
    <w:p w:rsidRDefault="00F20892" w:rsidP="00F20892" w:rsidR="00F20892">
      <w:pPr>
        <w:tabs>
          <w:tab w:pos="851" w:val="left"/>
        </w:tabs>
        <w:spacing w:after="0"/>
        <w:jc w:val="both"/>
      </w:pPr>
      <w:r>
        <w:lastRenderedPageBreak/>
        <w:t xml:space="preserve">svoje tražbine, odnosno, da o </w:t>
      </w:r>
      <w:r w:rsidR="00BC4AC6">
        <w:t>i</w:t>
      </w:r>
      <w:r>
        <w:t>stima obavijeste stečajnog upravitelja (</w:t>
      </w:r>
      <w:proofErr w:type="spellStart"/>
      <w:r>
        <w:t>razlučni</w:t>
      </w:r>
      <w:proofErr w:type="spellEnd"/>
      <w:r>
        <w:t xml:space="preserve"> i izlučni vjerovnici), a sud je, također, imenovao i stečajnog upravitelja u skladu sa čl. 20. SZ-a.</w:t>
      </w:r>
    </w:p>
    <w:p w:rsidRDefault="0079627E" w:rsidP="00F20892" w:rsidR="0079627E">
      <w:pPr>
        <w:tabs>
          <w:tab w:pos="851" w:val="left"/>
        </w:tabs>
        <w:spacing w:after="0"/>
        <w:jc w:val="both"/>
      </w:pPr>
      <w:r>
        <w:tab/>
      </w:r>
    </w:p>
    <w:p w:rsidRDefault="00F20892" w:rsidP="00F20892" w:rsidR="00F20892">
      <w:pPr>
        <w:spacing w:after="0"/>
        <w:jc w:val="both"/>
      </w:pPr>
      <w:r>
        <w:tab/>
      </w:r>
      <w:r>
        <w:tab/>
      </w:r>
    </w:p>
    <w:p w:rsidRDefault="003F180D" w:rsidP="00F20892" w:rsidR="003F180D">
      <w:pPr>
        <w:spacing w:after="0"/>
        <w:jc w:val="center"/>
      </w:pPr>
    </w:p>
    <w:p w:rsidRDefault="00F20892" w:rsidP="00F20892" w:rsidR="00F20892">
      <w:pPr>
        <w:spacing w:after="0"/>
        <w:jc w:val="center"/>
      </w:pPr>
      <w:r>
        <w:t>U Varaž</w:t>
      </w:r>
      <w:r w:rsidR="000C58F1">
        <w:t>dinu, 17</w:t>
      </w:r>
      <w:r w:rsidR="00DB51B1">
        <w:t>. prosinca</w:t>
      </w:r>
      <w:r>
        <w:t xml:space="preserve"> 2015. godine.</w:t>
      </w:r>
    </w:p>
    <w:p w:rsidRDefault="00F20892" w:rsidP="00F20892" w:rsidR="00F20892">
      <w:pPr>
        <w:spacing w:after="0"/>
      </w:pPr>
    </w:p>
    <w:p w:rsidRDefault="00F20892" w:rsidP="00F20892" w:rsidR="00F20892">
      <w:pPr>
        <w:spacing w:after="0"/>
      </w:pPr>
    </w:p>
    <w:p w:rsidRDefault="00F20892" w:rsidP="00F20892" w:rsidR="00F208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 :</w:t>
      </w:r>
    </w:p>
    <w:p w:rsidRDefault="00F20892" w:rsidP="00F20892" w:rsidR="00F20892">
      <w:pPr>
        <w:spacing w:after="0"/>
        <w:jc w:val="both"/>
      </w:pPr>
    </w:p>
    <w:p w:rsidRDefault="00F20892" w:rsidP="00AE6FAA" w:rsidR="00F208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6FAA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10224A" w:rsidP="00F20892" w:rsidR="0010224A">
      <w:pPr>
        <w:spacing w:after="0"/>
        <w:jc w:val="both"/>
        <w:rPr>
          <w:u w:val="single"/>
        </w:rPr>
      </w:pPr>
    </w:p>
    <w:p w:rsidRDefault="0010224A" w:rsidP="00F20892" w:rsidR="0010224A">
      <w:pPr>
        <w:spacing w:after="0"/>
        <w:jc w:val="both"/>
        <w:rPr>
          <w:u w:val="single"/>
        </w:rPr>
      </w:pPr>
    </w:p>
    <w:p w:rsidRDefault="00F20892" w:rsidP="00F20892" w:rsidR="00F20892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F20892" w:rsidP="00F20892" w:rsidR="00F20892">
      <w:pPr>
        <w:spacing w:after="0"/>
        <w:jc w:val="both"/>
        <w:rPr>
          <w:b/>
          <w:u w:val="single"/>
        </w:rPr>
      </w:pPr>
    </w:p>
    <w:p w:rsidRDefault="00F20892" w:rsidP="00F20892" w:rsidR="00F20892">
      <w:pPr>
        <w:spacing w:after="0"/>
        <w:ind w:firstLine="708"/>
        <w:jc w:val="both"/>
      </w:pPr>
      <w:r>
        <w:t>Protiv ovog rješenja član uprave stečajnog dužnika može izjaviti žalbu u roku od osam (8) dana od dana primitka prijepisa ovog rješenja, pisano u četiri (4) primjerka Visokom trgovačkom sudu Republike Hrvatske u Zagrebu. Žalba se dostavlja putem ovog suda preporučeno poštom ili se predaje neposredno kod ovoga suda.</w:t>
      </w:r>
    </w:p>
    <w:p w:rsidRDefault="00F20892" w:rsidP="00F20892" w:rsidR="00F20892">
      <w:pPr>
        <w:spacing w:after="0"/>
        <w:ind w:firstLine="708"/>
        <w:jc w:val="both"/>
      </w:pPr>
      <w:r>
        <w:t>Žalba ne zadržava izvršenje ovog rješenja.</w:t>
      </w:r>
    </w:p>
    <w:p w:rsidRDefault="00F20892" w:rsidP="00F20892" w:rsidR="00F20892">
      <w:pPr>
        <w:spacing w:after="0"/>
        <w:jc w:val="both"/>
      </w:pPr>
    </w:p>
    <w:p w:rsidRDefault="0010224A" w:rsidP="00F20892" w:rsidR="0010224A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DNA :</w:t>
      </w:r>
    </w:p>
    <w:p w:rsidRDefault="00F20892" w:rsidP="00F20892" w:rsidR="00F20892">
      <w:pPr>
        <w:spacing w:after="0"/>
        <w:jc w:val="both"/>
      </w:pPr>
    </w:p>
    <w:p w:rsidRDefault="00DB51B1" w:rsidP="00F20892" w:rsidR="00F20892">
      <w:pPr>
        <w:tabs>
          <w:tab w:pos="0" w:val="left"/>
        </w:tabs>
        <w:spacing w:after="0"/>
        <w:jc w:val="both"/>
      </w:pPr>
      <w:r>
        <w:t>Stečajni upravitelj Stanko Makar, dipl. oec., iz Ludbrega, Petra Zrinskog br. 3,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 xml:space="preserve">Predlagatelj </w:t>
      </w:r>
      <w:r w:rsidR="00DB51B1">
        <w:t>REPUBLIKA HRVATSKA, Ministarstvo financija, Porezna uprava,</w:t>
      </w:r>
    </w:p>
    <w:p w:rsidRDefault="00DB51B1" w:rsidP="00F20892" w:rsidR="00DB51B1">
      <w:pPr>
        <w:spacing w:after="0"/>
        <w:jc w:val="both"/>
      </w:pPr>
      <w:r>
        <w:t>Područni ured Čakovec, zastupana po Županijskom državnom odvjetništvu u Varaždinu,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Dužni</w:t>
      </w:r>
      <w:r w:rsidR="00DB51B1">
        <w:t>k EGRA d.o.o. iz Čakovca, Josipa Kozarca br. 15,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Zakonski  za</w:t>
      </w:r>
      <w:r w:rsidR="00DB51B1">
        <w:t xml:space="preserve">stupnik dužnika Branko </w:t>
      </w:r>
      <w:proofErr w:type="spellStart"/>
      <w:r w:rsidR="00DB51B1">
        <w:t>Srša</w:t>
      </w:r>
      <w:proofErr w:type="spellEnd"/>
      <w:r w:rsidR="00DB51B1">
        <w:t xml:space="preserve">, iz </w:t>
      </w:r>
      <w:proofErr w:type="spellStart"/>
      <w:r w:rsidR="00DB51B1">
        <w:t>Peklenice</w:t>
      </w:r>
      <w:proofErr w:type="spellEnd"/>
      <w:r w:rsidR="00DB51B1">
        <w:t>, Glavna br. 6,</w:t>
      </w:r>
    </w:p>
    <w:p w:rsidRDefault="00DB51B1" w:rsidP="00F20892" w:rsidR="00DB51B1">
      <w:pPr>
        <w:spacing w:after="0"/>
        <w:jc w:val="both"/>
      </w:pPr>
    </w:p>
    <w:p w:rsidRDefault="00DB51B1" w:rsidP="00F20892" w:rsidR="00DB51B1">
      <w:pPr>
        <w:spacing w:after="0"/>
        <w:jc w:val="both"/>
      </w:pPr>
      <w:r>
        <w:t xml:space="preserve">Zakonski zastupnik dužnika Dalibor </w:t>
      </w:r>
      <w:proofErr w:type="spellStart"/>
      <w:r>
        <w:t>Karlovčec</w:t>
      </w:r>
      <w:proofErr w:type="spellEnd"/>
      <w:r>
        <w:t>, iz Murskog Središća, Istarsko naselje br. 5,</w:t>
      </w:r>
    </w:p>
    <w:p w:rsidRDefault="00DB51B1" w:rsidP="00F20892" w:rsidR="00DB51B1">
      <w:pPr>
        <w:spacing w:after="0"/>
        <w:jc w:val="both"/>
      </w:pPr>
    </w:p>
    <w:p w:rsidRDefault="00DB51B1" w:rsidP="00F20892" w:rsidR="00F20892">
      <w:pPr>
        <w:spacing w:after="0"/>
        <w:jc w:val="both"/>
      </w:pPr>
      <w:r>
        <w:t>Financijska agencija, Regionalni centar Zagreb, Vrtni put br. 3,</w:t>
      </w:r>
    </w:p>
    <w:p w:rsidRDefault="00DB51B1" w:rsidP="00F20892" w:rsidR="00DB51B1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Sudski registar ovoga suda, radi zabilježbe,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e-oglasna ploča ovoga suda,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10224A" w:rsidP="00F20892" w:rsidR="0010224A">
      <w:pPr>
        <w:spacing w:after="0"/>
        <w:jc w:val="both"/>
      </w:pPr>
      <w:bookmarkStart w:name="_GoBack" w:id="0"/>
      <w:bookmarkEnd w:id="0"/>
    </w:p>
    <w:p w:rsidRDefault="00F43D99" w:rsidP="00F20892" w:rsidR="00F43D99">
      <w:pPr>
        <w:spacing w:after="0"/>
        <w:jc w:val="both"/>
      </w:pPr>
    </w:p>
    <w:p w:rsidRDefault="00F20892" w:rsidP="00F20892" w:rsidR="00F20892">
      <w:pPr>
        <w:spacing w:after="0"/>
        <w:jc w:val="both"/>
      </w:pPr>
      <w:r>
        <w:t>Pisarnica – ispitno i i</w:t>
      </w:r>
      <w:r w:rsidR="00AB04A3">
        <w:t>zvještajno ročište 29. siječnja 2016</w:t>
      </w:r>
      <w:r>
        <w:t>. godine</w:t>
      </w:r>
      <w:r w:rsidR="00AB04A3">
        <w:t xml:space="preserve"> u 10,00 i 10,30</w:t>
      </w:r>
      <w:r w:rsidR="00DB51B1">
        <w:t xml:space="preserve"> sati</w:t>
      </w:r>
      <w:r>
        <w:t>.</w:t>
      </w:r>
    </w:p>
    <w:p w:rsidRDefault="00F20892" w:rsidP="00F20892" w:rsidR="00F20892">
      <w:pPr>
        <w:spacing w:after="0"/>
        <w:jc w:val="both"/>
      </w:pPr>
    </w:p>
    <w:p w:rsidRDefault="00F20892" w:rsidP="00F20892" w:rsidR="00F20892">
      <w:pPr>
        <w:spacing w:after="0"/>
        <w:jc w:val="both"/>
      </w:pPr>
    </w:p>
    <w:p w:rsidRDefault="00F43D99" w:rsidP="00F20892" w:rsidR="00F43D99">
      <w:pPr>
        <w:spacing w:after="0"/>
        <w:jc w:val="both"/>
      </w:pPr>
    </w:p>
    <w:p w:rsidRDefault="00DB51B1" w:rsidP="00F20892" w:rsidR="00F20892">
      <w:pPr>
        <w:spacing w:after="0"/>
        <w:jc w:val="center"/>
      </w:pPr>
      <w:r>
        <w:t>U Varaždinu, 1</w:t>
      </w:r>
      <w:r w:rsidR="000C58F1">
        <w:t>7</w:t>
      </w:r>
      <w:r>
        <w:t>. prosinca</w:t>
      </w:r>
      <w:r w:rsidR="00F20892">
        <w:t xml:space="preserve"> 2015. godine.</w:t>
      </w:r>
    </w:p>
    <w:p w:rsidRDefault="00F20892" w:rsidP="00F20892" w:rsidR="00F20892">
      <w:pPr>
        <w:spacing w:after="0"/>
        <w:jc w:val="both"/>
      </w:pPr>
    </w:p>
    <w:p w:rsidRDefault="00F20892" w:rsidP="00A57245" w:rsidR="00DA0242">
      <w:pPr>
        <w:spacing w:after="0"/>
        <w:jc w:val="both"/>
      </w:pPr>
      <w:r>
        <w:tab/>
        <w:t xml:space="preserve">                                                                                                        STEČAJNI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ACA" w:rsidP="00537B78" w:rsidR="004B5ACA">
      <w:r>
        <w:separator/>
      </w:r>
    </w:p>
  </w:endnote>
  <w:endnote w:id="0" w:type="continuationSeparator">
    <w:p w:rsidRDefault="004B5ACA" w:rsidP="00537B78" w:rsidR="004B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2436098"/>
      <w:docPartObj>
        <w:docPartGallery w:val="Page Numbers (Bottom of Page)"/>
        <w:docPartUnique/>
      </w:docPartObj>
    </w:sdtPr>
    <w:sdtEndPr/>
    <w:sdtContent>
      <w:p w:rsidRDefault="00F20892" w:rsidR="00F2089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042">
          <w:t>3</w:t>
        </w:r>
        <w:r>
          <w:fldChar w:fldCharType="end"/>
        </w:r>
      </w:p>
    </w:sdtContent>
  </w:sdt>
  <w:p w:rsidRDefault="00F20892" w:rsidR="00F20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ACA" w:rsidP="00537B78" w:rsidR="004B5ACA">
      <w:r>
        <w:separator/>
      </w:r>
    </w:p>
  </w:footnote>
  <w:footnote w:id="0" w:type="continuationSeparator">
    <w:p w:rsidRDefault="004B5ACA" w:rsidP="00537B78" w:rsidR="004B5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892" w:rsidR="008333A9">
    <w:pPr>
      <w:pStyle w:val="Zaglavlje"/>
    </w:pPr>
    <w:r>
      <w:rPr>
        <w:rStyle w:val="PozadinaSvijetloCrvena"/>
        <w:shd w:fill="auto" w:color="auto" w:val="clear"/>
      </w:rPr>
      <w:t>POSL. BROJ : 6 St-1/15-18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8F1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24A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0F3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80D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042"/>
    <w:rsid w:val="004903CB"/>
    <w:rsid w:val="004905BA"/>
    <w:rsid w:val="00492A30"/>
    <w:rsid w:val="004942E0"/>
    <w:rsid w:val="00494887"/>
    <w:rsid w:val="00494A89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ACA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2B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51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27E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1D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50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353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887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45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982"/>
    <w:rsid w:val="00AB04A3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6FAA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AC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CBD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33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B1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892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D99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97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St-1/2015-18</izvorni_sadrzaj>
    <derivirana_varijabla naziv="DomainObject.Oznaka_1">St-1/2015-18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St-1/2015</izvorni_sadrzaj>
    <derivirana_varijabla naziv="DomainObject.Predmet.OznakaBroj_1">St-1/2015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EGRA društvo s ograničenom odgovornoošću za graditeljstvo i usluge</izvorni_sadrzaj>
    <derivirana_varijabla naziv="DomainObject.Predmet.ProtustrankaFormated_1">  EGRA društvo s ograničenom odgovornoošću za graditeljstvo i usluge</derivirana_varijabla>
  </DomainObject.Predmet.ProtustrankaFormated>
  <DomainObject.Predmet.ProtustrankaFormatedOIB>
    <izvorni_sadrzaj>  EGRA društvo s ograničenom odgovornoošću za graditeljstvo i usluge, OIB 01829491620</izvorni_sadrzaj>
    <derivirana_varijabla naziv="DomainObject.Predmet.ProtustrankaFormatedOIB_1">  EGRA društvo s ograničenom odgovornoošću za graditeljstvo i usluge, OIB 01829491620</derivirana_varijabla>
  </DomainObject.Predmet.ProtustrankaFormatedOIB>
  <DomainObject.Predmet.ProtustrankaFormatedWithAdress>
    <izvorni_sadrzaj> EGRA društvo s ograničenom odgovornoošću za graditeljstvo i usluge, Josipa Kozarca 15, 40000 Čakovec</izvorni_sadrzaj>
    <derivirana_varijabla naziv="DomainObject.Predmet.ProtustrankaFormatedWithAdress_1"> EGRA društvo s ograničenom odgovornoošću za graditeljstvo i usluge, Josipa Kozarca 15, 40000 Čakovec</derivirana_varijabla>
  </DomainObject.Predmet.ProtustrankaFormatedWithAdress>
  <DomainObject.Predmet.ProtustrankaFormatedWithAdressOIB>
    <izvorni_sadrzaj> EGRA društvo s ograničenom odgovornoošću za graditeljstvo i usluge, OIB 01829491620, Josipa Kozarca 15, 40000 Čakovec</izvorni_sadrzaj>
    <derivirana_varijabla naziv="DomainObject.Predmet.ProtustrankaFormatedWithAdressOIB_1"> EGRA društvo s ograničenom odgovornoošću za graditeljstvo i usluge, OIB 01829491620, Josipa Kozarca 15, 40000 Čakovec</derivirana_varijabla>
  </DomainObject.Predmet.ProtustrankaFormatedWithAdressOIB>
  <DomainObject.Predmet.ProtustrankaWithAdress>
    <izvorni_sadrzaj>EGRA društvo s ograničenom odgovornoošću za graditeljstvo i usluge Josipa Kozarca 15, 40000 Čakovec</izvorni_sadrzaj>
    <derivirana_varijabla naziv="DomainObject.Predmet.ProtustrankaWithAdress_1">EGRA društvo s ograničenom odgovornoošću za graditeljstvo i usluge Josipa Kozarca 15, 40000 Čakovec</derivirana_varijabla>
  </DomainObject.Predmet.ProtustrankaWithAdress>
  <DomainObject.Predmet.ProtustrankaWithAdressOIB>
    <izvorni_sadrzaj>EGRA društvo s ograničenom odgovornoošću za graditeljstvo i usluge, OIB 01829491620, Josipa Kozarca 15, 40000 Čakovec</izvorni_sadrzaj>
    <derivirana_varijabla naziv="DomainObject.Predmet.ProtustrankaWithAdressOIB_1">EGRA društvo s ograničenom odgovornoošću za graditeljstvo i usluge, OIB 01829491620, Josipa Kozarca 15, 40000 Čakovec</derivirana_varijabla>
  </DomainObject.Predmet.ProtustrankaWithAdressOIB>
  <DomainObject.Predmet.ProtustrankaNazivFormated>
    <izvorni_sadrzaj>EGRA društvo s ograničenom odgovornoošću za graditeljstvo i usluge</izvorni_sadrzaj>
    <derivirana_varijabla naziv="DomainObject.Predmet.ProtustrankaNazivFormated_1">EGRA društvo s ograničenom odgovornoošću za graditeljstvo i usluge</derivirana_varijabla>
  </DomainObject.Predmet.ProtustrankaNazivFormated>
  <DomainObject.Predmet.ProtustrankaNazivFormatedOIB>
    <izvorni_sadrzaj>EGRA društvo s ograničenom odgovornoošću za graditeljstvo i usluge, OIB 01829491620</izvorni_sadrzaj>
    <derivirana_varijabla naziv="DomainObject.Predmet.ProtustrankaNazivFormatedOIB_1">EGRA društvo s ograničenom odgovornoošću za graditeljstvo i usluge, OIB 01829491620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</izvorni_sadrzaj>
    <derivirana_varijabla naziv="DomainObject.Predmet.StrankaFormatedOIB_1">  Porezna uprava Područni ured Čakovec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O.Keršovanija 11, 40000 Čakovec</izvorni_sadrzaj>
    <derivirana_varijabla naziv="DomainObject.Predmet.StrankaFormatedWithAdressOIB_1"> Porezna uprava Područni ured Čakovec,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599297.70</izvorni_sadrzaj>
    <derivirana_varijabla naziv="DomainObject.Predmet.TrenutnaVrijednost_1">599297.70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</item>
    </izvorni_sadrzaj>
    <derivirana_varijabla naziv="DomainObject.Predmet.StrankaListFormatedOIB_1">
      <item>Porezna uprava Područni ured Čakovec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O.Keršovanija 11, 40000 Čakovec</item>
    </izvorni_sadrzaj>
    <derivirana_varijabla naziv="DomainObject.Predmet.StrankaListFormatedWithAdressOIB_1">
      <item>Porezna uprava Područni ured Čakovec,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EGRA društvo s ograničenom odgovornoošću za graditeljstvo i usluge</item>
    </izvorni_sadrzaj>
    <derivirana_varijabla naziv="DomainObject.Predmet.ProtuStrankaListFormated_1">
      <item>EGRA društvo s ograničenom odgovornoošću za graditeljstvo i usluge</item>
    </derivirana_varijabla>
  </DomainObject.Predmet.ProtuStrankaListFormated>
  <DomainObject.Predmet.ProtuStrankaListFormatedOIB>
    <izvorni_sadrzaj>
      <item>EGRA društvo s ograničenom odgovornoošću za graditeljstvo i usluge, OIB 01829491620</item>
    </izvorni_sadrzaj>
    <derivirana_varijabla naziv="DomainObject.Predmet.ProtuStrankaListFormatedOIB_1">
      <item>EGRA društvo s ograničenom odgovornoošću za graditeljstvo i usluge, OIB 01829491620</item>
    </derivirana_varijabla>
  </DomainObject.Predmet.ProtuStrankaListFormatedOIB>
  <DomainObject.Predmet.ProtuStrankaListFormatedWithAdress>
    <izvorni_sadrzaj>
      <item>EGRA društvo s ograničenom odgovornoošću za graditeljstvo i usluge, Josipa Kozarca 15, 40000 Čakovec</item>
    </izvorni_sadrzaj>
    <derivirana_varijabla naziv="DomainObject.Predmet.ProtuStrankaListFormatedWithAdress_1">
      <item>EGRA društvo s ograničenom odgovornoošću za graditeljstvo i usluge, Josipa Kozarca 15, 40000 Čakovec</item>
    </derivirana_varijabla>
  </DomainObject.Predmet.ProtuStrankaListFormatedWithAdress>
  <DomainObject.Predmet.ProtuStrankaListFormatedWithAdressOIB>
    <izvorni_sadrzaj>
      <item>EGRA društvo s ograničenom odgovornoošću za graditeljstvo i usluge, OIB 01829491620, Josipa Kozarca 15, 40000 Čakovec</item>
    </izvorni_sadrzaj>
    <derivirana_varijabla naziv="DomainObject.Predmet.ProtuStrankaListFormatedWithAdressOIB_1">
      <item>EGRA društvo s ograničenom odgovornoošću za graditeljstvo i usluge, OIB 01829491620, Josipa Kozarca 15, 40000 Čakovec</item>
    </derivirana_varijabla>
  </DomainObject.Predmet.ProtuStrankaListFormatedWithAdressOIB>
  <DomainObject.Predmet.ProtuStrankaListNazivFormated>
    <izvorni_sadrzaj>
      <item>EGRA društvo s ograničenom odgovornoošću za graditeljstvo i usluge</item>
    </izvorni_sadrzaj>
    <derivirana_varijabla naziv="DomainObject.Predmet.ProtuStrankaListNazivFormated_1">
      <item>EGRA društvo s ograničenom odgovornoošću za graditeljstvo i usluge</item>
    </derivirana_varijabla>
  </DomainObject.Predmet.ProtuStrankaListNazivFormated>
  <DomainObject.Predmet.ProtuStrankaListNazivFormatedOIB>
    <izvorni_sadrzaj>
      <item>EGRA društvo s ograničenom odgovornoošću za graditeljstvo i usluge, OIB 01829491620</item>
    </izvorni_sadrzaj>
    <derivirana_varijabla naziv="DomainObject.Predmet.ProtuStrankaListNazivFormatedOIB_1">
      <item>EGRA društvo s ograničenom odgovornoošću za graditeljstvo i usluge, OIB 01829491620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TOMO BOŽIĆ</item>
      <item>DALIBOR KARLOVČEC</item>
      <item>BRANKO SRŠA</item>
    </izvorni_sadrzaj>
    <derivirana_varijabla naziv="DomainObject.Predmet.OstaliListFormated_1">
      <item>Županijsko državno odvjetništvo u Varaždinu</item>
      <item>Oglasna ploča</item>
      <item>Sudski registar</item>
      <item>TOMO BOŽIĆ</item>
      <item>DALIBOR KARLOVČEC</item>
      <item>BRANKO SRŠA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TOMO BOŽIĆ</item>
      <item>DALIBOR KARLOVČEC</item>
      <item>BRANKO SRŠA</item>
    </izvorni_sadrzaj>
    <derivirana_varijabla naziv="DomainObject.Predmet.OstaliListFormatedOIB_1">
      <item>Županijsko državno odvjetništvo u Varaždinu</item>
      <item>Oglasna ploča</item>
      <item>Sudski registar</item>
      <item>TOMO BOŽIĆ</item>
      <item>DALIBOR KARLOVČEC</item>
      <item>BRANKO SRŠA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TOMO BOŽIĆ</item>
      <item>DALIBOR KARLOVČEC, Istarsko naselje br. 5., 40315 Mursko Središće</item>
      <item>BRANKO SRŠA, Peklenica, Glavna br. 6., 40315 Mursko Središće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TOMO BOŽIĆ</item>
      <item>DALIBOR KARLOVČEC</item>
      <item>BRANKO SRŠA</item>
    </izvorni_sadrzaj>
    <derivirana_varijabla naziv="DomainObject.Predmet.OstaliListNazivFormated_1">
      <item>Županijsko državno odvjetništvo u Varaždinu</item>
      <item>Oglasna ploča</item>
      <item>Sudski registar</item>
      <item>TOMO BOŽIĆ</item>
      <item>DALIBOR KARLOVČEC</item>
      <item>BRANKO SRŠA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TOMO BOŽIĆ</item>
      <item>DALIBOR KARLOVČEC</item>
      <item>BRANKO SRŠA</item>
    </izvorni_sadrzaj>
    <derivirana_varijabla naziv="DomainObject.Predmet.OstaliListNazivFormatedOIB_1">
      <item>Županijsko državno odvjetništvo u Varaždinu</item>
      <item>Oglasna ploča</item>
      <item>Sudski registar</item>
      <item>TOMO BOŽIĆ</item>
      <item>DALIBOR KARLOVČEC</item>
      <item>BRANKO SRŠA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St-1/2015-18</izvorni_sadrzaj>
    <derivirana_varijabla naziv="DomainObject.PoslovniBrojDokumenta_1">St-1/2015-18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EGRA društvo s ograničenom odgovornoošću za graditeljstvo i usluge</izvorni_sadrzaj>
    <derivirana_varijabla naziv="DomainObject.Predmet.ProtustrankaIDrugi_1">EGRA društvo s ograničenom odgovornoošću za graditeljstvo i usluge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EGRA društvo s ograničenom odgovornoošću za graditeljstvo i usluge, OIB 01829491620, Josipa Kozarca 15, 40000 Čakovec</izvorni_sadrzaj>
    <derivirana_varijabla naziv="DomainObject.Predmet.ProtustrankaIDrugiAdressOIB_1">EGRA društvo s ograničenom odgovornoošću za graditeljstvo i usluge, OIB 01829491620,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</izvorni_sadrzaj>
    <derivirana_varijabla naziv="DomainObject.Predmet.SudioniciListNaziv_1">
      <item>Porezna uprava Područni ured Čakovec</item>
      <item>EGRA društvo s ograničenom odgovornoošću za graditeljstvo i usluge</item>
      <item>Županijsko državno odvjetništvo u Varaždinu</item>
      <item>Oglasna ploča</item>
      <item>Sudski registar</item>
      <item>TOMO BOŽIĆ</item>
      <item>DALIBOR KARLOVČEC</item>
      <item>BRANKO SRŠA</item>
    </derivirana_varijabla>
  </DomainObject.Predmet.SudioniciListNaziv>
  <DomainObject.Predmet.SudioniciListAdressOIB>
    <izvorni_sadrzaj>
      <item>Porezna uprava Područni ured Čakovec,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</izvorni_sadrzaj>
    <derivirana_varijabla naziv="DomainObject.Predmet.SudioniciListAdressOIB_1">
      <item>Porezna uprava Područni ured Čakovec, O.Keršovanija 11,40000 Čakovec</item>
      <item>EGRA društvo s ograničenom odgovornoošću za graditeljstvo i usluge, OIB 01829491620, Josipa Kozarca 15,40000 Čakovec</item>
      <item>Županijsko državno odvjetništvo u Varaždinu, B.Radića 2,42000 Varaždin</item>
      <item>Oglasna ploča</item>
      <item>Sudski registar, B.Radića 2,42000 Varaždin</item>
      <item>TOMO BOŽIĆ</item>
      <item>DALIBOR KARLOVČEC, Istarsko naselje br. 5.,40315 Mursko Središće</item>
      <item>BRANKO SRŠA, Peklenica, Glavna br. 6.,40315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13DE5-46C7-41EB-A5A8-C8CA9CC66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5598</properties:Characters>
  <properties:Lines>149</properties:Lines>
  <properties:Paragraphs>43</properties:Paragraphs>
  <properties:TotalTime>105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2015-12-17T09:16:00Z</cp:lastPrinted>
  <dcterms:modified xmlns:xsi="http://www.w3.org/2001/XMLSchema-instance" xsi:type="dcterms:W3CDTF">2015-12-17T09:21:00Z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St-1/2015-18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