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F26D86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F26D86">
              <w:rPr>
                <w:noProof/>
                <w:sz w:val="24"/>
              </w:rPr>
              <w:t>110/2018</w:t>
            </w:r>
          </w:p>
        </w:tc>
      </w:tr>
    </w:tbl>
    <w:p w14:textId="1a0fa1b" w14:paraId="1a0fa1b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F26D86" w:rsidRPr="00F26D86">
        <w:rPr>
          <w:rFonts w:eastAsiaTheme="minorHAnsi"/>
          <w:lang w:eastAsia="en-US"/>
        </w:rPr>
        <w:t>AMAG d.o.o., OIB: 32773611578, Split, Šižgorićeva 7</w:t>
      </w:r>
      <w:r w:rsidR="00AC2855" w:rsidRPr="00AC2855">
        <w:t xml:space="preserve">, </w:t>
      </w:r>
      <w:r w:rsidR="00915166">
        <w:t>18</w:t>
      </w:r>
      <w:r w:rsidR="00F26D86">
        <w:t>. travnja</w:t>
      </w:r>
      <w:r w:rsidR="00AC2855">
        <w:rPr>
          <w:rFonts w:eastAsiaTheme="minorHAnsi"/>
          <w:lang w:eastAsia="en-US"/>
        </w:rPr>
        <w:t xml:space="preserve">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F26D86" w:rsidRPr="00F26D86">
        <w:t>AMAG d.o.o., OIB: 32773611578, Split, Šižgorićeva 7</w:t>
      </w:r>
      <w:r w:rsidR="00BC6B7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F26D86">
        <w:t>31. siječnja</w:t>
      </w:r>
      <w:r w:rsidR="00BC6B71">
        <w:t xml:space="preserve"> 201</w:t>
      </w:r>
      <w:r w:rsidR="00F26D86">
        <w:t>8</w:t>
      </w:r>
      <w:r w:rsidR="001B2A86">
        <w:t>.</w:t>
      </w:r>
      <w:r>
        <w:t xml:space="preserve"> zahtjev za provedbu skraćenog stečajnog postupka nad </w:t>
      </w:r>
      <w:r w:rsidR="00F26D86" w:rsidRPr="00F26D86">
        <w:t>AMAG d.o.o., OIB: 32773611578, Split, Šižgorićeva 7</w:t>
      </w:r>
      <w:r w:rsidR="00F82B7D">
        <w:t xml:space="preserve">, </w:t>
      </w:r>
      <w:r w:rsidR="00B91290">
        <w:t xml:space="preserve">navodeći da dužnik nema zaposlenih, a da na dan </w:t>
      </w:r>
      <w:r w:rsidR="00F26D86">
        <w:t>26. siječnja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od </w:t>
      </w:r>
      <w:r w:rsidR="00F26D86">
        <w:t>25.518,44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 xml:space="preserve">i utvrđenja da nije pokrenut drugi postupak brisanja iz sudskog registra, ovaj sud je sukladno odredbi čl. 430. Stečajnog zakona (˝Narodne novine˝ broj 71/15; dalje: SZ) na mrežnoj stranici e-Oglasna ploča sudova </w:t>
      </w:r>
      <w:r w:rsidR="00F26D86">
        <w:t>4. travnja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Odredbom čl. 431. SZ-a propisano je da ako osobe ovlaštene za zastupanje dužnika po zakonu u roku od 15 dana ne podnesu popis imovine i obveza dužnika ili ako iz tog popisa </w:t>
      </w:r>
      <w:r>
        <w:lastRenderedPageBreak/>
        <w:t>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633D8E">
        <w:t>1</w:t>
      </w:r>
      <w:r w:rsidR="00F26D86">
        <w:t>1. travnja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F26D86">
        <w:t>13-14</w:t>
      </w:r>
      <w:r>
        <w:t xml:space="preserve"> spisa) uz koji je dostavio dokaze o postojanju tražbine (list </w:t>
      </w:r>
      <w:r w:rsidR="00F26D86">
        <w:t>15-27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915166">
        <w:t>18</w:t>
      </w:r>
      <w:r w:rsidR="00F26D86">
        <w:t>. travnja</w:t>
      </w:r>
      <w:r w:rsidR="00AC2855">
        <w:t xml:space="preserve">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C09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894E42">
          <w:t>-</w:t>
        </w:r>
        <w:r w:rsidR="00F26D86">
          <w:t>110/2018</w:t>
        </w:r>
      </w:p>
    </w:sdtContent>
  </w:sdt>
  <w:p w:rsidRDefault="00E12C09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52207"/>
    <w:rsid w:val="002B1428"/>
    <w:rsid w:val="002E5954"/>
    <w:rsid w:val="003C2F22"/>
    <w:rsid w:val="00417EA6"/>
    <w:rsid w:val="0049030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C6B71"/>
    <w:rsid w:val="00C030B9"/>
    <w:rsid w:val="00C3273F"/>
    <w:rsid w:val="00C57C28"/>
    <w:rsid w:val="00CF4B89"/>
    <w:rsid w:val="00D50B33"/>
    <w:rsid w:val="00DD0D50"/>
    <w:rsid w:val="00E12C09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2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C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C0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C0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C0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2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C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C0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C0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C0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AMAG d.o.o. za građevinarstvo, trgovinu i ugostiteljstvo</izvorni_sadrzaj>
    <derivirana_varijabla naziv="DomainObject.Predmet.ProtustrankaFormated_1">  AMAG d.o.o. za građevinarstvo, trgovinu i ugostiteljstvo</derivirana_varijabla>
  </DomainObject.Predmet.ProtustrankaFormated>
  <DomainObject.Predmet.ProtustrankaFormatedOIB>
    <izvorni_sadrzaj>  AMAG d.o.o. za građevinarstvo, trgovinu i ugostiteljstvo, OIB 32773611578</izvorni_sadrzaj>
    <derivirana_varijabla naziv="DomainObject.Predmet.ProtustrankaFormatedOIB_1">  AMAG d.o.o. za građevinarstvo, trgovinu i ugostiteljstvo, OIB 32773611578</derivirana_varijabla>
  </DomainObject.Predmet.ProtustrankaFormatedOIB>
  <DomainObject.Predmet.ProtustrankaFormatedWithAdress>
    <izvorni_sadrzaj> AMAG d.o.o. za građevinarstvo, trgovinu i ugostiteljstvo, Šižgorićeva 7, 21000 Split</izvorni_sadrzaj>
    <derivirana_varijabla naziv="DomainObject.Predmet.ProtustrankaFormatedWithAdress_1"> AMAG d.o.o. za građevinarstvo, trgovinu i ugostiteljstvo, Šižgorićeva 7, 21000 Split</derivirana_varijabla>
  </DomainObject.Predmet.ProtustrankaFormatedWithAdress>
  <DomainObject.Predmet.ProtustrankaFormatedWithAdressOIB>
    <izvorni_sadrzaj> AMAG d.o.o. za građevinarstvo, trgovinu i ugostiteljstvo, OIB 32773611578, Šižgorićeva 7, 21000 Split</izvorni_sadrzaj>
    <derivirana_varijabla naziv="DomainObject.Predmet.ProtustrankaFormatedWithAdressOIB_1"> AMAG d.o.o. za građevinarstvo, trgovinu i ugostiteljstvo, OIB 32773611578, Šižgorićeva 7, 21000 Split</derivirana_varijabla>
  </DomainObject.Predmet.ProtustrankaFormatedWithAdressOIB>
  <DomainObject.Predmet.ProtustrankaWithAdress>
    <izvorni_sadrzaj>AMAG d.o.o. za građevinarstvo, trgovinu i ugostiteljstvo Šižgorićeva 7, 21000 Split</izvorni_sadrzaj>
    <derivirana_varijabla naziv="DomainObject.Predmet.ProtustrankaWithAdress_1">AMAG d.o.o. za građevinarstvo, trgovinu i ugostiteljstvo Šižgorićeva 7, 21000 Split</derivirana_varijabla>
  </DomainObject.Predmet.ProtustrankaWithAdress>
  <DomainObject.Predmet.ProtustrankaWithAdressOIB>
    <izvorni_sadrzaj>AMAG d.o.o. za građevinarstvo, trgovinu i ugostiteljstvo, OIB 32773611578, Šižgorićeva 7, 21000 Split</izvorni_sadrzaj>
    <derivirana_varijabla naziv="DomainObject.Predmet.ProtustrankaWithAdressOIB_1">AMAG d.o.o. za građevinarstvo, trgovinu i ugostiteljstvo, OIB 32773611578, Šižgorićeva 7, 21000 Split</derivirana_varijabla>
  </DomainObject.Predmet.ProtustrankaWithAdressOIB>
  <DomainObject.Predmet.ProtustrankaNazivFormated>
    <izvorni_sadrzaj>AMAG d.o.o. za građevinarstvo, trgovinu i ugostiteljstvo</izvorni_sadrzaj>
    <derivirana_varijabla naziv="DomainObject.Predmet.ProtustrankaNazivFormated_1">AMAG d.o.o. za građevinarstvo, trgovinu i ugostiteljstvo</derivirana_varijabla>
  </DomainObject.Predmet.ProtustrankaNazivFormated>
  <DomainObject.Predmet.ProtustrankaNazivFormatedOIB>
    <izvorni_sadrzaj>AMAG d.o.o. za građevinarstvo, trgovinu i ugostiteljstvo, OIB 32773611578</izvorni_sadrzaj>
    <derivirana_varijabla naziv="DomainObject.Predmet.ProtustrankaNazivFormatedOIB_1">AMAG d.o.o. za građevinarstvo, trgovinu i ugostiteljstvo, OIB 32773611578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25518.44</izvorni_sadrzaj>
    <derivirana_varijabla naziv="DomainObject.Predmet.TrenutnaVrijednost_1">25518.44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AMAG d.o.o. za građevinarstvo, trgovinu i ugostiteljstvo</item>
    </izvorni_sadrzaj>
    <derivirana_varijabla naziv="DomainObject.Predmet.ProtuStrankaListFormated_1">
      <item>AMAG d.o.o. za građevinarstvo, trgovinu i ugostiteljstvo</item>
    </derivirana_varijabla>
  </DomainObject.Predmet.ProtuStrankaListFormated>
  <DomainObject.Predmet.ProtuStrankaListFormatedOIB>
    <izvorni_sadrzaj>
      <item>AMAG d.o.o. za građevinarstvo, trgovinu i ugostiteljstvo, OIB 32773611578</item>
    </izvorni_sadrzaj>
    <derivirana_varijabla naziv="DomainObject.Predmet.ProtuStrankaListFormatedOIB_1">
      <item>AMAG d.o.o. za građevinarstvo, trgovinu i ugostiteljstvo, OIB 32773611578</item>
    </derivirana_varijabla>
  </DomainObject.Predmet.ProtuStrankaListFormatedOIB>
  <DomainObject.Predmet.ProtuStrankaListFormatedWithAdress>
    <izvorni_sadrzaj>
      <item>AMAG d.o.o. za građevinarstvo, trgovinu i ugostiteljstvo, Šižgorićeva 7, 21000 Split</item>
    </izvorni_sadrzaj>
    <derivirana_varijabla naziv="DomainObject.Predmet.ProtuStrankaListFormatedWithAdress_1">
      <item>AMAG d.o.o. za građevinarstvo, trgovinu i ugostiteljstvo, Šižgorićeva 7, 21000 Split</item>
    </derivirana_varijabla>
  </DomainObject.Predmet.ProtuStrankaListFormatedWithAdress>
  <DomainObject.Predmet.ProtuStrankaListFormatedWithAdressOIB>
    <izvorni_sadrzaj>
      <item>AMAG d.o.o. za građevinarstvo, trgovinu i ugostiteljstvo, OIB 32773611578, Šižgorićeva 7, 21000 Split</item>
    </izvorni_sadrzaj>
    <derivirana_varijabla naziv="DomainObject.Predmet.ProtuStrankaListFormatedWithAdressOIB_1">
      <item>AMAG d.o.o. za građevinarstvo, trgovinu i ugostiteljstvo, OIB 32773611578, Šižgorićeva 7, 21000 Split</item>
    </derivirana_varijabla>
  </DomainObject.Predmet.ProtuStrankaListFormatedWithAdressOIB>
  <DomainObject.Predmet.ProtuStrankaListNazivFormated>
    <izvorni_sadrzaj>
      <item>AMAG d.o.o. za građevinarstvo, trgovinu i ugostiteljstvo</item>
    </izvorni_sadrzaj>
    <derivirana_varijabla naziv="DomainObject.Predmet.ProtuStrankaListNazivFormated_1">
      <item>AMAG d.o.o. za građevinarstvo, trgovinu i ugostiteljstvo</item>
    </derivirana_varijabla>
  </DomainObject.Predmet.ProtuStrankaListNazivFormated>
  <DomainObject.Predmet.ProtuStrankaListNazivFormatedOIB>
    <izvorni_sadrzaj>
      <item>AMAG d.o.o. za građevinarstvo, trgovinu i ugostiteljstvo, OIB 32773611578</item>
    </izvorni_sadrzaj>
    <derivirana_varijabla naziv="DomainObject.Predmet.ProtuStrankaListNazivFormatedOIB_1">
      <item>AMAG d.o.o. za građevinarstvo, trgovinu i ugostiteljstvo, OIB 32773611578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AMAG d.o.o. za građevinarstvo, trgovinu i ugostiteljstvo</izvorni_sadrzaj>
    <derivirana_varijabla naziv="DomainObject.Predmet.ProtustrankaIDrugi_1">AMAG d.o.o. za građevinarstvo,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AMAG d.o.o. za građevinarstvo, trgovinu i ugostiteljstvo, OIB 32773611578, Šižgorićeva 7, 21000 Split</izvorni_sadrzaj>
    <derivirana_varijabla naziv="DomainObject.Predmet.ProtustrankaIDrugiAdressOIB_1">AMAG d.o.o. za građevinarstvo, trgovinu i ugostiteljstvo, OIB 32773611578, Šižgorićeva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AMAG d.o.o. za građevinarstvo, trgovinu i ugostiteljstvo</item>
      <item>FINANCIJSKA AGENCIJA, RC SPLIT</item>
    </izvorni_sadrzaj>
    <derivirana_varijabla naziv="DomainObject.Predmet.SudioniciListNaziv_1">
      <item>AMAG d.o.o. za građevinarstvo, trgovinu i ugostiteljstvo</item>
      <item>FINANCIJSKA AGENCIJA, RC SPLIT</item>
    </derivirana_varijabla>
  </DomainObject.Predmet.SudioniciListNaziv>
  <DomainObject.Predmet.SudioniciListAdressOIB>
    <izvorni_sadrzaj>
      <item>AMAG d.o.o. za građevinarstvo, trgovinu i ugostiteljstvo, OIB 32773611578, Šižgorićeva 7,21000 Split</item>
      <item>FINANCIJSKA AGENCIJA, RC SPLIT, OIB 85821130368, Mažuranićevo šetalište 24 b,21000 Split</item>
    </izvorni_sadrzaj>
    <derivirana_varijabla naziv="DomainObject.Predmet.SudioniciListAdressOIB_1">
      <item>AMAG d.o.o. za građevinarstvo, trgovinu i ugostiteljstvo, OIB 32773611578, Šižgorićeva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32773611578</item>
      <item>, OIB 85821130368</item>
    </izvorni_sadrzaj>
    <derivirana_varijabla naziv="DomainObject.Predmet.SudioniciListNazivOIB_1">
      <item>, OIB 32773611578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3322</properties:Characters>
  <properties:Lines>79</properties:Lines>
  <properties:Paragraphs>31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2018-04-18T06:16:00Z</cp:lastPrinted>
  <dcterms:modified xmlns:xsi="http://www.w3.org/2001/XMLSchema-instance" xsi:type="dcterms:W3CDTF">2018-04-18T07:00:00Z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(St-110-2018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