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5ff6" w14:paraId="1f45ff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455EB2">
        <w:rPr>
          <w:rFonts w:cs="Times New Roman"/>
        </w:rPr>
        <w:t xml:space="preserve">SANI-MONT GRADITELJSTVO </w:t>
      </w:r>
      <w:r w:rsidR="000B778A">
        <w:rPr>
          <w:rFonts w:cs="Times New Roman"/>
        </w:rPr>
        <w:t xml:space="preserve">d.o.o., </w:t>
      </w:r>
      <w:r w:rsidR="00455EB2">
        <w:rPr>
          <w:rFonts w:cs="Times New Roman"/>
        </w:rPr>
        <w:t>Trnovec</w:t>
      </w:r>
      <w:r w:rsidR="000B778A">
        <w:rPr>
          <w:rFonts w:cs="Times New Roman"/>
        </w:rPr>
        <w:t xml:space="preserve">, </w:t>
      </w:r>
      <w:r w:rsidR="00455EB2">
        <w:rPr>
          <w:rFonts w:cs="Times New Roman"/>
        </w:rPr>
        <w:t>Varaždinska 91</w:t>
      </w:r>
      <w:r w:rsidR="000B778A">
        <w:rPr>
          <w:rFonts w:cs="Times New Roman"/>
        </w:rPr>
        <w:t xml:space="preserve">, OIB: </w:t>
      </w:r>
      <w:r w:rsidR="00455EB2" w:rsidRPr="00455EB2">
        <w:rPr>
          <w:rFonts w:cs="Times New Roman"/>
        </w:rPr>
        <w:t>77524021544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063497">
        <w:rPr>
          <w:b/>
        </w:rPr>
        <w:t>12</w:t>
      </w:r>
      <w:r w:rsidR="009B2BCE">
        <w:rPr>
          <w:b/>
        </w:rPr>
        <w:t>,</w:t>
      </w:r>
      <w:r w:rsidR="00455EB2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455EB2">
        <w:t>Marijan Hrman, Trnovec, Nikole Tesle 4</w:t>
      </w:r>
      <w:r w:rsidR="000C01D3">
        <w:t xml:space="preserve">, </w:t>
      </w:r>
    </w:p>
    <w:p w:rsidRDefault="009C304A" w:rsidP="00455EB2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455EB2" w:rsidRPr="00455EB2">
        <w:rPr>
          <w:rFonts w:cs="Times New Roman"/>
        </w:rPr>
        <w:t xml:space="preserve">SANI-MONT GRADITELJSTVO d.o.o., Trnovec, </w:t>
      </w:r>
      <w:r w:rsidR="00455EB2">
        <w:rPr>
          <w:rFonts w:cs="Times New Roman"/>
        </w:rPr>
        <w:t>Varaždinska 91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455EB2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455EB2" w:rsidRPr="00455EB2">
        <w:t>Marijan</w:t>
      </w:r>
      <w:r w:rsidR="00455EB2">
        <w:t>u</w:t>
      </w:r>
      <w:r w:rsidR="00455EB2" w:rsidRPr="00455EB2">
        <w:t xml:space="preserve"> Hrman</w:t>
      </w:r>
      <w:r w:rsidR="00455EB2">
        <w:t>u</w:t>
      </w:r>
      <w:r w:rsidR="00455EB2" w:rsidRPr="00455EB2">
        <w:t>, Trnovec, Nikole Tesle 4</w:t>
      </w:r>
      <w:r>
        <w:t xml:space="preserve">, </w:t>
      </w:r>
      <w:r w:rsidR="00521989">
        <w:t>OIB:</w:t>
      </w:r>
      <w:r w:rsidR="00063497">
        <w:t xml:space="preserve"> </w:t>
      </w:r>
      <w:r w:rsidR="00455EB2">
        <w:t>14889902454</w:t>
      </w:r>
      <w:r w:rsidR="00521989">
        <w:t xml:space="preserve">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063497">
        <w:t>12</w:t>
      </w:r>
      <w:r w:rsidR="009B2BCE">
        <w:t>,</w:t>
      </w:r>
      <w:r w:rsidR="00455EB2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455EB2" w:rsidRPr="00455EB2">
        <w:rPr>
          <w:rFonts w:cs="Times New Roman"/>
        </w:rPr>
        <w:t>SANI-MONT GRADITELJSTVO d.o.o., Trnovec, Varaždinska 91, OIB: 77524021544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A1A92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455EB2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455EB2" w:rsidRPr="00455EB2">
        <w:rPr>
          <w:rFonts w:cs="Times New Roman"/>
        </w:rPr>
        <w:t xml:space="preserve">SANI-MONT GRADITELJSTVO d.o.o., Trnovec, </w:t>
      </w:r>
      <w:r w:rsidR="00455EB2">
        <w:rPr>
          <w:rFonts w:cs="Times New Roman"/>
        </w:rPr>
        <w:t>Varaždinska 91</w:t>
      </w:r>
      <w:r w:rsidR="000B778A" w:rsidRPr="000B778A">
        <w:rPr>
          <w:rFonts w:cs="Times New Roman"/>
        </w:rPr>
        <w:t xml:space="preserve">, </w:t>
      </w:r>
    </w:p>
    <w:p w:rsidRDefault="009C304A" w:rsidP="0006349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455EB2">
        <w:t>Marijan Hrman, Trnovec, Nikole Tesle 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B6F" w:rsidP="009C304A" w:rsidR="009A7B6F">
      <w:r>
        <w:separator/>
      </w:r>
    </w:p>
  </w:endnote>
  <w:endnote w:id="0" w:type="continuationSeparator">
    <w:p w:rsidRDefault="009A7B6F" w:rsidP="009C304A" w:rsidR="009A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B6F" w:rsidP="009C304A" w:rsidR="009A7B6F">
      <w:r>
        <w:separator/>
      </w:r>
    </w:p>
  </w:footnote>
  <w:footnote w:id="0" w:type="continuationSeparator">
    <w:p w:rsidRDefault="009A7B6F" w:rsidP="009C304A" w:rsidR="009A7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A92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51444F">
      <w:t>90</w:t>
    </w:r>
    <w:r w:rsidR="00455EB2">
      <w:t>7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455EB2">
      <w:t>907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497"/>
    <w:rsid w:val="000A2CE7"/>
    <w:rsid w:val="000B778A"/>
    <w:rsid w:val="000C01D3"/>
    <w:rsid w:val="00103373"/>
    <w:rsid w:val="001B0ED1"/>
    <w:rsid w:val="001E7E3C"/>
    <w:rsid w:val="001F0EF9"/>
    <w:rsid w:val="00391DBA"/>
    <w:rsid w:val="003D3CE4"/>
    <w:rsid w:val="003F2BFE"/>
    <w:rsid w:val="00440D68"/>
    <w:rsid w:val="00444475"/>
    <w:rsid w:val="00454D75"/>
    <w:rsid w:val="00455EB2"/>
    <w:rsid w:val="00473E94"/>
    <w:rsid w:val="0051444F"/>
    <w:rsid w:val="00521989"/>
    <w:rsid w:val="00543EDA"/>
    <w:rsid w:val="00584C46"/>
    <w:rsid w:val="005A3027"/>
    <w:rsid w:val="00660159"/>
    <w:rsid w:val="00697888"/>
    <w:rsid w:val="00782001"/>
    <w:rsid w:val="00811B0F"/>
    <w:rsid w:val="0082366A"/>
    <w:rsid w:val="00826138"/>
    <w:rsid w:val="008263A4"/>
    <w:rsid w:val="00841E7F"/>
    <w:rsid w:val="008C1F14"/>
    <w:rsid w:val="008D1BBB"/>
    <w:rsid w:val="008E3958"/>
    <w:rsid w:val="00900537"/>
    <w:rsid w:val="00954519"/>
    <w:rsid w:val="009A1A92"/>
    <w:rsid w:val="009A7B6F"/>
    <w:rsid w:val="009B2BCE"/>
    <w:rsid w:val="009C19FB"/>
    <w:rsid w:val="009C304A"/>
    <w:rsid w:val="00A564A0"/>
    <w:rsid w:val="00A57A32"/>
    <w:rsid w:val="00A80E19"/>
    <w:rsid w:val="00A83300"/>
    <w:rsid w:val="00AF327D"/>
    <w:rsid w:val="00B73D1F"/>
    <w:rsid w:val="00BE0B3A"/>
    <w:rsid w:val="00C04A9F"/>
    <w:rsid w:val="00C462DB"/>
    <w:rsid w:val="00CE6537"/>
    <w:rsid w:val="00D16253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A1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A1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SANI-MONT GRADITELJSTVO društvo s ograničenom odgovornošću za graditeljstvo, trgovinu i usluge</izvorni_sadrzaj>
    <derivirana_varijabla naziv="DomainObject.Predmet.ProtustrankaFormated_1">  SANI-MONT GRADITELJSTVO društvo s ograničenom odgovornošću za graditeljstvo, trgovinu i usluge</derivirana_varijabla>
  </DomainObject.Predmet.ProtustrankaFormated>
  <DomainObject.Predmet.ProtustrankaFormatedOIB>
    <izvorni_sadrzaj>  SANI-MONT GRADITELJSTVO društvo s ograničenom odgovornošću za graditeljstvo, trgovinu i usluge, OIB 77524021544</izvorni_sadrzaj>
    <derivirana_varijabla naziv="DomainObject.Predmet.ProtustrankaFormatedOIB_1">  SANI-MONT GRADITELJSTVO društvo s ograničenom odgovornošću za graditeljstvo, trgovinu i usluge, OIB 77524021544</derivirana_varijabla>
  </DomainObject.Predmet.ProtustrankaFormatedOIB>
  <DomainObject.Predmet.ProtustrankaFormatedWithAdress>
    <izvorni_sadrzaj> SANI-MONT GRADITELJSTVO društvo s ograničenom odgovornošću za graditeljstvo, trgovinu i usluge, Varaždinska 91, 42202 Trnovec</izvorni_sadrzaj>
    <derivirana_varijabla naziv="DomainObject.Predmet.ProtustrankaFormatedWithAdress_1"> SANI-MONT GRADITELJSTVO društvo s ograničenom odgovornošću za graditeljstvo, trgovinu i usluge, Varaždinska 91, 42202 Trnovec</derivirana_varijabla>
  </DomainObject.Predmet.ProtustrankaFormatedWithAdress>
  <DomainObject.Predmet.ProtustrankaFormatedWithAdressOIB>
    <izvorni_sadrzaj> SANI-MONT GRADITELJSTVO društvo s ograničenom odgovornošću za graditeljstvo, trgovinu i usluge, OIB 77524021544, Varaždinska 91, 42202 Trnovec</izvorni_sadrzaj>
    <derivirana_varijabla naziv="DomainObject.Predmet.ProtustrankaFormatedWithAdressOIB_1"> SANI-MONT GRADITELJSTVO društvo s ograničenom odgovornošću za graditeljstvo, trgovinu i usluge, OIB 77524021544, Varaždinska 91, 42202 Trnovec</derivirana_varijabla>
  </DomainObject.Predmet.ProtustrankaFormatedWithAdressOIB>
  <DomainObject.Predmet.ProtustrankaWithAdress>
    <izvorni_sadrzaj>SANI-MONT GRADITELJSTVO društvo s ograničenom odgovornošću za graditeljstvo, trgovinu i usluge Varaždinska 91, 42202 Trnovec</izvorni_sadrzaj>
    <derivirana_varijabla naziv="DomainObject.Predmet.ProtustrankaWithAdress_1">SANI-MONT GRADITELJSTVO društvo s ograničenom odgovornošću za graditeljstvo, trgovinu i usluge Varaždinska 91, 42202 Trnovec</derivirana_varijabla>
  </DomainObject.Predmet.ProtustrankaWithAdress>
  <DomainObject.Predmet.ProtustrankaWithAdressOIB>
    <izvorni_sadrzaj>SANI-MONT GRADITELJSTVO društvo s ograničenom odgovornošću za graditeljstvo, trgovinu i usluge, OIB 77524021544, Varaždinska 91, 42202 Trnovec</izvorni_sadrzaj>
    <derivirana_varijabla naziv="DomainObject.Predmet.ProtustrankaWithAdressOIB_1">SANI-MONT GRADITELJSTVO društvo s ograničenom odgovornošću za graditeljstvo, trgovinu i usluge, OIB 77524021544, Varaždinska 91, 42202 Trnovec</derivirana_varijabla>
  </DomainObject.Predmet.ProtustrankaWithAdressOIB>
  <DomainObject.Predmet.ProtustrankaNazivFormated>
    <izvorni_sadrzaj>SANI-MONT GRADITELJSTVO društvo s ograničenom odgovornošću za graditeljstvo, trgovinu i usluge</izvorni_sadrzaj>
    <derivirana_varijabla naziv="DomainObject.Predmet.ProtustrankaNazivFormated_1">SANI-MONT GRADITELJSTVO društvo s ograničenom odgovornošću za graditeljstvo, trgovinu i usluge</derivirana_varijabla>
  </DomainObject.Predmet.ProtustrankaNazivFormated>
  <DomainObject.Predmet.ProtustrankaNazivFormatedOIB>
    <izvorni_sadrzaj>SANI-MONT GRADITELJSTVO društvo s ograničenom odgovornošću za graditeljstvo, trgovinu i usluge, OIB 77524021544</izvorni_sadrzaj>
    <derivirana_varijabla naziv="DomainObject.Predmet.ProtustrankaNazivFormatedOIB_1">SANI-MONT GRADITELJSTVO društvo s ograničenom odgovornošću za graditeljstvo, trgovinu i usluge, OIB 77524021544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79711.91</izvorni_sadrzaj>
    <derivirana_varijabla naziv="DomainObject.Predmet.TrenutnaVrijednost_1">79711.91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SANI-MONT GRADITELJSTVO društvo s ograničenom odgovornošću za graditeljstvo, trgovinu i usluge</item>
    </izvorni_sadrzaj>
    <derivirana_varijabla naziv="DomainObject.Predmet.ProtuStrankaListFormated_1">
      <item>SANI-MONT GRADITELJSTVO društvo s ograničenom odgovornošću za graditeljstvo, trgovinu i usluge</item>
    </derivirana_varijabla>
  </DomainObject.Predmet.ProtuStrankaListFormated>
  <DomainObject.Predmet.ProtuStrankaListFormatedOIB>
    <izvorni_sadrzaj>
      <item>SANI-MONT GRADITELJSTVO društvo s ograničenom odgovornošću za graditeljstvo, trgovinu i usluge, OIB 77524021544</item>
    </izvorni_sadrzaj>
    <derivirana_varijabla naziv="DomainObject.Predmet.ProtuStrankaListFormatedOIB_1">
      <item>SANI-MONT GRADITELJSTVO društvo s ograničenom odgovornošću za graditeljstvo, trgovinu i usluge, OIB 77524021544</item>
    </derivirana_varijabla>
  </DomainObject.Predmet.ProtuStrankaListFormatedOIB>
  <DomainObject.Predmet.ProtuStrankaListFormatedWithAdress>
    <izvorni_sadrzaj>
      <item>SANI-MONT GRADITELJSTVO društvo s ograničenom odgovornošću za graditeljstvo, trgovinu i usluge, Varaždinska 91, 42202 Trnovec</item>
    </izvorni_sadrzaj>
    <derivirana_varijabla naziv="DomainObject.Predmet.ProtuStrankaListFormatedWithAdress_1">
      <item>SANI-MONT GRADITELJSTVO društvo s ograničenom odgovornošću za graditeljstvo, trgovinu i usluge, Varaždinska 91, 42202 Trnovec</item>
    </derivirana_varijabla>
  </DomainObject.Predmet.ProtuStrankaListFormatedWithAdress>
  <DomainObject.Predmet.ProtuStrankaListFormatedWithAdressOIB>
    <izvorni_sadrzaj>
      <item>SANI-MONT GRADITELJSTVO društvo s ograničenom odgovornošću za graditeljstvo, trgovinu i usluge, OIB 77524021544, Varaždinska 91, 42202 Trnovec</item>
    </izvorni_sadrzaj>
    <derivirana_varijabla naziv="DomainObject.Predmet.ProtuStrankaListFormatedWithAdressOIB_1">
      <item>SANI-MONT GRADITELJSTVO društvo s ograničenom odgovornošću za graditeljstvo, trgovinu i usluge, OIB 77524021544, Varaždinska 91, 42202 Trnovec</item>
    </derivirana_varijabla>
  </DomainObject.Predmet.ProtuStrankaListFormatedWithAdressOIB>
  <DomainObject.Predmet.ProtuStrankaListNazivFormated>
    <izvorni_sadrzaj>
      <item>SANI-MONT GRADITELJSTVO društvo s ograničenom odgovornošću za graditeljstvo, trgovinu i usluge</item>
    </izvorni_sadrzaj>
    <derivirana_varijabla naziv="DomainObject.Predmet.ProtuStrankaListNazivFormated_1">
      <item>SANI-MONT GRADITELJSTVO društvo s ograničenom odgovornošću za graditeljstvo, trgovinu i usluge</item>
    </derivirana_varijabla>
  </DomainObject.Predmet.ProtuStrankaListNazivFormated>
  <DomainObject.Predmet.ProtuStrankaListNazivFormatedOIB>
    <izvorni_sadrzaj>
      <item>SANI-MONT GRADITELJSTVO društvo s ograničenom odgovornošću za graditeljstvo, trgovinu i usluge, OIB 77524021544</item>
    </izvorni_sadrzaj>
    <derivirana_varijabla naziv="DomainObject.Predmet.ProtuStrankaListNazivFormatedOIB_1">
      <item>SANI-MONT GRADITELJSTVO društvo s ograničenom odgovornošću za graditeljstvo, trgovinu i usluge, OIB 77524021544</item>
    </derivirana_varijabla>
  </DomainObject.Predmet.ProtuStrankaListNazivFormatedOIB>
  <DomainObject.Predmet.OstaliListFormated>
    <izvorni_sadrzaj>
      <item>sudski registar</item>
      <item>Marijan Hrman</item>
    </izvorni_sadrzaj>
    <derivirana_varijabla naziv="DomainObject.Predmet.OstaliListFormated_1">
      <item>sudski registar</item>
      <item>Marijan Hrman</item>
    </derivirana_varijabla>
  </DomainObject.Predmet.OstaliListFormated>
  <DomainObject.Predmet.OstaliListFormatedOIB>
    <izvorni_sadrzaj>
      <item>sudski registar</item>
      <item>Marijan Hrman, OIB 14889902454</item>
    </izvorni_sadrzaj>
    <derivirana_varijabla naziv="DomainObject.Predmet.OstaliListFormatedOIB_1">
      <item>sudski registar</item>
      <item>Marijan Hrman, OIB 14889902454</item>
    </derivirana_varijabla>
  </DomainObject.Predmet.OstaliListFormatedOIB>
  <DomainObject.Predmet.OstaliListFormatedWithAdress>
    <izvorni_sadrzaj>
      <item>sudski registar</item>
      <item>Marijan Hrman, Nikole Tesle 4, 42202 Trnovec</item>
    </izvorni_sadrzaj>
    <derivirana_varijabla naziv="DomainObject.Predmet.OstaliListFormatedWithAdress_1">
      <item>sudski registar</item>
      <item>Marijan Hrman, Nikole Tesle 4, 42202 Trnovec</item>
    </derivirana_varijabla>
  </DomainObject.Predmet.OstaliListFormatedWithAdress>
  <DomainObject.Predmet.OstaliListFormatedWithAdressOIB>
    <izvorni_sadrzaj>
      <item>sudski registar</item>
      <item>Marijan Hrman, OIB 14889902454, Nikole Tesle 4, 42202 Trnovec</item>
    </izvorni_sadrzaj>
    <derivirana_varijabla naziv="DomainObject.Predmet.OstaliListFormatedWithAdressOIB_1">
      <item>sudski registar</item>
      <item>Marijan Hrman, OIB 14889902454, Nikole Tesle 4, 42202 Trnovec</item>
    </derivirana_varijabla>
  </DomainObject.Predmet.OstaliListFormatedWithAdressOIB>
  <DomainObject.Predmet.OstaliListNazivFormated>
    <izvorni_sadrzaj>
      <item>sudski registar</item>
      <item>Marijan Hrman</item>
    </izvorni_sadrzaj>
    <derivirana_varijabla naziv="DomainObject.Predmet.OstaliListNazivFormated_1">
      <item>sudski registar</item>
      <item>Marijan Hrman</item>
    </derivirana_varijabla>
  </DomainObject.Predmet.OstaliListNazivFormated>
  <DomainObject.Predmet.OstaliListNazivFormatedOIB>
    <izvorni_sadrzaj>
      <item>sudski registar</item>
      <item>Marijan Hrman, OIB 14889902454</item>
    </izvorni_sadrzaj>
    <derivirana_varijabla naziv="DomainObject.Predmet.OstaliListNazivFormatedOIB_1">
      <item>sudski registar</item>
      <item>Marijan Hrman, OIB 14889902454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SANI-MONT GRADITELJSTVO društvo s ograničenom odgovornošću za graditeljstvo, trgovinu i usluge</izvorni_sadrzaj>
    <derivirana_varijabla naziv="DomainObject.Predmet.ProtustrankaIDrugi_1">SANI-MONT GRADITELJSTVO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SANI-MONT GRADITELJSTVO društvo s ograničenom odgovornošću za graditeljstvo, trgovinu i usluge, OIB 77524021544, Varaždinska 91, 42202 Trnovec</izvorni_sadrzaj>
    <derivirana_varijabla naziv="DomainObject.Predmet.ProtustrankaIDrugiAdressOIB_1">SANI-MONT GRADITELJSTVO društvo s ograničenom odgovornošću za graditeljstvo, trgovinu i usluge, OIB 77524021544, Varaždinska 91,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SANI-MONT GRADITELJSTVO društvo s ograničenom odgovornošću za graditeljstvo, trgovinu i usluge</item>
      <item>sudski registar</item>
      <item>Marijan Hrman</item>
    </izvorni_sadrzaj>
    <derivirana_varijabla naziv="DomainObject.Predmet.SudioniciListNaziv_1">
      <item>Financijska agencija</item>
      <item>SANI-MONT GRADITELJSTVO društvo s ograničenom odgovornošću za graditeljstvo, trgovinu i usluge</item>
      <item>sudski registar</item>
      <item>Marijan Hrman</item>
    </derivirana_varijabla>
  </DomainObject.Predmet.SudioniciListNaziv>
  <DomainObject.Predmet.SudioniciListAdressOIB>
    <izvorni_sadrzaj>
      <item>Financijska agencija, OIB 85821130368</item>
      <item>SANI-MONT GRADITELJSTVO društvo s ograničenom odgovornošću za graditeljstvo, trgovinu i usluge, OIB 77524021544, Varaždinska 91,42202 Trnovec</item>
      <item>sudski registar</item>
      <item>Marijan Hrman, OIB 14889902454, Nikole Tesle 4,42202 Trnovec</item>
    </izvorni_sadrzaj>
    <derivirana_varijabla naziv="DomainObject.Predmet.SudioniciListAdressOIB_1">
      <item>Financijska agencija, OIB 85821130368</item>
      <item>SANI-MONT GRADITELJSTVO društvo s ograničenom odgovornošću za graditeljstvo, trgovinu i usluge, OIB 77524021544, Varaždinska 91,42202 Trnovec</item>
      <item>sudski registar</item>
      <item>Marijan Hrman, OIB 14889902454, Nikole Tesle 4,42202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77524021544</item>
      <item>, OIB null</item>
      <item>, OIB 14889902454</item>
    </izvorni_sadrzaj>
    <derivirana_varijabla naziv="DomainObject.Predmet.SudioniciListNazivOIB_1">
      <item>, OIB 85821130368</item>
      <item>, OIB 77524021544</item>
      <item>, OIB null</item>
      <item>, OIB 14889902454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1915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2016-09-01T10:43:00Z</dcterms:created>
  <dc:creator>Lea Rogina</dc:creator>
  <cp:lastModifiedBy>Nevenka Vuković</cp:lastModifiedBy>
  <cp:lastPrinted>2016-09-01T10:49:00Z</cp:lastPrinted>
  <dcterms:modified xmlns:xsi="http://www.w3.org/2001/XMLSchema-instance" xsi:type="dcterms:W3CDTF">2016-09-01T10:50:00Z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