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8a90" w14:paraId="dfd8a90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D81FD3" w:rsidRPr="00D81FD3">
        <w:t>MATADOR d.o.o., OIB: 86437539123, Donji Proložac, Donji Proložac bb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F5C87">
        <w:t>9</w:t>
      </w:r>
      <w:r>
        <w:t>. lipnja 2017</w:t>
      </w:r>
      <w:r w:rsidRPr="008A50DA">
        <w:t xml:space="preserve">. godine sa početkom u </w:t>
      </w:r>
      <w:r>
        <w:t>0</w:t>
      </w:r>
      <w:r w:rsidR="00863EC8">
        <w:t>9</w:t>
      </w:r>
      <w:r w:rsidR="00D81FD3">
        <w:t>:3</w:t>
      </w:r>
      <w:r w:rsidRPr="008A50DA">
        <w:t xml:space="preserve">0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mrežna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863EC8">
      <w:t>11</w:t>
    </w:r>
    <w:r w:rsidR="00D81FD3">
      <w:t>25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63EC8"/>
    <w:rsid w:val="008707ED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MATADOR, za proizvodnju proizvoda od metala, društvo s ograničenom odgovornošću</izvorni_sadrzaj>
    <derivirana_varijabla naziv="DomainObject.Predmet.ProtustrankaFormated_1">  MATADOR, za proizvodnju proizvoda od metala, društvo s ograničenom odgovornošću</derivirana_varijabla>
  </DomainObject.Predmet.ProtustrankaFormated>
  <DomainObject.Predmet.ProtustrankaFormatedOIB>
    <izvorni_sadrzaj>  MATADOR, za proizvodnju proizvoda od metala, društvo s ograničenom odgovornošću, OIB 86437539123</izvorni_sadrzaj>
    <derivirana_varijabla naziv="DomainObject.Predmet.ProtustrankaFormatedOIB_1">  MATADOR, za proizvodnju proizvoda od metala, društvo s ograničenom odgovornošću, OIB 86437539123</derivirana_varijabla>
  </DomainObject.Predmet.ProtustrankaFormatedOIB>
  <DomainObject.Predmet.ProtustrankaFormatedWithAdress>
    <izvorni_sadrzaj> MATADOR, za proizvodnju proizvoda od metala, društvo s ograničenom odgovornošću, Donji Proložac 0, 21260 Donji Proložac</izvorni_sadrzaj>
    <derivirana_varijabla naziv="DomainObject.Predmet.ProtustrankaFormatedWithAdress_1"> MATADOR, za proizvodnju proizvoda od metala, društvo s ograničenom odgovornošću, Donji Proložac 0, 21260 Donji Proložac</derivirana_varijabla>
  </DomainObject.Predmet.ProtustrankaFormatedWithAdress>
  <DomainObject.Predmet.ProtustrankaFormatedWithAdressOIB>
    <izvorni_sadrzaj> MATADOR, za proizvodnju proizvoda od metala, društvo s ograničenom odgovornošću, OIB 86437539123, Donji Proložac 0, 21260 Donji Proložac</izvorni_sadrzaj>
    <derivirana_varijabla naziv="DomainObject.Predmet.ProtustrankaFormatedWithAdressOIB_1"> MATADOR, za proizvodnju proizvoda od metala, društvo s ograničenom odgovornošću, OIB 86437539123, Donji Proložac 0, 21260 Donji Proložac</derivirana_varijabla>
  </DomainObject.Predmet.ProtustrankaFormatedWithAdressOIB>
  <DomainObject.Predmet.ProtustrankaWithAdress>
    <izvorni_sadrzaj>MATADOR, za proizvodnju proizvoda od metala, društvo s ograničenom odgovornošću Donji Proložac 0, 21260 Donji Proložac</izvorni_sadrzaj>
    <derivirana_varijabla naziv="DomainObject.Predmet.ProtustrankaWithAdress_1">MATADOR, za proizvodnju proizvoda od metala, društvo s ograničenom odgovornošću Donji Proložac 0, 21260 Donji Proložac</derivirana_varijabla>
  </DomainObject.Predmet.ProtustrankaWithAdress>
  <DomainObject.Predmet.ProtustrankaWithAdressOIB>
    <izvorni_sadrzaj>MATADOR, za proizvodnju proizvoda od metala, društvo s ograničenom odgovornošću, OIB 86437539123, Donji Proložac 0, 21260 Donji Proložac</izvorni_sadrzaj>
    <derivirana_varijabla naziv="DomainObject.Predmet.ProtustrankaWithAdressOIB_1">MATADOR, za proizvodnju proizvoda od metala, društvo s ograničenom odgovornošću, OIB 86437539123, Donji Proložac 0, 21260 Donji Proložac</derivirana_varijabla>
  </DomainObject.Predmet.ProtustrankaWithAdressOIB>
  <DomainObject.Predmet.ProtustrankaNazivFormated>
    <izvorni_sadrzaj>MATADOR, za proizvodnju proizvoda od metala, društvo s ograničenom odgovornošću</izvorni_sadrzaj>
    <derivirana_varijabla naziv="DomainObject.Predmet.ProtustrankaNazivFormated_1">MATADOR, za proizvodnju proizvoda od metala, društvo s ograničenom odgovornošću</derivirana_varijabla>
  </DomainObject.Predmet.ProtustrankaNazivFormated>
  <DomainObject.Predmet.ProtustrankaNazivFormatedOIB>
    <izvorni_sadrzaj>MATADOR, za proizvodnju proizvoda od metala, društvo s ograničenom odgovornošću, OIB 86437539123</izvorni_sadrzaj>
    <derivirana_varijabla naziv="DomainObject.Predmet.ProtustrankaNazivFormatedOIB_1">MATADOR, za proizvodnju proizvoda od metala, društvo s ograničenom odgovornošću, OIB 86437539123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552247.51</izvorni_sadrzaj>
    <derivirana_varijabla naziv="DomainObject.Predmet.TrenutnaVrijednost_1">552247.51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MATADOR, za proizvodnju proizvoda od metala, društvo s ograničenom odgovornošću</item>
    </izvorni_sadrzaj>
    <derivirana_varijabla naziv="DomainObject.Predmet.ProtuStrankaListFormated_1">
      <item>MATADOR, za proizvodnju proizvoda od metala, društvo s ograničenom odgovornošću</item>
    </derivirana_varijabla>
  </DomainObject.Predmet.ProtuStrankaListFormated>
  <DomainObject.Predmet.ProtuStrankaListFormatedOIB>
    <izvorni_sadrzaj>
      <item>MATADOR, za proizvodnju proizvoda od metala, društvo s ograničenom odgovornošću, OIB 86437539123</item>
    </izvorni_sadrzaj>
    <derivirana_varijabla naziv="DomainObject.Predmet.ProtuStrankaListFormatedOIB_1">
      <item>MATADOR, za proizvodnju proizvoda od metala, društvo s ograničenom odgovornošću, OIB 86437539123</item>
    </derivirana_varijabla>
  </DomainObject.Predmet.ProtuStrankaListFormatedOIB>
  <DomainObject.Predmet.ProtuStrankaListFormatedWithAdress>
    <izvorni_sadrzaj>
      <item>MATADOR, za proizvodnju proizvoda od metala, društvo s ograničenom odgovornošću, Donji Proložac 0, 21260 Donji Proložac</item>
    </izvorni_sadrzaj>
    <derivirana_varijabla naziv="DomainObject.Predmet.ProtuStrankaListFormatedWithAdress_1">
      <item>MATADOR, za proizvodnju proizvoda od metala, društvo s ograničenom odgovornošću, Donji Proložac 0, 21260 Donji Proložac</item>
    </derivirana_varijabla>
  </DomainObject.Predmet.ProtuStrankaListFormatedWithAdress>
  <DomainObject.Predmet.ProtuStrankaListFormatedWithAdressOIB>
    <izvorni_sadrzaj>
      <item>MATADOR, za proizvodnju proizvoda od metala, društvo s ograničenom odgovornošću, OIB 86437539123, Donji Proložac 0, 21260 Donji Proložac</item>
    </izvorni_sadrzaj>
    <derivirana_varijabla naziv="DomainObject.Predmet.ProtuStrankaListFormatedWithAdressOIB_1">
      <item>MATADOR, za proizvodnju proizvoda od metala, društvo s ograničenom odgovornošću, OIB 86437539123, Donji Proložac 0, 21260 Donji Proložac</item>
    </derivirana_varijabla>
  </DomainObject.Predmet.ProtuStrankaListFormatedWithAdressOIB>
  <DomainObject.Predmet.ProtuStrankaListNazivFormated>
    <izvorni_sadrzaj>
      <item>MATADOR, za proizvodnju proizvoda od metala, društvo s ograničenom odgovornošću</item>
    </izvorni_sadrzaj>
    <derivirana_varijabla naziv="DomainObject.Predmet.ProtuStrankaListNazivFormated_1">
      <item>MATADOR, za proizvodnju proizvoda od metala, društvo s ograničenom odgovornošću</item>
    </derivirana_varijabla>
  </DomainObject.Predmet.ProtuStrankaListNazivFormated>
  <DomainObject.Predmet.ProtuStrankaListNazivFormatedOIB>
    <izvorni_sadrzaj>
      <item>MATADOR, za proizvodnju proizvoda od metala, društvo s ograničenom odgovornošću, OIB 86437539123</item>
    </izvorni_sadrzaj>
    <derivirana_varijabla naziv="DomainObject.Predmet.ProtuStrankaListNazivFormatedOIB_1">
      <item>MATADOR, za proizvodnju proizvoda od metala, društvo s ograničenom odgovornošću, OIB 86437539123</item>
    </derivirana_varijabla>
  </DomainObject.Predmet.ProtuStrankaListNazivFormatedOIB>
  <DomainObject.Predmet.OstaliListFormated>
    <izvorni_sadrzaj>
      <item>Mate Grbavac</item>
    </izvorni_sadrzaj>
    <derivirana_varijabla naziv="DomainObject.Predmet.OstaliListFormated_1">
      <item>Mate Grbavac</item>
    </derivirana_varijabla>
  </DomainObject.Predmet.OstaliListFormated>
  <DomainObject.Predmet.OstaliListFormatedOIB>
    <izvorni_sadrzaj>
      <item>Mate Grbavac, OIB 00510025934</item>
    </izvorni_sadrzaj>
    <derivirana_varijabla naziv="DomainObject.Predmet.OstaliListFormatedOIB_1">
      <item>Mate Grbavac, OIB 00510025934</item>
    </derivirana_varijabla>
  </DomainObject.Predmet.OstaliListFormatedOIB>
  <DomainObject.Predmet.OstaliListFormatedWithAdress>
    <izvorni_sadrzaj>
      <item>Mate Grbavac, Put Grbavaca 30, 21260 Postranje</item>
    </izvorni_sadrzaj>
    <derivirana_varijabla naziv="DomainObject.Predmet.OstaliListFormatedWithAdress_1">
      <item>Mate Grbavac, Put Grbavaca 30, 21260 Postranje</item>
    </derivirana_varijabla>
  </DomainObject.Predmet.OstaliListFormatedWithAdress>
  <DomainObject.Predmet.OstaliListFormatedWithAdressOIB>
    <izvorni_sadrzaj>
      <item>Mate Grbavac, OIB 00510025934, Put Grbavaca 30, 21260 Postranje</item>
    </izvorni_sadrzaj>
    <derivirana_varijabla naziv="DomainObject.Predmet.OstaliListFormatedWithAdressOIB_1">
      <item>Mate Grbavac, OIB 00510025934, Put Grbavaca 30, 21260 Postranje</item>
    </derivirana_varijabla>
  </DomainObject.Predmet.OstaliListFormatedWithAdressOIB>
  <DomainObject.Predmet.OstaliListNazivFormated>
    <izvorni_sadrzaj>
      <item>Mate Grbavac</item>
    </izvorni_sadrzaj>
    <derivirana_varijabla naziv="DomainObject.Predmet.OstaliListNazivFormated_1">
      <item>Mate Grbavac</item>
    </derivirana_varijabla>
  </DomainObject.Predmet.OstaliListNazivFormated>
  <DomainObject.Predmet.OstaliListNazivFormatedOIB>
    <izvorni_sadrzaj>
      <item>Mate Grbavac, OIB 00510025934</item>
    </izvorni_sadrzaj>
    <derivirana_varijabla naziv="DomainObject.Predmet.OstaliListNazivFormatedOIB_1">
      <item>Mate Grbavac, OIB 00510025934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MATADOR, za proizvodnju proizvoda od metala, društvo s ograničenom odgovornošću</izvorni_sadrzaj>
    <derivirana_varijabla naziv="DomainObject.Predmet.ProtustrankaIDrugi_1">MATADOR, za proizvodnju proizvoda od metala,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MATADOR, za proizvodnju proizvoda od metala, društvo s ograničenom odgovornošću, OIB 86437539123, Donji Proložac 0, 21260 Donji Proložac</izvorni_sadrzaj>
    <derivirana_varijabla naziv="DomainObject.Predmet.ProtustrankaIDrugiAdressOIB_1">MATADOR, za proizvodnju proizvoda od metala, društvo s ograničenom odgovornošću, OIB 86437539123, Donji Proložac 0,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MATADOR, za proizvodnju proizvoda od metala, društvo s ograničenom odgovornošću</item>
      <item>FINANCIJSKA AGENCIJA, RC SPLIT</item>
      <item>Mate Grbavac</item>
    </izvorni_sadrzaj>
    <derivirana_varijabla naziv="DomainObject.Predmet.SudioniciListNaziv_1">
      <item>MATADOR, za proizvodnju proizvoda od metala, društvo s ograničenom odgovornošću</item>
      <item>FINANCIJSKA AGENCIJA, RC SPLIT</item>
      <item>Mate Grbavac</item>
    </derivirana_varijabla>
  </DomainObject.Predmet.SudioniciListNaziv>
  <DomainObject.Predmet.SudioniciListAdressOIB>
    <izvorni_sadrzaj>
      <item>MATADOR, za proizvodnju proizvoda od metala, društvo s ograničenom odgovornošću, OIB 86437539123, Donji Proložac 0,21260 Donji Proložac</item>
      <item>FINANCIJSKA AGENCIJA, RC SPLIT, OIB 85821130368, Mažuranićevo šetalište 24 b,21000 Split</item>
      <item>Mate Grbavac, OIB 00510025934, Put Grbavaca 30,21260 Postranje</item>
    </izvorni_sadrzaj>
    <derivirana_varijabla naziv="DomainObject.Predmet.SudioniciListAdressOIB_1">
      <item>MATADOR, za proizvodnju proizvoda od metala, društvo s ograničenom odgovornošću, OIB 86437539123, Donji Proložac 0,21260 Donji Proložac</item>
      <item>FINANCIJSKA AGENCIJA, RC SPLIT, OIB 85821130368, Mažuranićevo šetalište 24 b,21000 Split</item>
      <item>Mate Grbavac, OIB 00510025934, Put Grbavaca 30,21260 Postranje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86437539123</item>
      <item>, OIB 85821130368</item>
      <item>, OIB 00510025934</item>
    </izvorni_sadrzaj>
    <derivirana_varijabla naziv="DomainObject.Predmet.SudioniciListNazivOIB_1">
      <item>, OIB 86437539123</item>
      <item>, OIB 85821130368</item>
      <item>, OIB 00510025934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690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2017-05-09T06:15:00Z</dcterms:created>
  <dc:creator>nmarunica</dc:creator>
  <cp:lastModifiedBy>Ana Golub Gruić</cp:lastModifiedBy>
  <cp:lastPrinted>2017-05-09T06:14:00Z</cp:lastPrinted>
  <dcterms:modified xmlns:xsi="http://www.w3.org/2001/XMLSchema-instance" xsi:type="dcterms:W3CDTF">2017-05-09T07:44:00Z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