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2801" w14:paraId="3222801" w:rsidRDefault="00AE649C" w:rsidP="001459F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459FB" w:rsidP="001459F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459FB" w:rsidP="001459FB" w:rsidR="001459FB">
      <w:pPr>
        <w:pStyle w:val="SudNaziv"/>
      </w:pPr>
      <w:r>
        <w:t>TRGOVAČKI SUD U VARAŽDINU</w:t>
      </w: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</w:pPr>
      <w:r>
        <w:t xml:space="preserve">                                        U  I M E  R E P U B L I K E  H R V A T S K E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jc w:val="center"/>
      </w:pPr>
      <w:r>
        <w:t>R J E Š E NJ E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HOTEL PORTO d.o.o. Varaždin, Zagrebačka 87, OIB: 16629230550, dana 7. travnja 2016., </w:t>
      </w:r>
    </w:p>
    <w:p w:rsidRDefault="001459FB" w:rsidP="001459FB" w:rsidR="001459FB">
      <w:pPr>
        <w:spacing w:after="0"/>
        <w:jc w:val="both"/>
      </w:pPr>
    </w:p>
    <w:p w:rsidRDefault="001459FB" w:rsidP="001459FB" w:rsidR="001459FB">
      <w:pPr>
        <w:spacing w:after="0"/>
        <w:jc w:val="center"/>
      </w:pPr>
      <w:r>
        <w:t>r i j e š i o  j e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HOTEL PORTO d.o.o. Varaždin, Zagrebačka 87, OIB: 16629230550, s danom 7. travnja 2016. u 11,30 sati.</w:t>
      </w:r>
    </w:p>
    <w:p w:rsidRDefault="001459FB" w:rsidP="001459FB" w:rsidR="001459FB">
      <w:pPr>
        <w:spacing w:after="0"/>
        <w:ind w:hanging="705" w:left="1413"/>
        <w:jc w:val="both"/>
      </w:pPr>
    </w:p>
    <w:p w:rsidRDefault="001459FB" w:rsidP="001459FB" w:rsidR="001459FB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HOTEL PORTO d.o.o. Varaždin, Zagrebačka 87, OIB: 16629230550.</w:t>
      </w:r>
    </w:p>
    <w:p w:rsidRDefault="001459FB" w:rsidP="001459FB" w:rsidR="001459FB">
      <w:pPr>
        <w:spacing w:after="0"/>
        <w:ind w:hanging="708" w:left="1413"/>
        <w:jc w:val="both"/>
      </w:pPr>
    </w:p>
    <w:p w:rsidRDefault="001459FB" w:rsidP="001459FB" w:rsidR="001459FB">
      <w:pPr>
        <w:spacing w:after="0"/>
        <w:ind w:hanging="705" w:left="1410"/>
        <w:jc w:val="both"/>
      </w:pPr>
      <w:r>
        <w:t>III</w:t>
      </w:r>
      <w:r>
        <w:tab/>
        <w:t>Za stečajnog upravitelja imenuje se Ivan Prpić iz Zagreba, Hruševečka 11, OIB: 16795120342.</w:t>
      </w:r>
    </w:p>
    <w:p w:rsidRDefault="001459FB" w:rsidP="001459FB" w:rsidR="001459FB">
      <w:pPr>
        <w:spacing w:after="0"/>
        <w:ind w:hanging="705" w:left="1410"/>
        <w:jc w:val="both"/>
      </w:pPr>
    </w:p>
    <w:p w:rsidRDefault="001459FB" w:rsidP="001459FB" w:rsidR="001459F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459FB" w:rsidP="001459FB" w:rsidR="001459FB">
      <w:pPr>
        <w:spacing w:after="0"/>
        <w:jc w:val="both"/>
      </w:pPr>
    </w:p>
    <w:p w:rsidRDefault="001459FB" w:rsidP="001459FB" w:rsidR="001459FB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HOTEL PORTO d.o.o. Varaždin, Zagrebačka 87, OIB: 16629230550, bit će brisan iz sudskog registra.</w:t>
      </w: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  <w:jc w:val="center"/>
      </w:pPr>
      <w:r>
        <w:t>Obrazloženje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jc w:val="both"/>
      </w:pPr>
      <w:r>
        <w:tab/>
        <w:t>Predlagatelj Financijska agencija Regionalni centar Zagreb, Podružnica Varaždin je dana 11.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</w:t>
      </w:r>
      <w: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  <w:jc w:val="center"/>
      </w:pPr>
      <w:r>
        <w:t>U Varaždinu 7. travnja 2016.</w:t>
      </w:r>
    </w:p>
    <w:p w:rsidRDefault="001459FB" w:rsidP="001459FB" w:rsidR="001459FB">
      <w:pPr>
        <w:spacing w:after="0"/>
        <w:jc w:val="center"/>
      </w:pPr>
    </w:p>
    <w:p w:rsidRDefault="001459FB" w:rsidP="001459FB" w:rsidR="001459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1459FB" w:rsidP="001459FB" w:rsidR="001459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 Marija Levanić-Škerbić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59FB" w:rsidP="001459FB" w:rsidR="001459FB">
      <w:pPr>
        <w:spacing w:after="0"/>
      </w:pPr>
      <w:r>
        <w:tab/>
      </w:r>
    </w:p>
    <w:p w:rsidRDefault="001459FB" w:rsidP="001459FB" w:rsidR="001459FB">
      <w:pPr>
        <w:spacing w:after="0"/>
        <w:ind w:firstLine="708"/>
      </w:pPr>
      <w:r>
        <w:t>Uputa o pravnom lijeku:</w:t>
      </w:r>
    </w:p>
    <w:p w:rsidRDefault="001459FB" w:rsidP="001459FB" w:rsidR="001459F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459FB" w:rsidP="001459FB" w:rsidR="001459F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</w:pPr>
    </w:p>
    <w:p w:rsidRDefault="001459FB" w:rsidP="001459FB" w:rsidR="001459FB">
      <w:pPr>
        <w:spacing w:after="0"/>
      </w:pPr>
      <w:r>
        <w:t>DNA:</w:t>
      </w:r>
    </w:p>
    <w:p w:rsidRDefault="001459FB" w:rsidP="001459FB" w:rsidR="001459F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459FB" w:rsidP="001459FB" w:rsidR="001459F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>Dužnik HOTEL PORTO d.o.o. Varaždin, Zagrebačka 87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>Osoba ovlaštena za zastupanje Ivan Parat iz Varaždina, I.G. Kovačića 10</w:t>
      </w:r>
    </w:p>
    <w:p w:rsidRDefault="001459FB" w:rsidP="001459FB" w:rsidR="001459F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Čakovec, O. Keršovanija 11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>Stečajni upravitelj Ivan Prpić iz Zagreba, Hruševečka 11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>e- Oglasna ploča suda</w:t>
      </w:r>
    </w:p>
    <w:p w:rsidRDefault="001459FB" w:rsidP="001459FB" w:rsidR="001459FB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1459FB" w:rsidR="00AE649C" w:rsidRPr="00B76F3C">
      <w:pPr>
        <w:pStyle w:val="SudSjedite"/>
      </w:pPr>
      <w:r>
        <w:tab/>
      </w:r>
    </w:p>
    <w:p w:rsidRDefault="00CB0EA4" w:rsidP="001459FB" w:rsidR="00CB0EA4">
      <w:pPr>
        <w:pStyle w:val="Naslovdokumenta"/>
        <w:spacing w:after="0"/>
      </w:pPr>
    </w:p>
    <w:p w:rsidRDefault="0071688E" w:rsidP="001459FB" w:rsidR="0071688E">
      <w:pPr>
        <w:pStyle w:val="Poetniodjeljak"/>
        <w:spacing w:after="0"/>
      </w:pPr>
    </w:p>
    <w:p w:rsidRDefault="00A21F0D" w:rsidP="001459FB" w:rsidR="00A21F0D">
      <w:pPr>
        <w:pStyle w:val="NormaleSPIS"/>
        <w:spacing w:after="0"/>
        <w:rPr>
          <w:noProof/>
        </w:rPr>
      </w:pPr>
    </w:p>
    <w:p w:rsidRDefault="00DA0242" w:rsidP="001459F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9FB" w:rsidR="008333A9">
    <w:pPr>
      <w:pStyle w:val="Zaglavlje"/>
    </w:pPr>
    <w:r>
      <w:rPr>
        <w:rStyle w:val="PozadinaSvijetloCrvena"/>
        <w:shd w:fill="auto" w:color="auto" w:val="clear"/>
      </w:rPr>
      <w:t>Poslovni broj: 7 St-772/15-5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FB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6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St-772/2015-5</izvorni_sadrzaj>
    <derivirana_varijabla naziv="DomainObject.Oznaka_1">St-772/2015-5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PORTO društvo s ograničenom odgovornošću za turističke i ugostiteljske usluge</izvorni_sadrzaj>
    <derivirana_varijabla naziv="DomainObject.Predmet.ProtustrankaFormated_1">  HOTEL PORTO društvo s ograničenom odgovornošću za turističke i ugostiteljske usluge</derivirana_varijabla>
  </DomainObject.Predmet.ProtustrankaFormated>
  <DomainObject.Predmet.ProtustrankaFormatedOIB>
    <izvorni_sadrzaj>  HOTEL PORTO društvo s ograničenom odgovornošću za turističke i ugostiteljske usluge, OIB 16629230550</izvorni_sadrzaj>
    <derivirana_varijabla naziv="DomainObject.Predmet.ProtustrankaFormatedOIB_1">  HOTEL PORTO društvo s ograničenom odgovornošću za turističke i ugostiteljske usluge, OIB 16629230550</derivirana_varijabla>
  </DomainObject.Predmet.ProtustrankaFormatedOIB>
  <DomainObject.Predmet.ProtustrankaFormatedWithAdress>
    <izvorni_sadrzaj> HOTEL PORTO društvo s ograničenom odgovornošću za turističke i ugostiteljske usluge, Zagrebačka 87, 42000 Varaždin</izvorni_sadrzaj>
    <derivirana_varijabla naziv="DomainObject.Predmet.ProtustrankaFormatedWithAdress_1"> HOTEL PORTO društvo s ograničenom odgovornošću za turističke i ugostiteljske usluge, Zagrebačka 87, 42000 Varaždin</derivirana_varijabla>
  </DomainObject.Predmet.ProtustrankaFormatedWithAdress>
  <DomainObject.Predmet.ProtustrankaFormatedWithAdressOIB>
    <izvorni_sadrzaj> HOTEL PORTO društvo s ograničenom odgovornošću za turističke i ugostiteljske usluge, OIB 16629230550, Zagrebačka 87, 42000 Varaždin</izvorni_sadrzaj>
    <derivirana_varijabla naziv="DomainObject.Predmet.ProtustrankaFormatedWithAdressOIB_1"> HOTEL PORTO društvo s ograničenom odgovornošću za turističke i ugostiteljske usluge, OIB 16629230550, Zagrebačka 87, 42000 Varaždin</derivirana_varijabla>
  </DomainObject.Predmet.ProtustrankaFormatedWithAdressOIB>
  <DomainObject.Predmet.ProtustrankaWithAdress>
    <izvorni_sadrzaj>HOTEL PORTO društvo s ograničenom odgovornošću za turističke i ugostiteljske usluge Zagrebačka 87, 42000 Varaždin</izvorni_sadrzaj>
    <derivirana_varijabla naziv="DomainObject.Predmet.ProtustrankaWithAdress_1">HOTEL PORTO društvo s ograničenom odgovornošću za turističke i ugostiteljske usluge Zagrebačka 87, 42000 Varaždin</derivirana_varijabla>
  </DomainObject.Predmet.ProtustrankaWithAdress>
  <DomainObject.Predmet.ProtustrankaWithAdressOIB>
    <izvorni_sadrzaj>HOTEL PORTO društvo s ograničenom odgovornošću za turističke i ugostiteljske usluge, OIB 16629230550, Zagrebačka 87, 42000 Varaždin</izvorni_sadrzaj>
    <derivirana_varijabla naziv="DomainObject.Predmet.ProtustrankaWithAdressOIB_1">HOTEL PORTO društvo s ograničenom odgovornošću za turističke i ugostiteljske usluge, OIB 16629230550, Zagrebačka 87, 42000 Varaždin</derivirana_varijabla>
  </DomainObject.Predmet.ProtustrankaWithAdressOIB>
  <DomainObject.Predmet.ProtustrankaNazivFormated>
    <izvorni_sadrzaj>HOTEL PORTO društvo s ograničenom odgovornošću za turističke i ugostiteljske usluge</izvorni_sadrzaj>
    <derivirana_varijabla naziv="DomainObject.Predmet.ProtustrankaNazivFormated_1">HOTEL PORTO društvo s ograničenom odgovornošću za turističke i ugostiteljske usluge</derivirana_varijabla>
  </DomainObject.Predmet.ProtustrankaNazivFormated>
  <DomainObject.Predmet.ProtustrankaNazivFormatedOIB>
    <izvorni_sadrzaj>HOTEL PORTO društvo s ograničenom odgovornošću za turističke i ugostiteljske usluge, OIB 16629230550</izvorni_sadrzaj>
    <derivirana_varijabla naziv="DomainObject.Predmet.ProtustrankaNazivFormatedOIB_1">HOTEL PORTO društvo s ograničenom odgovornošću za turističke i ugostiteljske usluge, OIB 16629230550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46313204.82</izvorni_sadrzaj>
    <derivirana_varijabla naziv="DomainObject.Predmet.TrenutnaVrijednost_1">46313204.82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PORTO društvo s ograničenom odgovornošću za turističke i ugostiteljske usluge</item>
    </izvorni_sadrzaj>
    <derivirana_varijabla naziv="DomainObject.Predmet.ProtuStrankaListFormated_1">
      <item>HOTEL PORTO društvo s ograničenom odgovornošću za turističke i ugostiteljske usluge</item>
    </derivirana_varijabla>
  </DomainObject.Predmet.ProtuStrankaListFormated>
  <DomainObject.Predmet.ProtuStrankaListFormatedOIB>
    <izvorni_sadrzaj>
      <item>HOTEL PORTO društvo s ograničenom odgovornošću za turističke i ugostiteljske usluge, OIB 16629230550</item>
    </izvorni_sadrzaj>
    <derivirana_varijabla naziv="DomainObject.Predmet.ProtuStrankaListFormatedOIB_1">
      <item>HOTEL PORTO društvo s ograničenom odgovornošću za turističke i ugostiteljske usluge, OIB 16629230550</item>
    </derivirana_varijabla>
  </DomainObject.Predmet.ProtuStrankaListFormatedOIB>
  <DomainObject.Predmet.ProtuStrankaListFormatedWithAdress>
    <izvorni_sadrzaj>
      <item>HOTEL PORTO društvo s ograničenom odgovornošću za turističke i ugostiteljske usluge, Zagrebačka 87, 42000 Varaždin</item>
    </izvorni_sadrzaj>
    <derivirana_varijabla naziv="DomainObject.Predmet.ProtuStrankaListFormatedWithAdress_1">
      <item>HOTEL PORTO društvo s ograničenom odgovornošću za turističke i ugostiteljske usluge, Zagrebačka 87, 42000 Varaždin</item>
    </derivirana_varijabla>
  </DomainObject.Predmet.ProtuStrankaListFormatedWithAdress>
  <DomainObject.Predmet.ProtuStrankaListFormatedWithAdressOIB>
    <izvorni_sadrzaj>
      <item>HOTEL PORTO društvo s ograničenom odgovornošću za turističke i ugostiteljske usluge, OIB 16629230550, Zagrebačka 87, 42000 Varaždin</item>
    </izvorni_sadrzaj>
    <derivirana_varijabla naziv="DomainObject.Predmet.ProtuStrankaListFormatedWithAdressOIB_1">
      <item>HOTEL PORTO društvo s ograničenom odgovornošću za turističke i ugostiteljske usluge, OIB 16629230550, Zagrebačka 87, 42000 Varaždin</item>
    </derivirana_varijabla>
  </DomainObject.Predmet.ProtuStrankaListFormatedWithAdressOIB>
  <DomainObject.Predmet.ProtuStrankaListNazivFormated>
    <izvorni_sadrzaj>
      <item>HOTEL PORTO društvo s ograničenom odgovornošću za turističke i ugostiteljske usluge</item>
    </izvorni_sadrzaj>
    <derivirana_varijabla naziv="DomainObject.Predmet.ProtuStrankaListNazivFormated_1">
      <item>HOTEL PORTO društvo s ograničenom odgovornošću za turističke i ugostiteljske usluge</item>
    </derivirana_varijabla>
  </DomainObject.Predmet.ProtuStrankaListNazivFormated>
  <DomainObject.Predmet.ProtuStrankaListNazivFormatedOIB>
    <izvorni_sadrzaj>
      <item>HOTEL PORTO društvo s ograničenom odgovornošću za turističke i ugostiteljske usluge, OIB 16629230550</item>
    </izvorni_sadrzaj>
    <derivirana_varijabla naziv="DomainObject.Predmet.ProtuStrankaListNazivFormatedOIB_1">
      <item>HOTEL PORTO društvo s ograničenom odgovornošću za turističke i ugostiteljske usluge, OIB 16629230550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St-772/2015-5</izvorni_sadrzaj>
    <derivirana_varijabla naziv="DomainObject.PoslovniBrojDokumenta_1">St-772/2015-5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PORTO društvo s ograničenom odgovornošću za turističke i ugostiteljske usluge</izvorni_sadrzaj>
    <derivirana_varijabla naziv="DomainObject.Predmet.ProtustrankaIDrugi_1">HOTEL PORTO društvo s ograničenom odgovornošću za turističke i ugostiteljske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HOTEL PORTO društvo s ograničenom odgovornošću za turističke i ugostiteljske usluge, OIB 16629230550, Zagrebačka 87, 42000 Varaždin</izvorni_sadrzaj>
    <derivirana_varijabla naziv="DomainObject.Predmet.ProtustrankaIDrugiAdressOIB_1">HOTEL PORTO društvo s ograničenom odgovornošću za turističke i ugostiteljske usluge, OIB 16629230550,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PORTO društvo s ograničenom odgovornošću za turističke i ugostiteljske usluge</item>
      <item>E-oglasna ploča</item>
      <item>Sudski registar</item>
    </izvorni_sadrzaj>
    <derivirana_varijabla naziv="DomainObject.Predmet.SudioniciListNaziv_1">
      <item>Financijska agencija</item>
      <item>HOTEL PORTO društvo s ograničenom odgovornošću za turističke i ugostiteljske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HOTEL PORTO društvo s ograničenom odgovornošću za turističke i ugostiteljske usluge, OIB 16629230550, Zagrebačka 87,42000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HOTEL PORTO društvo s ograničenom odgovornošću za turističke i ugostiteljske usluge, OIB 16629230550, Zagrebačka 87,42000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50874-CB4A-488B-973F-B20F89361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2776</properties:Characters>
  <properties:Lines>85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