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4e7e" w14:paraId="09c4e7e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7E10B3">
        <w:t>6</w:t>
      </w:r>
      <w:r w:rsidR="001D4825">
        <w:t>5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9C1399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1D4825">
        <w:rPr>
          <w:b/>
        </w:rPr>
        <w:t xml:space="preserve">APIS UNIVERZAL </w:t>
      </w:r>
      <w:r w:rsidR="001D4825" w:rsidRPr="00267AD4">
        <w:rPr>
          <w:b/>
        </w:rPr>
        <w:t xml:space="preserve">d.o.o., </w:t>
      </w:r>
      <w:r w:rsidR="001D4825" w:rsidRPr="00267AD4">
        <w:t xml:space="preserve">OIB: </w:t>
      </w:r>
      <w:r w:rsidR="001D4825">
        <w:t>68067128029</w:t>
      </w:r>
      <w:r w:rsidR="001D4825" w:rsidRPr="00267AD4">
        <w:rPr>
          <w:b/>
        </w:rPr>
        <w:t xml:space="preserve">, </w:t>
      </w:r>
      <w:r w:rsidR="001D4825" w:rsidRPr="00267AD4">
        <w:t xml:space="preserve"> </w:t>
      </w:r>
      <w:r w:rsidR="001D4825">
        <w:t xml:space="preserve"> Stipan 61a, 44410 Stipan</w:t>
      </w:r>
      <w:r w:rsidR="00AB343E">
        <w:t>.</w:t>
      </w:r>
      <w:r w:rsidRPr="007D2F3E">
        <w:t xml:space="preserve">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1D4825">
        <w:t>15.545,04</w:t>
      </w:r>
      <w:r w:rsidR="00AB343E">
        <w:t xml:space="preserve"> </w:t>
      </w:r>
      <w:r w:rsidRPr="007D2F3E">
        <w:t>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9C1399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7E10B3">
      <w:rPr>
        <w:b/>
        <w:color w:themeColor="text1" w:val="000000"/>
      </w:rPr>
      <w:t>166</w:t>
    </w:r>
    <w:r w:rsidR="001D4825">
      <w:rPr>
        <w:b/>
        <w:color w:themeColor="text1" w:val="000000"/>
      </w:rPr>
      <w:t>5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9C1399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71A7F"/>
    <w:rsid w:val="00B82F18"/>
    <w:rsid w:val="00BE4AEF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4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A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AE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A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A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4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A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AE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A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A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St-1665/2018</izvorni_sadrzaj>
    <derivirana_varijabla naziv="DomainObject.Predmet.OznakaBroj_1">St-1665/2018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APIS UNIVERZAL d.o.o. za proizvodnju i usluge zastupanog po punomoćniku Boris Maslić</izvorni_sadrzaj>
    <derivirana_varijabla naziv="DomainObject.Predmet.ProtustrankaFormated_1">  APIS UNIVERZAL d.o.o. za proizvodnju i usluge zastupanog po punomoćniku Boris Maslić</derivirana_varijabla>
  </DomainObject.Predmet.ProtustrankaFormated>
  <DomainObject.Predmet.ProtustrankaFormatedOIB>
    <izvorni_sadrzaj>  APIS UNIVERZAL d.o.o. za proizvodnju i usluge, OIB 68067128029 zastupanog po punomoćniku Boris Maslić</izvorni_sadrzaj>
    <derivirana_varijabla naziv="DomainObject.Predmet.ProtustrankaFormatedOIB_1">  APIS UNIVERZAL d.o.o. za proizvodnju i usluge, OIB 68067128029 zastupanog po punomoćniku Boris Maslić</derivirana_varijabla>
  </DomainObject.Predmet.ProtustrankaFormatedOIB>
  <DomainObject.Predmet.ProtustrankaFormatedWithAdress>
    <izvorni_sadrzaj> APIS UNIVERZAL d.o.o. za proizvodnju i usluge, Stipan 61/a, 44410 Stipan zastupanog po punomoćniku Boris Maslić</izvorni_sadrzaj>
    <derivirana_varijabla naziv="DomainObject.Predmet.ProtustrankaFormatedWithAdress_1"> APIS UNIVERZAL d.o.o. za proizvodnju i usluge, Stipan 61/a, 44410 Stipan zastupanog po punomoćniku Boris Maslić</derivirana_varijabla>
  </DomainObject.Predmet.ProtustrankaFormatedWithAdress>
  <DomainObject.Predmet.ProtustrankaFormatedWithAdressOIB>
    <izvorni_sadrzaj> APIS UNIVERZAL d.o.o. za proizvodnju i usluge, OIB 68067128029, Stipan 61/a, 44410 Stipan zastupanog po punomoćniku Boris Maslić</izvorni_sadrzaj>
    <derivirana_varijabla naziv="DomainObject.Predmet.ProtustrankaFormatedWithAdressOIB_1"> APIS UNIVERZAL d.o.o. za proizvodnju i usluge, OIB 68067128029, Stipan 61/a, 44410 Stipan zastupanog po punomoćniku Boris Maslić</derivirana_varijabla>
  </DomainObject.Predmet.ProtustrankaFormatedWithAdressOIB>
  <DomainObject.Predmet.ProtustrankaWithAdress>
    <izvorni_sadrzaj>APIS UNIVERZAL d.o.o. za proizvodnju i usluge Stipan 61/a, 44410 Stipan</izvorni_sadrzaj>
    <derivirana_varijabla naziv="DomainObject.Predmet.ProtustrankaWithAdress_1">APIS UNIVERZAL d.o.o. za proizvodnju i usluge Stipan 61/a, 44410 Stipan</derivirana_varijabla>
  </DomainObject.Predmet.ProtustrankaWithAdress>
  <DomainObject.Predmet.ProtustrankaWithAdressOIB>
    <izvorni_sadrzaj>APIS UNIVERZAL d.o.o. za proizvodnju i usluge, OIB 68067128029, Stipan 61/a, 44410 Stipan</izvorni_sadrzaj>
    <derivirana_varijabla naziv="DomainObject.Predmet.ProtustrankaWithAdressOIB_1">APIS UNIVERZAL d.o.o. za proizvodnju i usluge, OIB 68067128029, Stipan 61/a, 44410 Stipan</derivirana_varijabla>
  </DomainObject.Predmet.ProtustrankaWithAdressOIB>
  <DomainObject.Predmet.ProtustrankaNazivFormated>
    <izvorni_sadrzaj>APIS UNIVERZAL d.o.o. za proizvodnju i usluge</izvorni_sadrzaj>
    <derivirana_varijabla naziv="DomainObject.Predmet.ProtustrankaNazivFormated_1">APIS UNIVERZAL d.o.o. za proizvodnju i usluge</derivirana_varijabla>
  </DomainObject.Predmet.ProtustrankaNazivFormated>
  <DomainObject.Predmet.ProtustrankaNazivFormatedOIB>
    <izvorni_sadrzaj>APIS UNIVERZAL d.o.o. za proizvodnju i usluge, OIB 68067128029</izvorni_sadrzaj>
    <derivirana_varijabla naziv="DomainObject.Predmet.ProtustrankaNazivFormatedOIB_1">APIS UNIVERZAL d.o.o. za proizvodnju i usluge, OIB 68067128029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APIS UNIVERZAL d.o.o. za proizvodnju i usluge zastupanog po punomoćniku Boris Maslić</item>
    </izvorni_sadrzaj>
    <derivirana_varijabla naziv="DomainObject.Predmet.ProtuStrankaListFormated_1">
      <item>APIS UNIVERZAL d.o.o. za proizvodnju i usluge zastupanog po punomoćniku Boris Maslić</item>
    </derivirana_varijabla>
  </DomainObject.Predmet.ProtuStrankaListFormated>
  <DomainObject.Predmet.ProtuStrankaListFormatedOIB>
    <izvorni_sadrzaj>
      <item>APIS UNIVERZAL d.o.o. za proizvodnju i usluge, OIB 68067128029 zastupanog po punomoćniku Boris Maslić</item>
    </izvorni_sadrzaj>
    <derivirana_varijabla naziv="DomainObject.Predmet.ProtuStrankaListFormatedOIB_1">
      <item>APIS UNIVERZAL d.o.o. za proizvodnju i usluge, OIB 68067128029 zastupanog po punomoćniku Boris Maslić</item>
    </derivirana_varijabla>
  </DomainObject.Predmet.ProtuStrankaListFormatedOIB>
  <DomainObject.Predmet.ProtuStrankaListFormatedWithAdress>
    <izvorni_sadrzaj>
      <item>APIS UNIVERZAL d.o.o. za proizvodnju i usluge, Stipan 61/a, 44410 Stipan zastupanog po punomoćniku Boris Maslić</item>
    </izvorni_sadrzaj>
    <derivirana_varijabla naziv="DomainObject.Predmet.ProtuStrankaListFormatedWithAdress_1">
      <item>APIS UNIVERZAL d.o.o. za proizvodnju i usluge, Stipan 61/a, 44410 Stipan zastupanog po punomoćniku Boris Maslić</item>
    </derivirana_varijabla>
  </DomainObject.Predmet.ProtuStrankaListFormatedWithAdress>
  <DomainObject.Predmet.ProtuStrankaListFormatedWithAdressOIB>
    <izvorni_sadrzaj>
      <item>APIS UNIVERZAL d.o.o. za proizvodnju i usluge, OIB 68067128029, Stipan 61/a, 44410 Stipan zastupanog po punomoćniku Boris Maslić</item>
    </izvorni_sadrzaj>
    <derivirana_varijabla naziv="DomainObject.Predmet.ProtuStrankaListFormatedWithAdressOIB_1">
      <item>APIS UNIVERZAL d.o.o. za proizvodnju i usluge, OIB 68067128029, Stipan 61/a, 44410 Stipan zastupanog po punomoćniku Boris Maslić</item>
    </derivirana_varijabla>
  </DomainObject.Predmet.ProtuStrankaListFormatedWithAdressOIB>
  <DomainObject.Predmet.ProtuStrankaListNazivFormated>
    <izvorni_sadrzaj>
      <item>APIS UNIVERZAL d.o.o. za proizvodnju i usluge</item>
    </izvorni_sadrzaj>
    <derivirana_varijabla naziv="DomainObject.Predmet.ProtuStrankaListNazivFormated_1">
      <item>APIS UNIVERZAL d.o.o. za proizvodnju i usluge</item>
    </derivirana_varijabla>
  </DomainObject.Predmet.ProtuStrankaListNazivFormated>
  <DomainObject.Predmet.ProtuStrankaListNazivFormatedOIB>
    <izvorni_sadrzaj>
      <item>APIS UNIVERZAL d.o.o. za proizvodnju i usluge, OIB 68067128029</item>
    </izvorni_sadrzaj>
    <derivirana_varijabla naziv="DomainObject.Predmet.ProtuStrankaListNazivFormatedOIB_1">
      <item>APIS UNIVERZAL d.o.o. za proizvodnju i usluge, OIB 68067128029</item>
    </derivirana_varijabla>
  </DomainObject.Predmet.ProtuStrankaListNazivFormatedOIB>
  <DomainObject.Predmet.OstaliListFormated>
    <izvorni_sadrzaj>
      <item>Boris Maslić punomoćnik sudionika u postupku APIS UNIVERZAL d.o.o. za proizvodnju i usluge</item>
    </izvorni_sadrzaj>
    <derivirana_varijabla naziv="DomainObject.Predmet.OstaliListFormated_1">
      <item>Boris Maslić punomoćnik sudionika u postupku APIS UNIVERZAL d.o.o. za proizvodnju i usluge</item>
    </derivirana_varijabla>
  </DomainObject.Predmet.OstaliListFormated>
  <DomainObject.Predmet.OstaliListFormatedOIB>
    <izvorni_sadrzaj>
      <item>Boris Maslić, OIB 49815484669 punomoćnik sudionika u postupku APIS UNIVERZAL d.o.o. za proizvodnju i usluge</item>
    </izvorni_sadrzaj>
    <derivirana_varijabla naziv="DomainObject.Predmet.OstaliListFormatedOIB_1">
      <item>Boris Maslić, OIB 49815484669 punomoćnik sudionika u postupku APIS UNIVERZAL d.o.o. za proizvodnju i usluge</item>
    </derivirana_varijabla>
  </DomainObject.Predmet.OstaliListFormatedOIB>
  <DomainObject.Predmet.OstaliListFormatedWithAdress>
    <izvorni_sadrzaj>
      <item>Boris Maslić, Dunda Maroja 23, 10000 Zagreb punomoćnik sudionika u postupku APIS UNIVERZAL d.o.o. za proizvodnju i usluge</item>
    </izvorni_sadrzaj>
    <derivirana_varijabla naziv="DomainObject.Predmet.OstaliListFormatedWithAdress_1">
      <item>Boris Maslić, Dunda Maroja 23, 10000 Zagreb punomoćnik sudionika u postupku APIS UNIVERZAL d.o.o. za proizvodnju i usluge</item>
    </derivirana_varijabla>
  </DomainObject.Predmet.OstaliListFormatedWithAdress>
  <DomainObject.Predmet.OstaliListFormatedWithAdressOIB>
    <izvorni_sadrzaj>
      <item>Boris Maslić, OIB 49815484669, Dunda Maroja 23, 10000 Zagreb punomoćnik sudionika u postupku APIS UNIVERZAL d.o.o. za proizvodnju i usluge</item>
    </izvorni_sadrzaj>
    <derivirana_varijabla naziv="DomainObject.Predmet.OstaliListFormatedWithAdressOIB_1">
      <item>Boris Maslić, OIB 49815484669, Dunda Maroja 23, 10000 Zagreb punomoćnik sudionika u postupku APIS UNIVERZAL d.o.o. za proizvodnju i usluge</item>
    </derivirana_varijabla>
  </DomainObject.Predmet.OstaliListFormatedWithAdressOIB>
  <DomainObject.Predmet.OstaliListNazivFormated>
    <izvorni_sadrzaj>
      <item>Boris Maslić</item>
    </izvorni_sadrzaj>
    <derivirana_varijabla naziv="DomainObject.Predmet.OstaliListNazivFormated_1">
      <item>Boris Maslić</item>
    </derivirana_varijabla>
  </DomainObject.Predmet.OstaliListNazivFormated>
  <DomainObject.Predmet.OstaliListNazivFormatedOIB>
    <izvorni_sadrzaj>
      <item>Boris Maslić, OIB 49815484669</item>
    </izvorni_sadrzaj>
    <derivirana_varijabla naziv="DomainObject.Predmet.OstaliListNazivFormatedOIB_1">
      <item>Boris Maslić, OIB 49815484669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APIS UNIVERZAL d.o.o. za proizvodnju i usluge</izvorni_sadrzaj>
    <derivirana_varijabla naziv="DomainObject.Predmet.ProtustrankaIDrugi_1">APIS UNIVERZAL d.o.o. za proizvodnju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APIS UNIVERZAL d.o.o. za proizvodnju i usluge, OIB 68067128029, Stipan 61/a, 44410 Stipan</izvorni_sadrzaj>
    <derivirana_varijabla naziv="DomainObject.Predmet.ProtustrankaIDrugiAdressOIB_1">APIS UNIVERZAL d.o.o. za proizvodnju i usluge, OIB 68067128029, Stipan 61/a, 44410 Stipan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APIS UNIVERZAL d.o.o. za proizvodnju i usluge</item>
      <item>Boris Maslić</item>
    </izvorni_sadrzaj>
    <derivirana_varijabla naziv="DomainObject.Predmet.SudioniciListNaziv_1">
      <item>FINA Regionalni centar Zagreb</item>
      <item>APIS UNIVERZAL d.o.o. za proizvodnju i usluge</item>
      <item>Boris Maslić</item>
    </derivirana_varijabla>
  </DomainObject.Predmet.SudioniciListNaziv>
  <DomainObject.Predmet.SudioniciListAdressOIB>
    <izvorni_sadrzaj>
      <item>FINA Regionalni centar Zagreb, OIB 85821130368</item>
      <item>APIS UNIVERZAL d.o.o. za proizvodnju i usluge, OIB 68067128029, Stipan 61/a,44410 Stipan</item>
      <item>Boris Maslić, OIB 49815484669, Dunda Maroja 23,10000 Zagreb</item>
    </izvorni_sadrzaj>
    <derivirana_varijabla naziv="DomainObject.Predmet.SudioniciListAdressOIB_1">
      <item>FINA Regionalni centar Zagreb, OIB 85821130368</item>
      <item>APIS UNIVERZAL d.o.o. za proizvodnju i usluge, OIB 68067128029, Stipan 61/a,44410 Stipan</item>
      <item>Boris Maslić, OIB 49815484669, Dunda Maroja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68067128029</item>
      <item>, OIB 49815484669</item>
    </izvorni_sadrzaj>
    <derivirana_varijabla naziv="DomainObject.Predmet.SudioniciListNazivOIB_1">
      <item>, OIB 85821130368</item>
      <item>, OIB 68067128029</item>
      <item>, OIB 49815484669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1305</properties:Characters>
  <properties:Lines>41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2018-07-13T08:19:00Z</dcterms:created>
  <dc:creator>ilukac</dc:creator>
  <cp:lastModifiedBy>Irena Benko</cp:lastModifiedBy>
  <cp:lastPrinted>2016-04-18T06:46:00Z</cp:lastPrinted>
  <dcterms:modified xmlns:xsi="http://www.w3.org/2001/XMLSchema-instance" xsi:type="dcterms:W3CDTF">2018-09-03T12:37:00Z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