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d2a9" w14:paraId="f4bd2a9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B876B7">
        <w:rPr>
          <w:b/>
        </w:rPr>
        <w:t>1084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2912FF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2912FF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B876B7">
        <w:t>TROGIRSKA FOŠA j.d.o.o. Solin, M. Marulića 49, OIB: 74994297503</w:t>
      </w:r>
      <w:r>
        <w:t>, dana</w:t>
      </w:r>
      <w:r w:rsidR="00EC1538">
        <w:t xml:space="preserve"> </w:t>
      </w:r>
      <w:r w:rsidR="002912FF">
        <w:t>6</w:t>
      </w:r>
      <w:r w:rsidR="003D2945">
        <w:t>. 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3D2945">
      <w:pPr>
        <w:jc w:val="both"/>
        <w:rPr>
          <w:sz w:val="20"/>
          <w:szCs w:val="20"/>
        </w:rPr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B876B7">
        <w:t>TROGIRSKA FOŠA j.d.o.o. Solin, M. Marulića 49, OIB: 74994297503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B876B7">
        <w:t>1084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2912FF">
      <w:pPr>
        <w:ind w:left="360"/>
        <w:jc w:val="both"/>
        <w:rPr>
          <w:sz w:val="22"/>
        </w:rPr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3D01C2" w:rsidR="003D01C2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B876B7">
        <w:rPr>
          <w:szCs w:val="24"/>
        </w:rPr>
        <w:t>15</w:t>
      </w:r>
      <w:r w:rsidR="00297094">
        <w:rPr>
          <w:szCs w:val="24"/>
        </w:rPr>
        <w:t>. travnja</w:t>
      </w:r>
      <w:r w:rsidR="00F63621">
        <w:rPr>
          <w:szCs w:val="24"/>
        </w:rPr>
        <w:t xml:space="preserve"> 2016. god. prijedlog za otvaranje stečajnog postupka nad dužnikom </w:t>
      </w:r>
      <w:r w:rsidR="003D2945">
        <w:t>TROGIRSKA FOŠA j.d.o.o. Solin</w:t>
      </w:r>
      <w:r w:rsidR="009D1228">
        <w:t xml:space="preserve">, </w:t>
      </w:r>
      <w:r w:rsidR="003D01C2">
        <w:t xml:space="preserve">a sve sukladno odredbama čl. </w:t>
      </w:r>
      <w:r w:rsidR="00297094">
        <w:t>444. st. 2.</w:t>
      </w:r>
      <w:r w:rsidR="003D01C2">
        <w:t xml:space="preserve"> </w:t>
      </w:r>
      <w:r w:rsidR="003D01C2" w:rsidRPr="00AD67DB">
        <w:t>Stečajnog zakona (</w:t>
      </w:r>
      <w:r w:rsidR="003D01C2">
        <w:t>Narodne novine 71/15,</w:t>
      </w:r>
      <w:r w:rsidR="003D01C2" w:rsidRPr="00AD67DB">
        <w:t xml:space="preserve"> dalje SZ)</w:t>
      </w:r>
      <w:r w:rsidR="003D01C2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3D2945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</w:t>
      </w:r>
      <w:r w:rsidR="00297094">
        <w:t>1. rujna</w:t>
      </w:r>
      <w:r w:rsidR="00D713E7">
        <w:t xml:space="preserve"> 201</w:t>
      </w:r>
      <w:r w:rsidR="00297094">
        <w:t>5</w:t>
      </w:r>
      <w:r w:rsidR="009D1228">
        <w:t xml:space="preserve">. godine, u Očevidniku redoslijeda osnova za plaćanje, ima evidentirane neizvršene osnove za plaćanje u neprekinutom razdoblju od </w:t>
      </w:r>
      <w:r w:rsidR="00B876B7">
        <w:t>478</w:t>
      </w:r>
      <w:r w:rsidR="009D1228">
        <w:t xml:space="preserve"> dana, u ukupnom iznosu od </w:t>
      </w:r>
      <w:r w:rsidR="00B876B7">
        <w:t>30.396,79</w:t>
      </w:r>
      <w:r w:rsidR="00297094">
        <w:t xml:space="preserve"> </w:t>
      </w:r>
      <w:r w:rsidR="009D1228">
        <w:t xml:space="preserve">kn, kao i da prema podacima koji su dostavljeni od Hrvatskog </w:t>
      </w:r>
      <w:r w:rsidR="003D2945">
        <w:t>zavoda za mirovinsko osiguranje</w:t>
      </w:r>
      <w:r w:rsidR="009D1228">
        <w:t xml:space="preserve"> dužnik ima 1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62003D" w:rsidR="00D50543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B876B7">
        <w:t>1084</w:t>
      </w:r>
      <w:r w:rsidR="006B2F06">
        <w:t>/2016</w:t>
      </w:r>
      <w:r w:rsidRPr="006A49A6">
        <w:t xml:space="preserve"> od </w:t>
      </w:r>
      <w:r w:rsidR="00D713E7">
        <w:t>1</w:t>
      </w:r>
      <w:r w:rsidR="009C5035">
        <w:t>4</w:t>
      </w:r>
      <w:r w:rsidR="00D713E7">
        <w:t xml:space="preserve">. </w:t>
      </w:r>
      <w:r w:rsidR="009C5035">
        <w:t>vel</w:t>
      </w:r>
      <w:r w:rsidR="003D2945">
        <w:t>ja</w:t>
      </w:r>
      <w:r w:rsidR="009C5035">
        <w:t>če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D50543" w:rsidR="00D50543">
      <w:pPr>
        <w:ind w:firstLine="708"/>
        <w:jc w:val="both"/>
      </w:pPr>
      <w:r>
        <w:lastRenderedPageBreak/>
        <w:t xml:space="preserve">FINA je za potrebe prethodnog postupka dostavila ovom sudu potvrdu o neizvršenim osnovama za plaćanje dužnika (list </w:t>
      </w:r>
      <w:r w:rsidR="00D713E7">
        <w:t>1</w:t>
      </w:r>
      <w:r w:rsidR="009C5035">
        <w:t>2</w:t>
      </w:r>
      <w:r>
        <w:t xml:space="preserve"> spisa) kojom se potvrđuje da dužnik na dan </w:t>
      </w:r>
      <w:r w:rsidR="009C5035">
        <w:t>13</w:t>
      </w:r>
      <w:r w:rsidR="00330398">
        <w:t>.03</w:t>
      </w:r>
      <w:r w:rsidR="009D1228">
        <w:t>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9C5035">
        <w:rPr>
          <w:szCs w:val="24"/>
        </w:rPr>
        <w:t>1036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3D2945" w:rsidP="003D2945" w:rsidR="003D2945">
      <w:pPr>
        <w:ind w:firstLine="708"/>
        <w:jc w:val="both"/>
        <w:rPr>
          <w:szCs w:val="24"/>
        </w:rPr>
      </w:pPr>
      <w:r>
        <w:rPr>
          <w:szCs w:val="24"/>
        </w:rPr>
        <w:t>Radi utvrđivanja stanja imovine dužnika, sud je službenim putem zatražio podatke o imovini dužnika od: Općinskog suda u Splitu, Zemljišnoknjižni odjel Split i Solin, Porezne uprave i MUP RH, PU Splitsko-dalmatinske. Porezna uprava je podneskom od 29.03.2017. obavijestila sud da prema podacima kojima raspolaže dužnik nema dugotrajne imovine, ne obavlja djelatnost niti dostavlja izvješća od 2014. god. Općinski sud u Splitu, Zemljišnoknjižni odjel Split i Zemljišnoknjižni odjel Solin su potvrdama od 31.03.2017. i 07.04.2017. god. obavijestili da dužnik nije upisan kao vlasnik nekretnina na području njihove nadležnosti, dok je MUP RH, PU Splitsko-dalmatinska</w:t>
      </w:r>
      <w:r w:rsidR="005354E1">
        <w:rPr>
          <w:szCs w:val="24"/>
        </w:rPr>
        <w:t xml:space="preserve"> 3</w:t>
      </w:r>
      <w:r>
        <w:rPr>
          <w:szCs w:val="24"/>
        </w:rPr>
        <w:t xml:space="preserve">1.03.2017. god. </w:t>
      </w:r>
      <w:r w:rsidR="005354E1">
        <w:rPr>
          <w:szCs w:val="24"/>
        </w:rPr>
        <w:t>obavijestila sud da je uvidom u evidencije registriranih motornih vozila utvrđeno da dužnik nije evidentiran u njihovom informacijskom sustavu</w:t>
      </w:r>
      <w:r>
        <w:rPr>
          <w:szCs w:val="24"/>
        </w:rPr>
        <w:t>.</w:t>
      </w:r>
    </w:p>
    <w:p w:rsidRDefault="003D2945" w:rsidP="005354E1" w:rsidR="003D2945">
      <w:pPr>
        <w:jc w:val="both"/>
      </w:pPr>
    </w:p>
    <w:p w:rsidRDefault="00D50543" w:rsidP="003D2945" w:rsidR="009C5035">
      <w:pPr>
        <w:ind w:firstLine="708"/>
        <w:jc w:val="both"/>
        <w:rPr>
          <w:szCs w:val="24"/>
        </w:rPr>
      </w:pPr>
      <w:r>
        <w:t xml:space="preserve">Na ročištu koje je u prethodnom postupku održano kod ovog suda </w:t>
      </w:r>
      <w:r w:rsidR="00330398">
        <w:t>0</w:t>
      </w:r>
      <w:r w:rsidR="009C5035">
        <w:t>9</w:t>
      </w:r>
      <w:r w:rsidR="00330398">
        <w:t>.05</w:t>
      </w:r>
      <w:r w:rsidR="009D1228">
        <w:t>.2017</w:t>
      </w:r>
      <w:r>
        <w:t>. god.</w:t>
      </w:r>
      <w:r w:rsidR="009D1228">
        <w:t>,</w:t>
      </w:r>
      <w:r w:rsidR="005354E1">
        <w:t xml:space="preserve"> zastupnik</w:t>
      </w:r>
      <w:r>
        <w:t xml:space="preserve"> po zakonu dužnika </w:t>
      </w:r>
      <w:r w:rsidR="009C5035">
        <w:rPr>
          <w:szCs w:val="24"/>
        </w:rPr>
        <w:t>Tanja Baržić iz Solina</w:t>
      </w:r>
      <w:r w:rsidR="009D1228">
        <w:t xml:space="preserve"> </w:t>
      </w:r>
      <w:r w:rsidR="009C5035">
        <w:t>je izjavila</w:t>
      </w:r>
      <w:r>
        <w:t xml:space="preserve"> da se dužnik ne protivi podnesenom prijedlogu </w:t>
      </w:r>
      <w:r w:rsidR="003145B3">
        <w:t>za otvaranje</w:t>
      </w:r>
      <w:r w:rsidR="005354E1">
        <w:t xml:space="preserve"> stečaja te je isto tako potvrdila</w:t>
      </w:r>
      <w:r w:rsidR="003145B3">
        <w:t xml:space="preserve"> da je račun duž</w:t>
      </w:r>
      <w:r w:rsidR="002912FF">
        <w:t>nika već duže vremena u blokadi</w:t>
      </w:r>
      <w:r w:rsidR="003145B3">
        <w:t xml:space="preserve">. U svom iskazu, </w:t>
      </w:r>
      <w:r w:rsidR="009C5035">
        <w:rPr>
          <w:szCs w:val="24"/>
        </w:rPr>
        <w:t>Tanja Baržić</w:t>
      </w:r>
      <w:r w:rsidR="009D1228">
        <w:rPr>
          <w:szCs w:val="24"/>
        </w:rPr>
        <w:t xml:space="preserve"> </w:t>
      </w:r>
      <w:r w:rsidR="009C5035">
        <w:t xml:space="preserve">je navela da je društvo </w:t>
      </w:r>
      <w:r w:rsidR="005354E1">
        <w:rPr>
          <w:szCs w:val="24"/>
        </w:rPr>
        <w:t>Trogirska foša j.d.o.o. osnovano</w:t>
      </w:r>
      <w:r w:rsidR="009C5035">
        <w:rPr>
          <w:szCs w:val="24"/>
        </w:rPr>
        <w:t xml:space="preserve"> 2013. god. te </w:t>
      </w:r>
      <w:r w:rsidR="005354E1">
        <w:rPr>
          <w:szCs w:val="24"/>
        </w:rPr>
        <w:t xml:space="preserve">da </w:t>
      </w:r>
      <w:r w:rsidR="009C5035">
        <w:rPr>
          <w:szCs w:val="24"/>
        </w:rPr>
        <w:t>se isto bavilo obavljanjem frizerskih usluga, a u naravi</w:t>
      </w:r>
      <w:r w:rsidR="005354E1">
        <w:rPr>
          <w:szCs w:val="24"/>
        </w:rPr>
        <w:t xml:space="preserve"> da</w:t>
      </w:r>
      <w:r w:rsidR="009C5035">
        <w:rPr>
          <w:szCs w:val="24"/>
        </w:rPr>
        <w:t xml:space="preserve"> se radilo o jednom frizerskom salonu koji se nalazio na tržnici u Trogiru. Prostor u kojem se nalazio taj frizerski salon </w:t>
      </w:r>
      <w:r w:rsidR="005354E1">
        <w:rPr>
          <w:szCs w:val="24"/>
        </w:rPr>
        <w:t xml:space="preserve">da </w:t>
      </w:r>
      <w:r w:rsidR="009C5035">
        <w:rPr>
          <w:szCs w:val="24"/>
        </w:rPr>
        <w:t xml:space="preserve">je bio u vlasništvu Trogirskog holdinga, a dužnik </w:t>
      </w:r>
      <w:r w:rsidR="005354E1">
        <w:rPr>
          <w:szCs w:val="24"/>
        </w:rPr>
        <w:t xml:space="preserve">da </w:t>
      </w:r>
      <w:r w:rsidR="009C5035">
        <w:rPr>
          <w:szCs w:val="24"/>
        </w:rPr>
        <w:t>je u tom prostoru bio u najmu. Zbog slabog prometa, kao i zbog visoke cijene najma</w:t>
      </w:r>
      <w:r w:rsidR="005354E1">
        <w:rPr>
          <w:szCs w:val="24"/>
        </w:rPr>
        <w:t>,</w:t>
      </w:r>
      <w:r w:rsidR="009C5035">
        <w:rPr>
          <w:szCs w:val="24"/>
        </w:rPr>
        <w:t xml:space="preserve"> dužnik </w:t>
      </w:r>
      <w:r w:rsidR="005354E1">
        <w:rPr>
          <w:szCs w:val="24"/>
        </w:rPr>
        <w:t xml:space="preserve">da </w:t>
      </w:r>
      <w:r w:rsidR="009C5035">
        <w:rPr>
          <w:szCs w:val="24"/>
        </w:rPr>
        <w:t>nije bio u mogućnosti podmirivati sve dospjele obv</w:t>
      </w:r>
      <w:r w:rsidR="005354E1">
        <w:rPr>
          <w:szCs w:val="24"/>
        </w:rPr>
        <w:t xml:space="preserve">eze, a radi čega da </w:t>
      </w:r>
      <w:r w:rsidR="009C5035">
        <w:rPr>
          <w:szCs w:val="24"/>
        </w:rPr>
        <w:t>je došlo do blokade računa, a samim time i do prestanka poslovanja</w:t>
      </w:r>
      <w:r w:rsidR="005354E1" w:rsidRPr="005354E1">
        <w:rPr>
          <w:szCs w:val="24"/>
        </w:rPr>
        <w:t xml:space="preserve"> </w:t>
      </w:r>
      <w:r w:rsidR="005354E1">
        <w:rPr>
          <w:szCs w:val="24"/>
        </w:rPr>
        <w:t>dužnika. Navela je da o</w:t>
      </w:r>
      <w:r w:rsidR="009C5035">
        <w:rPr>
          <w:szCs w:val="24"/>
        </w:rPr>
        <w:t>d</w:t>
      </w:r>
      <w:r w:rsidR="005354E1">
        <w:rPr>
          <w:szCs w:val="24"/>
        </w:rPr>
        <w:t xml:space="preserve"> ožujka 2015. god.</w:t>
      </w:r>
      <w:r w:rsidR="009C5035">
        <w:rPr>
          <w:szCs w:val="24"/>
        </w:rPr>
        <w:t xml:space="preserve"> dužnik više ne radi, a niti ima zaposlenih djelat</w:t>
      </w:r>
      <w:r w:rsidR="005354E1">
        <w:rPr>
          <w:szCs w:val="24"/>
        </w:rPr>
        <w:t>nika, pri čemu je napomenula da</w:t>
      </w:r>
      <w:r w:rsidR="009C5035">
        <w:rPr>
          <w:szCs w:val="24"/>
        </w:rPr>
        <w:t xml:space="preserve"> je ona bila jedina zaposlenica dužnika. U odnosu na nepodmirene obveze dužnika</w:t>
      </w:r>
      <w:r w:rsidR="005354E1">
        <w:rPr>
          <w:szCs w:val="24"/>
        </w:rPr>
        <w:t>, izjavila je da</w:t>
      </w:r>
      <w:r w:rsidR="009C5035">
        <w:rPr>
          <w:szCs w:val="24"/>
        </w:rPr>
        <w:t xml:space="preserve"> se iste odnose na neisplaćene plaće prema njoj, kao i neplaćene doprinose vezane uz plaću te dijelom na neplaćene poreze, a isto tako postoje i određena dugovanja s osnove najma prostora. U odnosu na imovinu dužnika</w:t>
      </w:r>
      <w:r w:rsidR="005354E1">
        <w:rPr>
          <w:szCs w:val="24"/>
        </w:rPr>
        <w:t>,</w:t>
      </w:r>
      <w:r w:rsidR="009C5035">
        <w:rPr>
          <w:szCs w:val="24"/>
        </w:rPr>
        <w:t xml:space="preserve"> izjavila je da dužnik u svom vlasništvu nema nikakve vrjednije imovine. Dužnik dakle</w:t>
      </w:r>
      <w:r w:rsidR="005354E1">
        <w:rPr>
          <w:szCs w:val="24"/>
        </w:rPr>
        <w:t xml:space="preserve"> da</w:t>
      </w:r>
      <w:r w:rsidR="009C5035">
        <w:rPr>
          <w:szCs w:val="24"/>
        </w:rPr>
        <w:t xml:space="preserve"> nema niti je ikada imao nekretnina, isto tako</w:t>
      </w:r>
      <w:r w:rsidR="005354E1">
        <w:rPr>
          <w:szCs w:val="24"/>
        </w:rPr>
        <w:t xml:space="preserve"> da nema ni</w:t>
      </w:r>
      <w:r w:rsidR="009C5035">
        <w:rPr>
          <w:szCs w:val="24"/>
        </w:rPr>
        <w:t xml:space="preserve"> bilo kakvih vrjednijih pokretnina kao što su automobili, brodovi i dr. </w:t>
      </w:r>
      <w:r w:rsidR="005354E1">
        <w:rPr>
          <w:szCs w:val="24"/>
        </w:rPr>
        <w:t>Istakla je da j</w:t>
      </w:r>
      <w:r w:rsidR="009C5035">
        <w:rPr>
          <w:szCs w:val="24"/>
        </w:rPr>
        <w:t>edinu preostalu imovinu čine jedne škare, sušilo za kosu i montažni glavoper,</w:t>
      </w:r>
      <w:r w:rsidR="003872C0">
        <w:rPr>
          <w:szCs w:val="24"/>
        </w:rPr>
        <w:t xml:space="preserve"> a</w:t>
      </w:r>
      <w:r w:rsidR="009C5035">
        <w:rPr>
          <w:szCs w:val="24"/>
        </w:rPr>
        <w:t xml:space="preserve"> koja imovina </w:t>
      </w:r>
      <w:r w:rsidR="005354E1">
        <w:rPr>
          <w:szCs w:val="24"/>
        </w:rPr>
        <w:t xml:space="preserve">da </w:t>
      </w:r>
      <w:r w:rsidR="009C5035">
        <w:rPr>
          <w:szCs w:val="24"/>
        </w:rPr>
        <w:t>je nabavljena prilikom otvaranja salona te je ista danas starosti više od pet godina</w:t>
      </w:r>
      <w:r w:rsidR="003872C0">
        <w:rPr>
          <w:szCs w:val="24"/>
        </w:rPr>
        <w:t>. Navela je da ta preostala imovina</w:t>
      </w:r>
      <w:r w:rsidR="009C5035">
        <w:rPr>
          <w:szCs w:val="24"/>
        </w:rPr>
        <w:t xml:space="preserve"> danas u</w:t>
      </w:r>
      <w:r w:rsidR="003872C0">
        <w:rPr>
          <w:szCs w:val="24"/>
        </w:rPr>
        <w:t>kupno ne bi mogla vrijediti ni</w:t>
      </w:r>
      <w:r w:rsidR="009C5035">
        <w:rPr>
          <w:szCs w:val="24"/>
        </w:rPr>
        <w:t xml:space="preserve"> 1.000,00 kn, budući da joj niti nabavna cijena u trenutku kupn</w:t>
      </w:r>
      <w:r w:rsidR="003872C0">
        <w:rPr>
          <w:szCs w:val="24"/>
        </w:rPr>
        <w:t>je nije bila veća od tog iznosa</w:t>
      </w:r>
      <w:r w:rsidR="009C5035">
        <w:rPr>
          <w:szCs w:val="24"/>
        </w:rPr>
        <w:t>. Isto tako je izjavila da dužnik nema nenaplaćenih potraživanja, a niti vodi bilo kakve sudske postupke ni kao vjerovnik niti kao dužnik</w:t>
      </w:r>
      <w:r w:rsidR="003872C0">
        <w:rPr>
          <w:szCs w:val="24"/>
        </w:rPr>
        <w:t xml:space="preserve"> te da nema bilo kakve druge imovine.</w:t>
      </w:r>
    </w:p>
    <w:p w:rsidRDefault="009D1228" w:rsidP="00D713E7" w:rsidR="009D1228">
      <w:pPr>
        <w:jc w:val="both"/>
      </w:pPr>
    </w:p>
    <w:p w:rsidRDefault="003E379B" w:rsidP="003E379B" w:rsidR="003E379B">
      <w:pPr>
        <w:ind w:firstLine="708"/>
        <w:jc w:val="both"/>
      </w:pPr>
      <w:r>
        <w:t xml:space="preserve">Iz naprijed navedenih podataka Porezne uprave, Općinskog suda u Splitu te MUP RH, PU </w:t>
      </w:r>
      <w:r>
        <w:rPr>
          <w:szCs w:val="24"/>
        </w:rPr>
        <w:t>Splitsko-dalmatinske,</w:t>
      </w:r>
      <w:r>
        <w:t xml:space="preserve"> kao i iz iskaza zastupnika po zakonu dužnika, razvidno je da dužnik nema vrjednije imovine koja bi ušla u stečajnu masu, budući da jedinu preostalu imovinu dužnika </w:t>
      </w:r>
      <w:r>
        <w:rPr>
          <w:szCs w:val="24"/>
        </w:rPr>
        <w:t>čine jedne škare, sušilo za kosu i montažni glavoper. Uzimajući u obzir da se, prema iskazu z.z. dužnika, radi o rabljenoj imovini, starosti preko pet godina, čija</w:t>
      </w:r>
      <w:r w:rsidR="0062003D">
        <w:rPr>
          <w:szCs w:val="24"/>
        </w:rPr>
        <w:t xml:space="preserve"> je</w:t>
      </w:r>
      <w:r>
        <w:rPr>
          <w:szCs w:val="24"/>
        </w:rPr>
        <w:t xml:space="preserve"> ukupna nabavna vrijednost </w:t>
      </w:r>
      <w:r w:rsidR="0062003D">
        <w:rPr>
          <w:szCs w:val="24"/>
        </w:rPr>
        <w:t xml:space="preserve">iznosila oko 1.000,00 kn to stoga sud smatra da takva imovina ne predstavlja imovinu čijom prodajom bi se mogli namiriti svi neizbježni troškovi koji nastaju u stečajnom postupku. </w:t>
      </w:r>
    </w:p>
    <w:p w:rsidRDefault="00C23A54" w:rsidP="0062003D" w:rsidR="00C23A54">
      <w:pPr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3872C0">
        <w:rPr>
          <w:szCs w:val="24"/>
        </w:rPr>
        <w:t>rezultata prethodnog postupka</w:t>
      </w:r>
      <w:r w:rsidR="00853084">
        <w:rPr>
          <w:szCs w:val="24"/>
        </w:rPr>
        <w:t xml:space="preserve"> proizlazi da </w:t>
      </w:r>
      <w:r w:rsidR="003872C0">
        <w:rPr>
          <w:szCs w:val="24"/>
        </w:rPr>
        <w:t xml:space="preserve">je </w:t>
      </w:r>
      <w:r w:rsidR="00853084">
        <w:rPr>
          <w:szCs w:val="24"/>
        </w:rPr>
        <w:t xml:space="preserve">imovina dužnika koja bi ušla u stečajnu masu </w:t>
      </w:r>
      <w:r w:rsidR="003872C0">
        <w:rPr>
          <w:szCs w:val="24"/>
        </w:rPr>
        <w:t xml:space="preserve">neznatne vrijednosti te ista </w:t>
      </w:r>
      <w:r w:rsidR="00853084">
        <w:rPr>
          <w:szCs w:val="24"/>
        </w:rPr>
        <w:t>nije dovoljna za podmirenje troškova stečajnog postupka to je stoga, a sukladno naprijed citiranoj odredbi čl. 132. st. 1. SZ-a, valjalo ovim rješenjem p</w:t>
      </w:r>
      <w:r w:rsidR="003872C0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2912FF">
        <w:rPr>
          <w:szCs w:val="24"/>
        </w:rPr>
        <w:t>6</w:t>
      </w:r>
      <w:r w:rsidR="0062003D">
        <w:rPr>
          <w:szCs w:val="24"/>
        </w:rPr>
        <w:t>. listopada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/>
    <w:p w:rsidRDefault="00297094" w:rsidP="0028268A" w:rsidR="00297094" w:rsidRPr="003C7D3D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853084">
      <w:pPr>
        <w:jc w:val="both"/>
      </w:pPr>
      <w:r w:rsidRPr="0046556C">
        <w:t>-  dužniku</w:t>
      </w:r>
      <w:r w:rsidR="00434CF5">
        <w:t xml:space="preserve">, na adresu z.z. dužnika </w:t>
      </w:r>
      <w:r w:rsidR="009C5035">
        <w:t>Tanja Baržić, Solin, M. Marulića 49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2912FF" w:rsidR="0001635B" w:rsidRPr="00C82BA1">
      <w:headerReference w:type="default" r:id="rId10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3542348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5425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B876B7">
      <w:t>1084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2912FF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2336AD"/>
    <w:rsid w:val="00254B18"/>
    <w:rsid w:val="0028268A"/>
    <w:rsid w:val="002912FF"/>
    <w:rsid w:val="00297094"/>
    <w:rsid w:val="002A70CF"/>
    <w:rsid w:val="00306EE8"/>
    <w:rsid w:val="003145B3"/>
    <w:rsid w:val="00315A10"/>
    <w:rsid w:val="00330398"/>
    <w:rsid w:val="00335D92"/>
    <w:rsid w:val="00372D43"/>
    <w:rsid w:val="003872C0"/>
    <w:rsid w:val="003A2582"/>
    <w:rsid w:val="003C7D3D"/>
    <w:rsid w:val="003D01C2"/>
    <w:rsid w:val="003D2945"/>
    <w:rsid w:val="003D6E6A"/>
    <w:rsid w:val="003E379B"/>
    <w:rsid w:val="00411F9D"/>
    <w:rsid w:val="00434CF5"/>
    <w:rsid w:val="004745EB"/>
    <w:rsid w:val="004922BA"/>
    <w:rsid w:val="004D2E23"/>
    <w:rsid w:val="00507C6F"/>
    <w:rsid w:val="00527E87"/>
    <w:rsid w:val="005354E1"/>
    <w:rsid w:val="005A49E7"/>
    <w:rsid w:val="005C5425"/>
    <w:rsid w:val="0062003D"/>
    <w:rsid w:val="006B2F06"/>
    <w:rsid w:val="006E2E5B"/>
    <w:rsid w:val="006F4A44"/>
    <w:rsid w:val="00724DFD"/>
    <w:rsid w:val="00757C72"/>
    <w:rsid w:val="00765651"/>
    <w:rsid w:val="008519F8"/>
    <w:rsid w:val="00853084"/>
    <w:rsid w:val="00865F73"/>
    <w:rsid w:val="008E4A02"/>
    <w:rsid w:val="00916B3B"/>
    <w:rsid w:val="00934FB5"/>
    <w:rsid w:val="009C4FD6"/>
    <w:rsid w:val="009C5035"/>
    <w:rsid w:val="009D1228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AC0514"/>
    <w:rsid w:val="00B17B3D"/>
    <w:rsid w:val="00B876B7"/>
    <w:rsid w:val="00BB0197"/>
    <w:rsid w:val="00BE546C"/>
    <w:rsid w:val="00C07794"/>
    <w:rsid w:val="00C21DEF"/>
    <w:rsid w:val="00C23A54"/>
    <w:rsid w:val="00C82BA1"/>
    <w:rsid w:val="00CD4305"/>
    <w:rsid w:val="00CD43BF"/>
    <w:rsid w:val="00CF4BD3"/>
    <w:rsid w:val="00D50543"/>
    <w:rsid w:val="00D713E7"/>
    <w:rsid w:val="00DD581D"/>
    <w:rsid w:val="00EC1538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C5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C5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TROGIRSKA FOŠA jednostavno društvo s ograničenom odgovornošću za frizerske usluge</izvorni_sadrzaj>
    <derivirana_varijabla naziv="DomainObject.Predmet.ProtustrankaFormated_1">  TROGIRSKA FOŠA jednostavno društvo s ograničenom odgovornošću za frizerske usluge</derivirana_varijabla>
  </DomainObject.Predmet.ProtustrankaFormated>
  <DomainObject.Predmet.ProtustrankaFormatedOIB>
    <izvorni_sadrzaj>  TROGIRSKA FOŠA jednostavno društvo s ograničenom odgovornošću za frizerske usluge, OIB 74994297503</izvorni_sadrzaj>
    <derivirana_varijabla naziv="DomainObject.Predmet.ProtustrankaFormatedOIB_1">  TROGIRSKA FOŠA jednostavno društvo s ograničenom odgovornošću za frizerske usluge, OIB 74994297503</derivirana_varijabla>
  </DomainObject.Predmet.ProtustrankaFormatedOIB>
  <DomainObject.Predmet.ProtustrankaFormatedWithAdress>
    <izvorni_sadrzaj> TROGIRSKA FOŠA jednostavno društvo s ograničenom odgovornošću za frizerske usluge, M. Marulić 49, 21210 Solin</izvorni_sadrzaj>
    <derivirana_varijabla naziv="DomainObject.Predmet.ProtustrankaFormatedWithAdress_1"> TROGIRSKA FOŠA jednostavno društvo s ograničenom odgovornošću za frizerske usluge, M. Marulić 49, 21210 Solin</derivirana_varijabla>
  </DomainObject.Predmet.ProtustrankaFormatedWithAdress>
  <DomainObject.Predmet.ProtustrankaFormatedWithAdressOIB>
    <izvorni_sadrzaj> TROGIRSKA FOŠA jednostavno društvo s ograničenom odgovornošću za frizerske usluge, OIB 74994297503, M. Marulić 49, 21210 Solin</izvorni_sadrzaj>
    <derivirana_varijabla naziv="DomainObject.Predmet.ProtustrankaFormatedWithAdressOIB_1"> TROGIRSKA FOŠA jednostavno društvo s ograničenom odgovornošću za frizerske usluge, OIB 74994297503, M. Marulić 49, 21210 Solin</derivirana_varijabla>
  </DomainObject.Predmet.ProtustrankaFormatedWithAdressOIB>
  <DomainObject.Predmet.ProtustrankaWithAdress>
    <izvorni_sadrzaj>TROGIRSKA FOŠA jednostavno društvo s ograničenom odgovornošću za frizerske usluge M. Marulić 49, 21210 Solin</izvorni_sadrzaj>
    <derivirana_varijabla naziv="DomainObject.Predmet.ProtustrankaWithAdress_1">TROGIRSKA FOŠA jednostavno društvo s ograničenom odgovornošću za frizerske usluge M. Marulić 49, 21210 Solin</derivirana_varijabla>
  </DomainObject.Predmet.ProtustrankaWithAdress>
  <DomainObject.Predmet.ProtustrankaWithAdressOIB>
    <izvorni_sadrzaj>TROGIRSKA FOŠA jednostavno društvo s ograničenom odgovornošću za frizerske usluge, OIB 74994297503, M. Marulić 49, 21210 Solin</izvorni_sadrzaj>
    <derivirana_varijabla naziv="DomainObject.Predmet.ProtustrankaWithAdressOIB_1">TROGIRSKA FOŠA jednostavno društvo s ograničenom odgovornošću za frizerske usluge, OIB 74994297503, M. Marulić 49, 21210 Solin</derivirana_varijabla>
  </DomainObject.Predmet.ProtustrankaWithAdressOIB>
  <DomainObject.Predmet.ProtustrankaNazivFormated>
    <izvorni_sadrzaj>TROGIRSKA FOŠA jednostavno društvo s ograničenom odgovornošću za frizerske usluge</izvorni_sadrzaj>
    <derivirana_varijabla naziv="DomainObject.Predmet.ProtustrankaNazivFormated_1">TROGIRSKA FOŠA jednostavno društvo s ograničenom odgovornošću za frizerske usluge</derivirana_varijabla>
  </DomainObject.Predmet.ProtustrankaNazivFormated>
  <DomainObject.Predmet.ProtustrankaNazivFormatedOIB>
    <izvorni_sadrzaj>TROGIRSKA FOŠA jednostavno društvo s ograničenom odgovornošću za frizerske usluge, OIB 74994297503</izvorni_sadrzaj>
    <derivirana_varijabla naziv="DomainObject.Predmet.ProtustrankaNazivFormatedOIB_1">TROGIRSKA FOŠA jednostavno društvo s ograničenom odgovornošću za frizerske usluge, OIB 74994297503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30396.79</izvorni_sadrzaj>
    <derivirana_varijabla naziv="DomainObject.Predmet.TrenutnaVrijednost_1">30396.79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TROGIRSKA FOŠA jednostavno društvo s ograničenom odgovornošću za frizerske usluge</item>
    </izvorni_sadrzaj>
    <derivirana_varijabla naziv="DomainObject.Predmet.ProtuStrankaListFormated_1">
      <item>TROGIRSKA FOŠA jednostavno društvo s ograničenom odgovornošću za frizerske usluge</item>
    </derivirana_varijabla>
  </DomainObject.Predmet.ProtuStrankaListFormated>
  <DomainObject.Predmet.ProtuStrankaListFormatedOIB>
    <izvorni_sadrzaj>
      <item>TROGIRSKA FOŠA jednostavno društvo s ograničenom odgovornošću za frizerske usluge, OIB 74994297503</item>
    </izvorni_sadrzaj>
    <derivirana_varijabla naziv="DomainObject.Predmet.ProtuStrankaListFormatedOIB_1">
      <item>TROGIRSKA FOŠA jednostavno društvo s ograničenom odgovornošću za frizerske usluge, OIB 74994297503</item>
    </derivirana_varijabla>
  </DomainObject.Predmet.ProtuStrankaListFormatedOIB>
  <DomainObject.Predmet.ProtuStrankaListFormatedWithAdress>
    <izvorni_sadrzaj>
      <item>TROGIRSKA FOŠA jednostavno društvo s ograničenom odgovornošću za frizerske usluge, M. Marulić 49, 21210 Solin</item>
    </izvorni_sadrzaj>
    <derivirana_varijabla naziv="DomainObject.Predmet.ProtuStrankaListFormatedWithAdress_1">
      <item>TROGIRSKA FOŠA jednostavno društvo s ograničenom odgovornošću za frizerske usluge, M. Marulić 49, 21210 Solin</item>
    </derivirana_varijabla>
  </DomainObject.Predmet.ProtuStrankaListFormatedWithAdress>
  <DomainObject.Predmet.ProtuStrankaListFormatedWithAdressOIB>
    <izvorni_sadrzaj>
      <item>TROGIRSKA FOŠA jednostavno društvo s ograničenom odgovornošću za frizerske usluge, OIB 74994297503, M. Marulić 49, 21210 Solin</item>
    </izvorni_sadrzaj>
    <derivirana_varijabla naziv="DomainObject.Predmet.ProtuStrankaListFormatedWithAdressOIB_1">
      <item>TROGIRSKA FOŠA jednostavno društvo s ograničenom odgovornošću za frizerske usluge, OIB 74994297503, M. Marulić 49, 21210 Solin</item>
    </derivirana_varijabla>
  </DomainObject.Predmet.ProtuStrankaListFormatedWithAdressOIB>
  <DomainObject.Predmet.ProtuStrankaListNazivFormated>
    <izvorni_sadrzaj>
      <item>TROGIRSKA FOŠA jednostavno društvo s ograničenom odgovornošću za frizerske usluge</item>
    </izvorni_sadrzaj>
    <derivirana_varijabla naziv="DomainObject.Predmet.ProtuStrankaListNazivFormated_1">
      <item>TROGIRSKA FOŠA jednostavno društvo s ograničenom odgovornošću za frizerske usluge</item>
    </derivirana_varijabla>
  </DomainObject.Predmet.ProtuStrankaListNazivFormated>
  <DomainObject.Predmet.ProtuStrankaListNazivFormatedOIB>
    <izvorni_sadrzaj>
      <item>TROGIRSKA FOŠA jednostavno društvo s ograničenom odgovornošću za frizerske usluge, OIB 74994297503</item>
    </izvorni_sadrzaj>
    <derivirana_varijabla naziv="DomainObject.Predmet.ProtuStrankaListNazivFormatedOIB_1">
      <item>TROGIRSKA FOŠA jednostavno društvo s ograničenom odgovornošću za frizerske usluge, OIB 74994297503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TROGIRSKA FOŠA jednostavno društvo s ograničenom odgovornošću za frizerske usluge</izvorni_sadrzaj>
    <derivirana_varijabla naziv="DomainObject.Predmet.ProtustrankaIDrugi_1">TROGIRSKA FOŠA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TROGIRSKA FOŠA jednostavno društvo s ograničenom odgovornošću za frizerske usluge, OIB 74994297503, M. Marulić 49, 21210 Solin</izvorni_sadrzaj>
    <derivirana_varijabla naziv="DomainObject.Predmet.ProtustrankaIDrugiAdressOIB_1">TROGIRSKA FOŠA jednostavno društvo s ograničenom odgovornošću za frizerske usluge, OIB 74994297503, M. Marulić 49,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TROGIRSKA FOŠA jednostavno društvo s ograničenom odgovornošću za frizerske usluge</item>
      <item>FINANCIJSKA AGENCIJA, RC SPLIT</item>
    </izvorni_sadrzaj>
    <derivirana_varijabla naziv="DomainObject.Predmet.SudioniciListNaziv_1">
      <item>TROGIRSKA FOŠA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TROGIRSKA FOŠA jednostavno društvo s ograničenom odgovornošću za frizerske usluge, OIB 74994297503, M. Marulić 49,21210 Solin</item>
      <item>FINANCIJSKA AGENCIJA, RC SPLIT, OIB 85821130368, Mažuranićevo šetalište 24 b,21000 Split</item>
    </izvorni_sadrzaj>
    <derivirana_varijabla naziv="DomainObject.Predmet.SudioniciListAdressOIB_1">
      <item>TROGIRSKA FOŠA jednostavno društvo s ograničenom odgovornošću za frizerske usluge, OIB 74994297503, M. Marulić 49,21210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74994297503</item>
      <item>, OIB 85821130368</item>
    </izvorni_sadrzaj>
    <derivirana_varijabla naziv="DomainObject.Predmet.SudioniciListNazivOIB_1">
      <item>, OIB 74994297503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1536</properties:Words>
  <properties:Characters>8236</properties:Characters>
  <properties:Lines>160</properties:Lines>
  <properties:Paragraphs>33</properties:Paragraphs>
  <properties:TotalTime>551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2017-10-06T10:15:00Z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