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7719" w14:paraId="1d87719" w:rsidRDefault="003259F3" w:rsidP="003259F3" w:rsidR="003259F3">
      <w:pPr>
        <w:widowControl w:val="false"/>
        <w:spacing w:after="0"/>
        <w:jc w:val="both"/>
        <w15:collapsed w:val="false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3259F3" w:rsidP="003259F3" w:rsidR="003259F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3259F3" w:rsidP="003259F3" w:rsidR="003259F3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3259F3" w:rsidP="003259F3" w:rsidR="003259F3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 B. Radić 2/II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3259F3" w:rsidP="003259F3" w:rsidR="003259F3">
      <w:pPr>
        <w:pStyle w:val="Zaglavlje"/>
        <w:spacing w:after="0"/>
      </w:pPr>
    </w:p>
    <w:p w:rsidRDefault="003259F3" w:rsidP="003259F3" w:rsidR="003259F3">
      <w:pPr>
        <w:pStyle w:val="Zaglavlje"/>
        <w:spacing w:after="0"/>
        <w:jc w:val="center"/>
      </w:pPr>
      <w:r>
        <w:t>R E P U B L I K A    H R V A T S K A</w:t>
      </w:r>
    </w:p>
    <w:p w:rsidRDefault="003259F3" w:rsidP="003259F3" w:rsidR="003259F3">
      <w:pPr>
        <w:pStyle w:val="Zaglavlje"/>
        <w:spacing w:after="0"/>
        <w:jc w:val="center"/>
      </w:pPr>
    </w:p>
    <w:p w:rsidRDefault="003259F3" w:rsidP="003259F3" w:rsidR="003259F3">
      <w:pPr>
        <w:pStyle w:val="Zaglavlje"/>
        <w:spacing w:after="0"/>
        <w:jc w:val="center"/>
      </w:pPr>
      <w:r>
        <w:t>R J E Š E N J E</w:t>
      </w:r>
    </w:p>
    <w:p w:rsidRDefault="003259F3" w:rsidP="003259F3" w:rsidR="003259F3">
      <w:pPr>
        <w:pStyle w:val="Zaglavlje"/>
        <w:spacing w:after="0"/>
      </w:pPr>
    </w:p>
    <w:p w:rsidRDefault="003259F3" w:rsidP="003259F3" w:rsidR="003259F3">
      <w:pPr>
        <w:spacing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 ELKOS d.o.o., OIB: 60006344088 sa sjedištem u Sajmišna 17, 40329 </w:t>
      </w:r>
      <w:proofErr w:type="spellStart"/>
      <w:r>
        <w:t>Kotoriba</w:t>
      </w:r>
      <w:proofErr w:type="spellEnd"/>
      <w:r>
        <w:t>, dana 8. ožujka 2017. godine</w:t>
      </w:r>
    </w:p>
    <w:p w:rsidRDefault="003259F3" w:rsidP="003259F3" w:rsidR="003259F3">
      <w:pPr>
        <w:spacing w:after="0"/>
      </w:pPr>
    </w:p>
    <w:p w:rsidRDefault="003259F3" w:rsidP="003259F3" w:rsidR="003259F3">
      <w:pPr>
        <w:spacing w:after="0"/>
        <w:jc w:val="center"/>
      </w:pPr>
      <w:r>
        <w:t>r i j e š i o  j e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 xml:space="preserve">I. Pokreće se prethodni postupak radi utvrđivanja uvjeta za otvaranje stečajnog postupka nad dužnikom ELKOS d.o.o., OIB: 60006344088 sa sjedištem u Sajmišna 17, 40329 </w:t>
      </w:r>
      <w:proofErr w:type="spellStart"/>
      <w:r>
        <w:t>Kotoriba</w:t>
      </w:r>
      <w:proofErr w:type="spellEnd"/>
      <w:r>
        <w:t>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 xml:space="preserve">II. Ročište radi očitovanja o prijedlogu za otvaranje stečajnog postupka i davanja obavijesti iz čl. 117. Stečajnog zakona ("Narodne novine" 71/15 dalje SZ) i radi utvrđivanja uvjeta za otvaranje stečajnog postupka nad dužnikom zakazuje se za  </w:t>
      </w:r>
    </w:p>
    <w:p w:rsidRDefault="003259F3" w:rsidP="003259F3" w:rsidR="003259F3">
      <w:pPr>
        <w:spacing w:after="0"/>
        <w:jc w:val="both"/>
        <w:rPr>
          <w:color w:val="FF0000"/>
        </w:rPr>
      </w:pPr>
    </w:p>
    <w:p w:rsidRDefault="003259F3" w:rsidP="003259F3" w:rsidR="003259F3">
      <w:pPr>
        <w:spacing w:after="0"/>
        <w:jc w:val="center"/>
        <w:rPr>
          <w:b/>
          <w:u w:val="single"/>
        </w:rPr>
      </w:pPr>
      <w:r>
        <w:rPr>
          <w:b/>
          <w:u w:val="single"/>
        </w:rPr>
        <w:t>11. travnja 2017. u 10,</w:t>
      </w:r>
      <w:proofErr w:type="spellStart"/>
      <w:r>
        <w:rPr>
          <w:b/>
          <w:u w:val="single"/>
        </w:rPr>
        <w:t>10</w:t>
      </w:r>
      <w:proofErr w:type="spellEnd"/>
      <w:r>
        <w:rPr>
          <w:b/>
          <w:u w:val="single"/>
        </w:rPr>
        <w:t xml:space="preserve"> sati</w:t>
      </w:r>
    </w:p>
    <w:p w:rsidRDefault="003259F3" w:rsidP="003259F3" w:rsidR="003259F3">
      <w:pPr>
        <w:spacing w:after="0"/>
        <w:jc w:val="center"/>
        <w:rPr>
          <w:b/>
          <w:color w:themeColor="text1" w:val="000000"/>
          <w:u w:val="single"/>
        </w:rPr>
      </w:pPr>
    </w:p>
    <w:p w:rsidRDefault="003259F3" w:rsidP="003259F3" w:rsidR="003259F3">
      <w:pPr>
        <w:spacing w:after="0"/>
        <w:jc w:val="center"/>
        <w:rPr>
          <w:b/>
          <w:color w:val="FF0000"/>
          <w:u w:val="single"/>
        </w:rPr>
      </w:pPr>
    </w:p>
    <w:p w:rsidRDefault="003259F3" w:rsidP="003259F3" w:rsidR="003259F3">
      <w:pPr>
        <w:spacing w:after="0"/>
        <w:jc w:val="both"/>
      </w:pPr>
      <w:r>
        <w:t>kod Trgovačkog suda u Varaždinu, Braće Radić 2, soba b</w:t>
      </w:r>
      <w:r w:rsidR="00AC46A2">
        <w:t>roj 223</w:t>
      </w:r>
      <w:r>
        <w:t>/II kat, a na koje se dostavom ovoga rješenja pozivaju: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>- predlagatelj Financijska agencija, Regionalni centar Zagreb, Podružnica Varaždin, Augusta Cesarca 2, Varaždin,</w:t>
      </w:r>
    </w:p>
    <w:p w:rsidRDefault="003259F3" w:rsidP="003259F3" w:rsidR="003259F3">
      <w:pPr>
        <w:spacing w:after="0"/>
        <w:jc w:val="both"/>
      </w:pPr>
      <w:r>
        <w:t xml:space="preserve">- direktor dužnika Ivan Kos, OIB: 43164632135, J. Slavenskog 7, </w:t>
      </w:r>
      <w:proofErr w:type="spellStart"/>
      <w:r>
        <w:t>Kotoriba</w:t>
      </w:r>
      <w:proofErr w:type="spellEnd"/>
    </w:p>
    <w:p w:rsidRDefault="003259F3" w:rsidP="003259F3" w:rsidR="003259F3">
      <w:pPr>
        <w:spacing w:after="0"/>
        <w:jc w:val="both"/>
      </w:pPr>
      <w:r>
        <w:t>- Županijsko državno odvjetništvo, Građansko-upravni odjel.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>III. Nalaže se direktoru dužnika da do dana održavanja ročišta iz točke II. izreke ovog rješenja dostavi sudu popis imovine i obveza sukladno čl. 17. SZ-a.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rPr>
          <w:rFonts w:eastAsia="Times New Roman"/>
          <w:lang w:eastAsia="hr-HR"/>
        </w:rPr>
        <w:tab/>
        <w:t>IV. Ako se direktor dužnika ne odazove na navedeno ročište, sud može narediti da se prisilno dovede i podmiri troškove dovođenja, a može biti  novčano kažnjen u iznosu do 10.000,00 kn (čl. 117. st. 6. u vezi sa čl. 177. i 178. Stečajnog zakona).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center"/>
      </w:pPr>
    </w:p>
    <w:p w:rsidRDefault="003259F3" w:rsidP="003259F3" w:rsidR="003259F3">
      <w:pPr>
        <w:spacing w:after="0"/>
        <w:jc w:val="center"/>
      </w:pPr>
    </w:p>
    <w:p w:rsidRDefault="003259F3" w:rsidP="003259F3" w:rsidR="003259F3">
      <w:pPr>
        <w:spacing w:after="0"/>
        <w:jc w:val="center"/>
      </w:pPr>
      <w:r>
        <w:t>Obrazloženje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>Predlagatelj je 27. veljače 2017. podnio ovome sudu prijedlog za otvaranje stečajnog postupka nad dužnikom, navodeći da dužnik na dan 23. veljače 2017. ima evidentirane neizvršene osnove za plaćanje u ukupnom iznosu od 163.340,24 kn.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ab/>
        <w:t>Stoga je sud, primjenom čl. 110., 115. st.1., 117. st. 1. i 6., 177., 178. , 123. i 128. st. 1. SZ-a, odlučio kao u izreci.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center"/>
      </w:pPr>
      <w:r>
        <w:t>U Varaždinu, 8. ožujka 2017.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064717" w:rsidP="003259F3" w:rsidR="003259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259F3">
        <w:t>SUDAC</w:t>
      </w:r>
    </w:p>
    <w:p w:rsidRDefault="003259F3" w:rsidP="003259F3" w:rsidR="003259F3">
      <w:pPr>
        <w:spacing w:after="0"/>
        <w:jc w:val="both"/>
      </w:pPr>
    </w:p>
    <w:p w:rsidRDefault="00064717" w:rsidP="003259F3" w:rsidR="003259F3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3259F3">
        <w:t xml:space="preserve"> Melita </w:t>
      </w:r>
      <w:proofErr w:type="spellStart"/>
      <w:r w:rsidR="003259F3">
        <w:t>Poljanec</w:t>
      </w:r>
      <w:proofErr w:type="spellEnd"/>
      <w:r w:rsidR="003259F3">
        <w:t xml:space="preserve"> Bubaš</w:t>
      </w:r>
      <w:r w:rsidR="00E267DD">
        <w:t>, v.r.</w:t>
      </w:r>
    </w:p>
    <w:p w:rsidRDefault="00E267DD" w:rsidP="003259F3" w:rsidR="00E267DD">
      <w:pPr>
        <w:spacing w:after="0"/>
        <w:jc w:val="both"/>
      </w:pPr>
    </w:p>
    <w:p w:rsidRDefault="00E267DD" w:rsidP="003259F3" w:rsidR="00E267D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064717" w:rsidP="003259F3" w:rsidR="00064717">
      <w:pPr>
        <w:spacing w:after="0"/>
        <w:jc w:val="both"/>
      </w:pPr>
    </w:p>
    <w:p w:rsidRDefault="00064717" w:rsidP="003259F3" w:rsidR="00064717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>UPUTA O PRAVNOM LIJEKU :</w:t>
      </w:r>
    </w:p>
    <w:p w:rsidRDefault="003259F3" w:rsidP="003259F3" w:rsidR="003259F3">
      <w:pPr>
        <w:spacing w:after="0"/>
        <w:jc w:val="both"/>
      </w:pPr>
      <w:r>
        <w:t>Protiv ovoga rješenja posebna žalba nije dopuštena (čl. 115. st. 1. SZ-a).</w:t>
      </w:r>
    </w:p>
    <w:p w:rsidRDefault="003259F3" w:rsidP="003259F3" w:rsidR="003259F3">
      <w:pPr>
        <w:spacing w:after="0"/>
        <w:jc w:val="both"/>
      </w:pPr>
    </w:p>
    <w:p w:rsidRDefault="003259F3" w:rsidP="003259F3" w:rsidR="003259F3">
      <w:pPr>
        <w:spacing w:after="0"/>
        <w:jc w:val="both"/>
      </w:pPr>
      <w:r>
        <w:t>DNA:</w:t>
      </w:r>
    </w:p>
    <w:p w:rsidRDefault="003259F3" w:rsidP="003259F3" w:rsidR="003259F3">
      <w:pPr>
        <w:spacing w:after="0"/>
        <w:jc w:val="both"/>
      </w:pPr>
      <w:r>
        <w:t>- predlagatelj Financijska agencija, Regionalni centar Zagreb, Podružnica Varaždin, Augusta Cesarca 2, Varaždin</w:t>
      </w:r>
    </w:p>
    <w:p w:rsidRDefault="003259F3" w:rsidP="003259F3" w:rsidR="003259F3">
      <w:pPr>
        <w:spacing w:after="0"/>
        <w:jc w:val="both"/>
      </w:pPr>
      <w:r>
        <w:t xml:space="preserve">- direktor dužnika Ivan Kos, J. Slavenskog 7, </w:t>
      </w:r>
      <w:proofErr w:type="spellStart"/>
      <w:r>
        <w:t>Kotoriba</w:t>
      </w:r>
      <w:proofErr w:type="spellEnd"/>
    </w:p>
    <w:p w:rsidRDefault="003259F3" w:rsidP="003259F3" w:rsidR="003259F3">
      <w:pPr>
        <w:spacing w:after="0"/>
        <w:jc w:val="both"/>
      </w:pPr>
      <w:r>
        <w:t>- Županijsko državno odvjetništvo, Građansko-upravni odjel</w:t>
      </w:r>
    </w:p>
    <w:p w:rsidRDefault="003259F3" w:rsidP="003259F3" w:rsidR="003259F3">
      <w:pPr>
        <w:spacing w:after="0"/>
        <w:jc w:val="both"/>
      </w:pPr>
      <w:r>
        <w:t xml:space="preserve">- stečajna e-Oglasna ploča </w:t>
      </w:r>
    </w:p>
    <w:p w:rsidRDefault="003259F3" w:rsidP="003259F3" w:rsidR="003259F3">
      <w:pPr>
        <w:spacing w:after="0"/>
        <w:jc w:val="both"/>
      </w:pPr>
    </w:p>
    <w:p w:rsidRDefault="00937FF9" w:rsidP="003259F3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76C1" w:rsidP="00537B78" w:rsidR="005B76C1">
      <w:r>
        <w:separator/>
      </w:r>
    </w:p>
  </w:endnote>
  <w:endnote w:id="0" w:type="continuationSeparator">
    <w:p w:rsidRDefault="005B76C1" w:rsidP="00537B78" w:rsidR="005B76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76C1" w:rsidP="00537B78" w:rsidR="005B76C1">
      <w:r>
        <w:separator/>
      </w:r>
    </w:p>
  </w:footnote>
  <w:footnote w:id="0" w:type="continuationSeparator">
    <w:p w:rsidRDefault="005B76C1" w:rsidP="00537B78" w:rsidR="005B76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59F3" w:rsidR="008333A9">
    <w:pPr>
      <w:pStyle w:val="Zaglavlje"/>
    </w:pPr>
    <w:r>
      <w:rPr>
        <w:rStyle w:val="PozadinaSvijetloCrvena"/>
        <w:shd w:fill="auto" w:color="auto" w:val="clear"/>
      </w:rPr>
      <w:t>Poslovni broj: 2 St-110/17-3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17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59F3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A17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6C1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6A2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7DD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15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St-110/2017-3</izvorni_sadrzaj>
    <derivirana_varijabla naziv="DomainObject.Oznaka_1">St-110/2017-3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St-110/2017</izvorni_sadrzaj>
    <derivirana_varijabla naziv="DomainObject.Predmet.OznakaBroj_1">St-110/2017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ELEKTRO-KOS, društvo s ograničenom odgovornošću za trgovinu, usluge i proizvodnju</izvorni_sadrzaj>
    <derivirana_varijabla naziv="DomainObject.Predmet.ProtustrankaFormated_1">  ELEKTRO-KOS, društvo s ograničenom odgovornošću za trgovinu, usluge i proizvodnju</derivirana_varijabla>
  </DomainObject.Predmet.ProtustrankaFormated>
  <DomainObject.Predmet.ProtustrankaFormatedOIB>
    <izvorni_sadrzaj>  ELEKTRO-KOS, društvo s ograničenom odgovornošću za trgovinu, usluge i proizvodnju, OIB 60006344088</izvorni_sadrzaj>
    <derivirana_varijabla naziv="DomainObject.Predmet.ProtustrankaFormatedOIB_1">  ELEKTRO-KOS, društvo s ograničenom odgovornošću za trgovinu, usluge i proizvodnju, OIB 60006344088</derivirana_varijabla>
  </DomainObject.Predmet.ProtustrankaFormatedOIB>
  <DomainObject.Predmet.ProtustrankaFormatedWithAdress>
    <izvorni_sadrzaj> ELEKTRO-KOS, društvo s ograničenom odgovornošću za trgovinu, usluge i proizvodnju, Sajmišna 17, 40320 Kotoriba</izvorni_sadrzaj>
    <derivirana_varijabla naziv="DomainObject.Predmet.ProtustrankaFormatedWithAdress_1"> ELEKTRO-KOS, društvo s ograničenom odgovornošću za trgovinu, usluge i proizvodnju, Sajmišna 17, 40320 Kotoriba</derivirana_varijabla>
  </DomainObject.Predmet.ProtustrankaFormatedWithAdress>
  <DomainObject.Predmet.ProtustrankaFormatedWithAdressOIB>
    <izvorni_sadrzaj> ELEKTRO-KOS, društvo s ograničenom odgovornošću za trgovinu, usluge i proizvodnju, OIB 60006344088, Sajmišna 17, 40320 Kotoriba</izvorni_sadrzaj>
    <derivirana_varijabla naziv="DomainObject.Predmet.ProtustrankaFormatedWithAdressOIB_1"> ELEKTRO-KOS, društvo s ograničenom odgovornošću za trgovinu, usluge i proizvodnju, OIB 60006344088, Sajmišna 17, 40320 Kotoriba</derivirana_varijabla>
  </DomainObject.Predmet.ProtustrankaFormatedWithAdressOIB>
  <DomainObject.Predmet.ProtustrankaWithAdress>
    <izvorni_sadrzaj>ELEKTRO-KOS, društvo s ograničenom odgovornošću za trgovinu, usluge i proizvodnju Sajmišna 17, 40320 Kotoriba</izvorni_sadrzaj>
    <derivirana_varijabla naziv="DomainObject.Predmet.ProtustrankaWithAdress_1">ELEKTRO-KOS, društvo s ograničenom odgovornošću za trgovinu, usluge i proizvodnju Sajmišna 17, 40320 Kotoriba</derivirana_varijabla>
  </DomainObject.Predmet.ProtustrankaWithAdress>
  <DomainObject.Predmet.ProtustrankaWithAdressOIB>
    <izvorni_sadrzaj>ELEKTRO-KOS, društvo s ograničenom odgovornošću za trgovinu, usluge i proizvodnju, OIB 60006344088, Sajmišna 17, 40320 Kotoriba</izvorni_sadrzaj>
    <derivirana_varijabla naziv="DomainObject.Predmet.ProtustrankaWithAdressOIB_1">ELEKTRO-KOS, društvo s ograničenom odgovornošću za trgovinu, usluge i proizvodnju, OIB 60006344088, Sajmišna 17, 40320 Kotoriba</derivirana_varijabla>
  </DomainObject.Predmet.ProtustrankaWithAdressOIB>
  <DomainObject.Predmet.ProtustrankaNazivFormated>
    <izvorni_sadrzaj>ELEKTRO-KOS, društvo s ograničenom odgovornošću za trgovinu, usluge i proizvodnju</izvorni_sadrzaj>
    <derivirana_varijabla naziv="DomainObject.Predmet.ProtustrankaNazivFormated_1">ELEKTRO-KOS, društvo s ograničenom odgovornošću za trgovinu, usluge i proizvodnju</derivirana_varijabla>
  </DomainObject.Predmet.ProtustrankaNazivFormated>
  <DomainObject.Predmet.ProtustrankaNazivFormatedOIB>
    <izvorni_sadrzaj>ELEKTRO-KOS, društvo s ograničenom odgovornošću za trgovinu, usluge i proizvodnju, OIB 60006344088</izvorni_sadrzaj>
    <derivirana_varijabla naziv="DomainObject.Predmet.ProtustrankaNazivFormatedOIB_1">ELEKTRO-KOS, društvo s ograničenom odgovornošću za trgovinu, usluge i proizvodnju, OIB 60006344088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163340.24</izvorni_sadrzaj>
    <derivirana_varijabla naziv="DomainObject.Predmet.TrenutnaVrijednost_1">163340.24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ELEKTRO-KOS, društvo s ograničenom odgovornošću za trgovinu, usluge i proizvodnju</item>
    </izvorni_sadrzaj>
    <derivirana_varijabla naziv="DomainObject.Predmet.ProtuStrankaListFormated_1">
      <item>ELEKTRO-KOS, društvo s ograničenom odgovornošću za trgovinu, usluge i proizvodnju</item>
    </derivirana_varijabla>
  </DomainObject.Predmet.ProtuStrankaListFormated>
  <DomainObject.Predmet.ProtuStrankaListFormatedOIB>
    <izvorni_sadrzaj>
      <item>ELEKTRO-KOS, društvo s ograničenom odgovornošću za trgovinu, usluge i proizvodnju, OIB 60006344088</item>
    </izvorni_sadrzaj>
    <derivirana_varijabla naziv="DomainObject.Predmet.ProtuStrankaListFormatedOIB_1">
      <item>ELEKTRO-KOS, društvo s ograničenom odgovornošću za trgovinu, usluge i proizvodnju, OIB 60006344088</item>
    </derivirana_varijabla>
  </DomainObject.Predmet.ProtuStrankaListFormatedOIB>
  <DomainObject.Predmet.ProtuStrankaListFormatedWithAdress>
    <izvorni_sadrzaj>
      <item>ELEKTRO-KOS, društvo s ograničenom odgovornošću za trgovinu, usluge i proizvodnju, Sajmišna 17, 40320 Kotoriba</item>
    </izvorni_sadrzaj>
    <derivirana_varijabla naziv="DomainObject.Predmet.ProtuStrankaListFormatedWithAdress_1">
      <item>ELEKTRO-KOS, društvo s ograničenom odgovornošću za trgovinu, usluge i proizvodnju, Sajmišna 17, 40320 Kotoriba</item>
    </derivirana_varijabla>
  </DomainObject.Predmet.ProtuStrankaListFormatedWithAdress>
  <DomainObject.Predmet.ProtuStrankaListFormatedWithAdressOIB>
    <izvorni_sadrzaj>
      <item>ELEKTRO-KOS, društvo s ograničenom odgovornošću za trgovinu, usluge i proizvodnju, OIB 60006344088, Sajmišna 17, 40320 Kotoriba</item>
    </izvorni_sadrzaj>
    <derivirana_varijabla naziv="DomainObject.Predmet.ProtuStrankaListFormatedWithAdressOIB_1">
      <item>ELEKTRO-KOS, društvo s ograničenom odgovornošću za trgovinu, usluge i proizvodnju, OIB 60006344088, Sajmišna 17, 40320 Kotoriba</item>
    </derivirana_varijabla>
  </DomainObject.Predmet.ProtuStrankaListFormatedWithAdressOIB>
  <DomainObject.Predmet.ProtuStrankaListNazivFormated>
    <izvorni_sadrzaj>
      <item>ELEKTRO-KOS, društvo s ograničenom odgovornošću za trgovinu, usluge i proizvodnju</item>
    </izvorni_sadrzaj>
    <derivirana_varijabla naziv="DomainObject.Predmet.ProtuStrankaListNazivFormated_1">
      <item>ELEKTRO-KOS, društvo s ograničenom odgovornošću za trgovinu, usluge i proizvodnju</item>
    </derivirana_varijabla>
  </DomainObject.Predmet.ProtuStrankaListNazivFormated>
  <DomainObject.Predmet.ProtuStrankaListNazivFormatedOIB>
    <izvorni_sadrzaj>
      <item>ELEKTRO-KOS, društvo s ograničenom odgovornošću za trgovinu, usluge i proizvodnju, OIB 60006344088</item>
    </izvorni_sadrzaj>
    <derivirana_varijabla naziv="DomainObject.Predmet.ProtuStrankaListNazivFormatedOIB_1">
      <item>ELEKTRO-KOS, društvo s ograničenom odgovornošću za trgovinu, usluge i proizvodnju, OIB 60006344088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Ivan Kos</item>
    </izvorni_sadrzaj>
    <derivirana_varijabla naziv="DomainObject.Predmet.OstaliListFormated_1">
      <item>Sudski registar</item>
      <item>e-oglasna ploča</item>
      <item>Županijsko državno odvjetništvo u Varaždinu</item>
      <item>Ivan Kos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Ivan Kos, OIB 43164632135</item>
    </izvorni_sadrzaj>
    <derivirana_varijabla naziv="DomainObject.Predmet.OstaliListFormatedOIB_1">
      <item>Sudski registar</item>
      <item>e-oglasna ploča</item>
      <item>Županijsko državno odvjetništvo u Varaždinu</item>
      <item>Ivan Kos, OIB 43164632135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Ivan Kos, J.slavenskog 7, 40320 Kotoriba</item>
    </izvorni_sadrzaj>
    <derivirana_varijabla naziv="DomainObject.Predmet.OstaliListFormatedWithAdress_1">
      <item>Sudski registar</item>
      <item>e-oglasna ploča</item>
      <item>Županijsko državno odvjetništvo u Varaždinu</item>
      <item>Ivan Kos, J.slavenskog 7, 40320 Kotoriba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Ivan Kos, OIB 43164632135, J.slavenskog 7, 40320 Kotoriba</item>
    </izvorni_sadrzaj>
    <derivirana_varijabla naziv="DomainObject.Predmet.OstaliListFormatedWithAdressOIB_1">
      <item>Sudski registar</item>
      <item>e-oglasna ploča</item>
      <item>Županijsko državno odvjetništvo u Varaždinu</item>
      <item>Ivan Kos, OIB 43164632135, J.slavenskog 7, 40320 Kotoriba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Ivan Kos</item>
    </izvorni_sadrzaj>
    <derivirana_varijabla naziv="DomainObject.Predmet.OstaliListNazivFormated_1">
      <item>Sudski registar</item>
      <item>e-oglasna ploča</item>
      <item>Županijsko državno odvjetništvo u Varaždinu</item>
      <item>Ivan Kos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Ivan Kos, OIB 43164632135</item>
    </izvorni_sadrzaj>
    <derivirana_varijabla naziv="DomainObject.Predmet.OstaliListNazivFormatedOIB_1">
      <item>Sudski registar</item>
      <item>e-oglasna ploča</item>
      <item>Županijsko državno odvjetništvo u Varaždinu</item>
      <item>Ivan Kos, OIB 43164632135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St-110/2017-3</izvorni_sadrzaj>
    <derivirana_varijabla naziv="DomainObject.PoslovniBrojDokumenta_1">St-110/2017-3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ELEKTRO-KOS, društvo s ograničenom odgovornošću za trgovinu, usluge i proizvodnju</izvorni_sadrzaj>
    <derivirana_varijabla naziv="DomainObject.Predmet.ProtustrankaIDrugi_1">ELEKTRO-KOS,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ELEKTRO-KOS, društvo s ograničenom odgovornošću za trgovinu, usluge i proizvodnju, OIB 60006344088, Sajmišna 17, 40320 Kotoriba</izvorni_sadrzaj>
    <derivirana_varijabla naziv="DomainObject.Predmet.ProtustrankaIDrugiAdressOIB_1">ELEKTRO-KOS, društvo s ograničenom odgovornošću za trgovinu, usluge i proizvodnju, OIB 60006344088, Sajmišna 17,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ELEKTRO-KOS, društvo s ograničenom odgovornošću za trgovinu, usluge i proizvodnju</item>
      <item>Sudski registar</item>
      <item>e-oglasna ploča</item>
      <item>Županijsko državno odvjetništvo u Varaždinu</item>
      <item>Ivan Kos</item>
    </izvorni_sadrzaj>
    <derivirana_varijabla naziv="DomainObject.Predmet.SudioniciListNaziv_1">
      <item>Financijska agencija</item>
      <item>ELEKTRO-KOS, društvo s ograničenom odgovornošću za trgovinu, usluge i proizvodnju</item>
      <item>Sudski registar</item>
      <item>e-oglasna ploča</item>
      <item>Županijsko državno odvjetništvo u Varaždinu</item>
      <item>Ivan Kos</item>
    </derivirana_varijabla>
  </DomainObject.Predmet.SudioniciListNaziv>
  <DomainObject.Predmet.SudioniciListAdressOIB>
    <izvorni_sadrzaj>
      <item>Financijska agencija, OIB 85821130368, Ulica grada Vukovara 70,10000 Zagreb</item>
      <item>ELEKTRO-KOS, društvo s ograničenom odgovornošću za trgovinu, usluge i proizvodnju, OIB 60006344088, Sajmišna 17,40320 Kotoriba</item>
      <item>Sudski registar</item>
      <item>e-oglasna ploča</item>
      <item>Županijsko državno odvjetništvo u Varaždinu</item>
      <item>Ivan Kos, OIB 43164632135, J.slavenskog 7,40320 Kotoriba</item>
    </izvorni_sadrzaj>
    <derivirana_varijabla naziv="DomainObject.Predmet.SudioniciListAdressOIB_1">
      <item>Financijska agencija, OIB 85821130368, Ulica grada Vukovara 70,10000 Zagreb</item>
      <item>ELEKTRO-KOS, društvo s ograničenom odgovornošću za trgovinu, usluge i proizvodnju, OIB 60006344088, Sajmišna 17,40320 Kotoriba</item>
      <item>Sudski registar</item>
      <item>e-oglasna ploča</item>
      <item>Županijsko državno odvjetništvo u Varaždinu</item>
      <item>Ivan Kos, OIB 43164632135, J.slavenskog 7,40320 Kotoriba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8A4F0E-DDBF-4C29-BBDE-4140940293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2392</properties:Characters>
  <properties:Lines>88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2017-03-08T09:39:00Z</cp:lastPrinted>
  <dcterms:modified xmlns:xsi="http://www.w3.org/2001/XMLSchema-instance" xsi:type="dcterms:W3CDTF">2017-03-08T09:39:00Z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St-110/2017-3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