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7b71" w14:paraId="6a97b71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FC68F1">
        <w:rPr>
          <w:lang w:val="hr-HR"/>
        </w:rPr>
        <w:t>MANSUETUS d.o.o., OIB: 98047565741, Split, Mandićeva 4</w:t>
      </w:r>
      <w:r w:rsidR="005A4641" w:rsidRPr="00E95649">
        <w:rPr>
          <w:lang w:val="hr-HR"/>
        </w:rPr>
        <w:t xml:space="preserve">, dana </w:t>
      </w:r>
      <w:r w:rsidR="00A34B2A">
        <w:rPr>
          <w:lang w:val="hr-HR"/>
        </w:rPr>
        <w:t>8</w:t>
      </w:r>
      <w:r w:rsidR="006535DC">
        <w:rPr>
          <w:lang w:val="hr-HR"/>
        </w:rPr>
        <w:t>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FC68F1" w:rsidRPr="00FC68F1">
        <w:rPr>
          <w:lang w:val="hr-HR"/>
        </w:rPr>
        <w:t>MANSUETUS d.o.o., OIB: 98047565741, Split, Mandićeva 4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="00A34B2A">
        <w:rPr>
          <w:lang w:val="hr-HR"/>
        </w:rPr>
        <w:t>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FC68F1" w:rsidRPr="00FC68F1">
        <w:rPr>
          <w:lang w:val="hr-HR"/>
        </w:rPr>
        <w:t>MANSUETUS d.o.o., OIB: 98047565741, Split, Mandićeva 4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A34B2A">
        <w:rPr>
          <w:lang w:val="hr-HR"/>
        </w:rPr>
        <w:t>15/95</w:t>
      </w:r>
      <w:r w:rsidR="00FC68F1">
        <w:rPr>
          <w:lang w:val="hr-HR"/>
        </w:rPr>
        <w:t>2</w:t>
      </w:r>
      <w:r w:rsidR="00A34B2A">
        <w:rPr>
          <w:lang w:val="hr-HR"/>
        </w:rPr>
        <w:t>3</w:t>
      </w:r>
      <w:r w:rsidR="00200054">
        <w:rPr>
          <w:lang w:val="hr-HR"/>
        </w:rPr>
        <w:t>-1</w:t>
      </w:r>
      <w:r w:rsidRPr="00683A29">
        <w:rPr>
          <w:lang w:val="hr-HR"/>
        </w:rPr>
        <w:t xml:space="preserve"> od </w:t>
      </w:r>
      <w:r w:rsidR="00FC68F1">
        <w:rPr>
          <w:lang w:val="hr-HR"/>
        </w:rPr>
        <w:t>17. veljače</w:t>
      </w:r>
      <w:r w:rsidR="00A34B2A">
        <w:rPr>
          <w:lang w:val="hr-HR"/>
        </w:rPr>
        <w:t xml:space="preserve"> 201</w:t>
      </w:r>
      <w:r w:rsidRPr="00683A29">
        <w:rPr>
          <w:lang w:val="hr-HR"/>
        </w:rPr>
        <w:t>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A34B2A">
        <w:rPr>
          <w:lang w:val="hr-HR"/>
        </w:rPr>
        <w:t>8</w:t>
      </w:r>
      <w:r w:rsidR="006535DC">
        <w:rPr>
          <w:lang w:val="hr-HR"/>
        </w:rPr>
        <w:t>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50D79" w:rsidRPr="00F50D79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A34B2A">
      <w:t>17</w:t>
    </w:r>
    <w:r w:rsidR="00FC68F1">
      <w:t>10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</w:t>
    </w:r>
    <w:r w:rsidR="00FC68F1">
      <w:t>710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63B7E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4B2A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50D79"/>
    <w:rsid w:val="00F7047C"/>
    <w:rsid w:val="00F85A66"/>
    <w:rsid w:val="00FA2F1D"/>
    <w:rsid w:val="00FC68F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St-1710/2015</izvorni_sadrzaj>
    <derivirana_varijabla naziv="DomainObject.Predmet.OznakaBroj_1">St-1710/2015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MANSUETUS d.o.o. za frizerske salone i salone za uljepšavanje</izvorni_sadrzaj>
    <derivirana_varijabla naziv="DomainObject.Predmet.ProtustrankaFormated_1">  MANSUETUS d.o.o. za frizerske salone i salone za uljepšavanje</derivirana_varijabla>
  </DomainObject.Predmet.ProtustrankaFormated>
  <DomainObject.Predmet.ProtustrankaFormatedOIB>
    <izvorni_sadrzaj>  MANSUETUS d.o.o. za frizerske salone i salone za uljepšavanje, OIB 98047565741</izvorni_sadrzaj>
    <derivirana_varijabla naziv="DomainObject.Predmet.ProtustrankaFormatedOIB_1">  MANSUETUS d.o.o. za frizerske salone i salone za uljepšavanje, OIB 98047565741</derivirana_varijabla>
  </DomainObject.Predmet.ProtustrankaFormatedOIB>
  <DomainObject.Predmet.ProtustrankaFormatedWithAdress>
    <izvorni_sadrzaj> MANSUETUS d.o.o. za frizerske salone i salone za uljepšavanje, Mandićeva 4, 21000 Split</izvorni_sadrzaj>
    <derivirana_varijabla naziv="DomainObject.Predmet.ProtustrankaFormatedWithAdress_1"> MANSUETUS d.o.o. za frizerske salone i salone za uljepšavanje, Mandićeva 4, 21000 Split</derivirana_varijabla>
  </DomainObject.Predmet.ProtustrankaFormatedWithAdress>
  <DomainObject.Predmet.ProtustrankaFormatedWithAdressOIB>
    <izvorni_sadrzaj> MANSUETUS d.o.o. za frizerske salone i salone za uljepšavanje, OIB 98047565741, Mandićeva 4, 21000 Split</izvorni_sadrzaj>
    <derivirana_varijabla naziv="DomainObject.Predmet.ProtustrankaFormatedWithAdressOIB_1"> MANSUETUS d.o.o. za frizerske salone i salone za uljepšavanje, OIB 98047565741, Mandićeva 4, 21000 Split</derivirana_varijabla>
  </DomainObject.Predmet.ProtustrankaFormatedWithAdressOIB>
  <DomainObject.Predmet.ProtustrankaWithAdress>
    <izvorni_sadrzaj>MANSUETUS d.o.o. za frizerske salone i salone za uljepšavanje Mandićeva 4, 21000 Split</izvorni_sadrzaj>
    <derivirana_varijabla naziv="DomainObject.Predmet.ProtustrankaWithAdress_1">MANSUETUS d.o.o. za frizerske salone i salone za uljepšavanje Mandićeva 4, 21000 Split</derivirana_varijabla>
  </DomainObject.Predmet.ProtustrankaWithAdress>
  <DomainObject.Predmet.ProtustrankaWithAdressOIB>
    <izvorni_sadrzaj>MANSUETUS d.o.o. za frizerske salone i salone za uljepšavanje, OIB 98047565741, Mandićeva 4, 21000 Split</izvorni_sadrzaj>
    <derivirana_varijabla naziv="DomainObject.Predmet.ProtustrankaWithAdressOIB_1">MANSUETUS d.o.o. za frizerske salone i salone za uljepšavanje, OIB 98047565741, Mandićeva 4, 21000 Split</derivirana_varijabla>
  </DomainObject.Predmet.ProtustrankaWithAdressOIB>
  <DomainObject.Predmet.ProtustrankaNazivFormated>
    <izvorni_sadrzaj>MANSUETUS d.o.o. za frizerske salone i salone za uljepšavanje</izvorni_sadrzaj>
    <derivirana_varijabla naziv="DomainObject.Predmet.ProtustrankaNazivFormated_1">MANSUETUS d.o.o. za frizerske salone i salone za uljepšavanje</derivirana_varijabla>
  </DomainObject.Predmet.ProtustrankaNazivFormated>
  <DomainObject.Predmet.ProtustrankaNazivFormatedOIB>
    <izvorni_sadrzaj>MANSUETUS d.o.o. za frizerske salone i salone za uljepšavanje, OIB 98047565741</izvorni_sadrzaj>
    <derivirana_varijabla naziv="DomainObject.Predmet.ProtustrankaNazivFormatedOIB_1">MANSUETUS d.o.o. za frizerske salone i salone za uljepšavanje, OIB 98047565741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23565.33</izvorni_sadrzaj>
    <derivirana_varijabla naziv="DomainObject.Predmet.TrenutnaVrijednost_1">23565.33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MANSUETUS d.o.o. za frizerske salone i salone za uljepšavanje</item>
    </izvorni_sadrzaj>
    <derivirana_varijabla naziv="DomainObject.Predmet.ProtuStrankaListFormated_1">
      <item>MANSUETUS d.o.o. za frizerske salone i salone za uljepšavanje</item>
    </derivirana_varijabla>
  </DomainObject.Predmet.ProtuStrankaListFormated>
  <DomainObject.Predmet.ProtuStrankaListFormatedOIB>
    <izvorni_sadrzaj>
      <item>MANSUETUS d.o.o. za frizerske salone i salone za uljepšavanje, OIB 98047565741</item>
    </izvorni_sadrzaj>
    <derivirana_varijabla naziv="DomainObject.Predmet.ProtuStrankaListFormatedOIB_1">
      <item>MANSUETUS d.o.o. za frizerske salone i salone za uljepšavanje, OIB 98047565741</item>
    </derivirana_varijabla>
  </DomainObject.Predmet.ProtuStrankaListFormatedOIB>
  <DomainObject.Predmet.ProtuStrankaListFormatedWithAdress>
    <izvorni_sadrzaj>
      <item>MANSUETUS d.o.o. za frizerske salone i salone za uljepšavanje, Mandićeva 4, 21000 Split</item>
    </izvorni_sadrzaj>
    <derivirana_varijabla naziv="DomainObject.Predmet.ProtuStrankaListFormatedWithAdress_1">
      <item>MANSUETUS d.o.o. za frizerske salone i salone za uljepšavanje, Mandićeva 4, 21000 Split</item>
    </derivirana_varijabla>
  </DomainObject.Predmet.ProtuStrankaListFormatedWithAdress>
  <DomainObject.Predmet.ProtuStrankaListFormatedWithAdressOIB>
    <izvorni_sadrzaj>
      <item>MANSUETUS d.o.o. za frizerske salone i salone za uljepšavanje, OIB 98047565741, Mandićeva 4, 21000 Split</item>
    </izvorni_sadrzaj>
    <derivirana_varijabla naziv="DomainObject.Predmet.ProtuStrankaListFormatedWithAdressOIB_1">
      <item>MANSUETUS d.o.o. za frizerske salone i salone za uljepšavanje, OIB 98047565741, Mandićeva 4, 21000 Split</item>
    </derivirana_varijabla>
  </DomainObject.Predmet.ProtuStrankaListFormatedWithAdressOIB>
  <DomainObject.Predmet.ProtuStrankaListNazivFormated>
    <izvorni_sadrzaj>
      <item>MANSUETUS d.o.o. za frizerske salone i salone za uljepšavanje</item>
    </izvorni_sadrzaj>
    <derivirana_varijabla naziv="DomainObject.Predmet.ProtuStrankaListNazivFormated_1">
      <item>MANSUETUS d.o.o. za frizerske salone i salone za uljepšavanje</item>
    </derivirana_varijabla>
  </DomainObject.Predmet.ProtuStrankaListNazivFormated>
  <DomainObject.Predmet.ProtuStrankaListNazivFormatedOIB>
    <izvorni_sadrzaj>
      <item>MANSUETUS d.o.o. za frizerske salone i salone za uljepšavanje, OIB 98047565741</item>
    </izvorni_sadrzaj>
    <derivirana_varijabla naziv="DomainObject.Predmet.ProtuStrankaListNazivFormatedOIB_1">
      <item>MANSUETUS d.o.o. za frizerske salone i salone za uljepšavanje, OIB 98047565741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MANSUETUS d.o.o. za frizerske salone i salone za uljepšavanje</izvorni_sadrzaj>
    <derivirana_varijabla naziv="DomainObject.Predmet.ProtustrankaIDrugi_1">MANSUETUS d.o.o. za frizerske salone i salone za uljepšavanje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MANSUETUS d.o.o. za frizerske salone i salone za uljepšavanje, OIB 98047565741, Mandićeva 4, 21000 Split</izvorni_sadrzaj>
    <derivirana_varijabla naziv="DomainObject.Predmet.ProtustrankaIDrugiAdressOIB_1">MANSUETUS d.o.o. za frizerske salone i salone za uljepšavanje, OIB 98047565741, Mandićeva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MANSUETUS d.o.o. za frizerske salone i salone za uljepšavanje</item>
      <item>FINANCIJSKA AGENCIJA RC SPLIT</item>
    </izvorni_sadrzaj>
    <derivirana_varijabla naziv="DomainObject.Predmet.SudioniciListNaziv_1">
      <item>MANSUETUS d.o.o. za frizerske salone i salone za uljepšavanje</item>
      <item>FINANCIJSKA AGENCIJA RC SPLIT</item>
    </derivirana_varijabla>
  </DomainObject.Predmet.SudioniciListNaziv>
  <DomainObject.Predmet.SudioniciListAdressOIB>
    <izvorni_sadrzaj>
      <item>MANSUETUS d.o.o. za frizerske salone i salone za uljepšavanje, OIB 98047565741, Mandićeva 4,21000 Split</item>
      <item>FINANCIJSKA AGENCIJA RC SPLIT, OIB 85821130368, Mažuranićevo šetalište 24b,21000 Split</item>
    </izvorni_sadrzaj>
    <derivirana_varijabla naziv="DomainObject.Predmet.SudioniciListAdressOIB_1">
      <item>MANSUETUS d.o.o. za frizerske salone i salone za uljepšavanje, OIB 98047565741, Mandićeva 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98047565741</item>
    </izvorni_sadrzaj>
    <derivirana_varijabla naziv="DomainObject.Predmet.SudioniciListNazivOIB_1">
      <item>, OIB 85821130368</item>
      <item>, OIB 98047565741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39F69-29F1-406C-AF0C-B804CE837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2191</properties:Characters>
  <properties:Lines>58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2016-09-08T06:13:00Z</cp:lastPrinted>
  <dcterms:modified xmlns:xsi="http://www.w3.org/2001/XMLSchema-instance" xsi:type="dcterms:W3CDTF">2016-09-08T12:30:00Z</dcterms:modified>
  <cp:revision>34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