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dd939" w14:paraId="a3dd939" w:rsidRDefault="00C04D34" w:rsidR="00C602C3" w:rsidRPr="004772E4">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8F60EB" w:rsidR="00C602C3" w:rsidRPr="004772E4">
      <w:r w:rsidRPr="004772E4">
        <w:t xml:space="preserve">  </w:t>
      </w:r>
      <w:r w:rsidR="00C602C3" w:rsidRPr="004772E4">
        <w:t xml:space="preserve">REPUBLIKA HRVATSKA </w:t>
      </w:r>
    </w:p>
    <w:p w:rsidRDefault="00C602C3" w:rsidR="00C602C3" w:rsidRPr="004772E4">
      <w:r w:rsidRPr="004772E4">
        <w:t>TRGOVAČKI SUD U ZAGREBU</w:t>
      </w:r>
    </w:p>
    <w:p w:rsidRDefault="00C602C3" w:rsidP="00EB3C48" w:rsidR="0035326A" w:rsidRPr="004772E4">
      <w:r w:rsidRPr="004772E4">
        <w:t>Zagreb, Amruševa 2/II</w:t>
      </w:r>
      <w:r w:rsidRPr="004772E4">
        <w:tab/>
      </w:r>
      <w:r w:rsidRPr="004772E4">
        <w:tab/>
      </w:r>
      <w:r w:rsidRPr="004772E4">
        <w:tab/>
      </w:r>
      <w:r w:rsidRPr="004772E4">
        <w:tab/>
      </w:r>
      <w:r w:rsidRPr="004772E4">
        <w:tab/>
      </w:r>
      <w:r w:rsidR="005C2E4C" w:rsidRPr="004772E4">
        <w:tab/>
      </w:r>
      <w:r w:rsidRPr="004772E4">
        <w:t>31-ST-</w:t>
      </w:r>
      <w:r w:rsidR="005341E2">
        <w:t>567/14-68</w:t>
      </w:r>
    </w:p>
    <w:p w:rsidRDefault="00EB3C48" w:rsidP="00EB3C48" w:rsidR="00EB3C48" w:rsidRPr="004772E4"/>
    <w:p w:rsidRDefault="00225A28" w:rsidP="00EB3C48" w:rsidR="00EB3C48" w:rsidRPr="004772E4">
      <w:pPr>
        <w:jc w:val="center"/>
      </w:pPr>
      <w:r w:rsidRPr="004772E4">
        <w:t>U   I M E   R E</w:t>
      </w:r>
      <w:r w:rsidR="00EB3C48" w:rsidRPr="004772E4">
        <w:t xml:space="preserve"> P U B L I K E   H R V A T S K E </w:t>
      </w:r>
    </w:p>
    <w:p w:rsidRDefault="00F12E16" w:rsidP="00F12E16" w:rsidR="00F12E16" w:rsidRPr="004772E4">
      <w:pPr>
        <w:jc w:val="center"/>
      </w:pPr>
      <w:r w:rsidRPr="004772E4">
        <w:t xml:space="preserve">R J E Š E N J E </w:t>
      </w:r>
    </w:p>
    <w:p w:rsidRDefault="00F12E16" w:rsidP="00F12E16" w:rsidR="00F12E16" w:rsidRPr="004772E4">
      <w:pPr>
        <w:jc w:val="center"/>
      </w:pPr>
    </w:p>
    <w:p w:rsidRDefault="00F12E16" w:rsidP="00106DEF" w:rsidR="00225A28">
      <w:pPr>
        <w:ind w:firstLine="708"/>
        <w:jc w:val="both"/>
      </w:pPr>
      <w:r w:rsidRPr="004772E4">
        <w:t xml:space="preserve">TRGOVAČKI SUD U ZAGREBU po </w:t>
      </w:r>
      <w:r w:rsidR="00114868" w:rsidRPr="004772E4">
        <w:t xml:space="preserve">stečajnom </w:t>
      </w:r>
      <w:r w:rsidRPr="004772E4">
        <w:t>sucu</w:t>
      </w:r>
      <w:r w:rsidR="00114868" w:rsidRPr="004772E4">
        <w:t xml:space="preserve"> Nadi Kraljić </w:t>
      </w:r>
      <w:r w:rsidRPr="004772E4">
        <w:t xml:space="preserve"> u stečajnom postupku nad stečajnim dužnikom</w:t>
      </w:r>
      <w:r w:rsidR="00772E78" w:rsidRPr="00772E78">
        <w:t xml:space="preserve"> </w:t>
      </w:r>
      <w:r w:rsidR="00DA3670" w:rsidRPr="0072000C">
        <w:t>ILICA STAN d.o.o.</w:t>
      </w:r>
      <w:r w:rsidR="00DA3670" w:rsidRPr="00E56F2A">
        <w:t xml:space="preserve">– u stečaju,  </w:t>
      </w:r>
      <w:r w:rsidR="00DA3670">
        <w:t>Zagreb, Ulica platana 14</w:t>
      </w:r>
      <w:r w:rsidR="00DA3670" w:rsidRPr="00E56F2A">
        <w:t xml:space="preserve"> MBS: </w:t>
      </w:r>
      <w:r w:rsidR="00DA3670" w:rsidRPr="0072000C">
        <w:t>080676720</w:t>
      </w:r>
      <w:r w:rsidR="00DA3670" w:rsidRPr="00E56F2A">
        <w:t xml:space="preserve">, OIB: </w:t>
      </w:r>
      <w:r w:rsidR="00DA3670" w:rsidRPr="0072000C">
        <w:t>60987936057</w:t>
      </w:r>
      <w:r w:rsidR="00DA3670">
        <w:t xml:space="preserve">  </w:t>
      </w:r>
      <w:r w:rsidR="00CF1132" w:rsidRPr="004772E4">
        <w:t xml:space="preserve">dana </w:t>
      </w:r>
      <w:r w:rsidR="00780F74">
        <w:t>5</w:t>
      </w:r>
      <w:r w:rsidR="00DA3670">
        <w:t xml:space="preserve">. srpnja </w:t>
      </w:r>
      <w:r w:rsidR="00106DEF">
        <w:t xml:space="preserve"> 2017.</w:t>
      </w:r>
      <w:r w:rsidR="001852BE">
        <w:t xml:space="preserve"> </w:t>
      </w:r>
      <w:r w:rsidR="004772E4">
        <w:t xml:space="preserve"> </w:t>
      </w:r>
      <w:r w:rsidRPr="004772E4">
        <w:t>godine</w:t>
      </w:r>
    </w:p>
    <w:p w:rsidRDefault="00AE58F9" w:rsidP="00561A01" w:rsidR="00AE58F9" w:rsidRPr="004772E4">
      <w:pPr>
        <w:jc w:val="both"/>
      </w:pPr>
    </w:p>
    <w:p w:rsidRDefault="00F12E16" w:rsidP="00F12E16" w:rsidR="00F12E16" w:rsidRPr="004772E4">
      <w:pPr>
        <w:jc w:val="center"/>
      </w:pPr>
      <w:r w:rsidRPr="004772E4">
        <w:t xml:space="preserve">r i j e š i o   j e </w:t>
      </w:r>
    </w:p>
    <w:p w:rsidRDefault="00F12E16" w:rsidP="00F12E16" w:rsidR="00F12E16" w:rsidRPr="004772E4">
      <w:pPr>
        <w:jc w:val="center"/>
      </w:pPr>
    </w:p>
    <w:p w:rsidRDefault="00F12E16" w:rsidP="00863798" w:rsidR="00B75A00" w:rsidRPr="004772E4">
      <w:pPr>
        <w:jc w:val="both"/>
      </w:pPr>
      <w:r w:rsidRPr="004772E4">
        <w:tab/>
      </w:r>
      <w:r w:rsidR="00E86580" w:rsidRPr="004772E4">
        <w:tab/>
      </w:r>
      <w:r w:rsidRPr="004772E4">
        <w:t xml:space="preserve">I  </w:t>
      </w:r>
      <w:r w:rsidR="0074587D" w:rsidRPr="004772E4">
        <w:t>Obustavlja se i z</w:t>
      </w:r>
      <w:r w:rsidRPr="004772E4">
        <w:t>aključuje se stečajni postupak nad stečajnim dužnikom</w:t>
      </w:r>
      <w:r w:rsidR="00B75A00" w:rsidRPr="004772E4">
        <w:rPr>
          <w:bCs/>
        </w:rPr>
        <w:t xml:space="preserve"> </w:t>
      </w:r>
      <w:r w:rsidR="00DA3670" w:rsidRPr="0072000C">
        <w:t>ILICA STAN d.o.o.</w:t>
      </w:r>
      <w:r w:rsidR="00DA3670" w:rsidRPr="00E56F2A">
        <w:t xml:space="preserve">– u stečaju,  </w:t>
      </w:r>
      <w:r w:rsidR="00DA3670">
        <w:t>Zagreb, Ulica platana 14</w:t>
      </w:r>
      <w:r w:rsidR="00DA3670" w:rsidRPr="00E56F2A">
        <w:t xml:space="preserve"> MBS: </w:t>
      </w:r>
      <w:r w:rsidR="00DA3670" w:rsidRPr="0072000C">
        <w:t>080676720</w:t>
      </w:r>
      <w:r w:rsidR="00DA3670" w:rsidRPr="00E56F2A">
        <w:t xml:space="preserve">, OIB: </w:t>
      </w:r>
      <w:r w:rsidR="00DA3670" w:rsidRPr="0072000C">
        <w:t>60987936057</w:t>
      </w:r>
      <w:r w:rsidR="00BA5D62">
        <w:t>.</w:t>
      </w:r>
    </w:p>
    <w:p w:rsidRDefault="00F12E16" w:rsidP="00863798" w:rsidR="00772E78">
      <w:pPr>
        <w:jc w:val="both"/>
      </w:pPr>
      <w:r w:rsidRPr="004772E4">
        <w:tab/>
      </w:r>
      <w:r w:rsidR="00E86580" w:rsidRPr="004772E4">
        <w:tab/>
      </w:r>
      <w:r w:rsidRPr="004772E4">
        <w:t xml:space="preserve">II  Rješenje o </w:t>
      </w:r>
      <w:r w:rsidR="00755FC6" w:rsidRPr="004772E4">
        <w:t xml:space="preserve">obustavi i </w:t>
      </w:r>
      <w:r w:rsidRPr="004772E4">
        <w:t>zaključenju stečajnog postupka objav</w:t>
      </w:r>
      <w:r w:rsidR="00772E78">
        <w:t xml:space="preserve">it će se na </w:t>
      </w:r>
    </w:p>
    <w:p w:rsidRDefault="00772E78" w:rsidP="00863798" w:rsidR="00F12E16" w:rsidRPr="004772E4">
      <w:pPr>
        <w:jc w:val="both"/>
      </w:pPr>
      <w:r>
        <w:t>e- oglasnoj ploči suda.</w:t>
      </w:r>
    </w:p>
    <w:p w:rsidRDefault="00F12E16" w:rsidP="00863798" w:rsidR="00F12E16" w:rsidRPr="004772E4">
      <w:pPr>
        <w:jc w:val="both"/>
      </w:pPr>
      <w:r w:rsidRPr="004772E4">
        <w:tab/>
      </w:r>
      <w:r w:rsidR="00E86580" w:rsidRPr="004772E4">
        <w:tab/>
      </w:r>
      <w:r w:rsidRPr="004772E4">
        <w:t xml:space="preserve">III Po pravomoćnosti rješenja stečajni dužnik brisat će se iz registra ovog suda. </w:t>
      </w:r>
    </w:p>
    <w:p w:rsidRDefault="00F12E16" w:rsidP="00F12E16" w:rsidR="00F12E16" w:rsidRPr="004772E4">
      <w:r w:rsidRPr="004772E4">
        <w:tab/>
      </w:r>
      <w:r w:rsidR="0074587D" w:rsidRPr="004772E4">
        <w:t xml:space="preserve"> </w:t>
      </w:r>
    </w:p>
    <w:p w:rsidRDefault="00F12E16" w:rsidP="00F12E16" w:rsidR="00F12E16" w:rsidRPr="004772E4">
      <w:pPr>
        <w:jc w:val="center"/>
      </w:pPr>
      <w:r w:rsidRPr="004772E4">
        <w:t xml:space="preserve">Obrazloženje </w:t>
      </w:r>
    </w:p>
    <w:p w:rsidRDefault="00F12E16" w:rsidP="00F12E16" w:rsidR="00F12E16" w:rsidRPr="004772E4">
      <w:r w:rsidRPr="004772E4">
        <w:tab/>
      </w:r>
    </w:p>
    <w:p w:rsidRDefault="00F12E16" w:rsidP="00863798" w:rsidR="00F12E16" w:rsidRPr="004772E4">
      <w:pPr>
        <w:jc w:val="both"/>
      </w:pPr>
      <w:r w:rsidRPr="004772E4">
        <w:tab/>
      </w:r>
      <w:r w:rsidR="00A67FDA" w:rsidRPr="004772E4">
        <w:t xml:space="preserve">Rješenjem od </w:t>
      </w:r>
      <w:r w:rsidR="00DA3670">
        <w:t>9. prosinca</w:t>
      </w:r>
      <w:r w:rsidR="00106DEF">
        <w:t xml:space="preserve"> 2014</w:t>
      </w:r>
      <w:r w:rsidR="0000456E">
        <w:t>.</w:t>
      </w:r>
      <w:r w:rsidR="00BA5D62">
        <w:t xml:space="preserve"> </w:t>
      </w:r>
      <w:r w:rsidR="00A67FDA" w:rsidRPr="004772E4">
        <w:t>godine otvoren je stečajni postupak nad stečajnim dužnikom</w:t>
      </w:r>
      <w:r w:rsidR="00A0294C" w:rsidRPr="004772E4">
        <w:t xml:space="preserve"> </w:t>
      </w:r>
      <w:r w:rsidR="00DA3670" w:rsidRPr="0072000C">
        <w:t>ILICA STAN d.o.o.</w:t>
      </w:r>
      <w:r w:rsidR="00DA3670">
        <w:t xml:space="preserve"> Zagreb, Ulica platana 14</w:t>
      </w:r>
      <w:r w:rsidR="00DA3670" w:rsidRPr="00E56F2A">
        <w:t xml:space="preserve"> MBS: </w:t>
      </w:r>
      <w:r w:rsidR="00DA3670" w:rsidRPr="0072000C">
        <w:t>080676720</w:t>
      </w:r>
      <w:r w:rsidR="00DA3670" w:rsidRPr="00E56F2A">
        <w:t xml:space="preserve">, OIB: </w:t>
      </w:r>
      <w:r w:rsidR="00DA3670" w:rsidRPr="0072000C">
        <w:t>60987936057</w:t>
      </w:r>
      <w:r w:rsidR="00DA3670">
        <w:t xml:space="preserve"> </w:t>
      </w:r>
      <w:r w:rsidR="00772E78">
        <w:t>.</w:t>
      </w:r>
    </w:p>
    <w:p w:rsidRDefault="00A67FDA" w:rsidP="00863798" w:rsidR="00B038BE" w:rsidRPr="004772E4">
      <w:pPr>
        <w:jc w:val="both"/>
        <w:rPr>
          <w:bCs/>
        </w:rPr>
      </w:pPr>
      <w:r w:rsidRPr="004772E4">
        <w:tab/>
      </w:r>
      <w:r w:rsidR="00B038BE" w:rsidRPr="004772E4">
        <w:rPr>
          <w:bCs/>
        </w:rPr>
        <w:t xml:space="preserve">Tijekom postupka </w:t>
      </w:r>
      <w:r w:rsidR="00A0294C" w:rsidRPr="004772E4">
        <w:rPr>
          <w:bCs/>
        </w:rPr>
        <w:t>ispitane su sve tražbine vjerovnika.</w:t>
      </w:r>
    </w:p>
    <w:p w:rsidRDefault="00A0294C" w:rsidP="00AE58F9" w:rsidR="00405178">
      <w:pPr>
        <w:ind w:firstLine="708"/>
      </w:pPr>
      <w:r w:rsidRPr="004772E4">
        <w:rPr>
          <w:bCs/>
        </w:rPr>
        <w:t xml:space="preserve">Na Ročištu </w:t>
      </w:r>
      <w:r w:rsidR="00D84D71" w:rsidRPr="004772E4">
        <w:rPr>
          <w:bCs/>
        </w:rPr>
        <w:t xml:space="preserve"> vjerovnika </w:t>
      </w:r>
      <w:r w:rsidR="00755FC6" w:rsidRPr="004772E4">
        <w:rPr>
          <w:bCs/>
        </w:rPr>
        <w:t xml:space="preserve">(skupština) održanom dana </w:t>
      </w:r>
      <w:r w:rsidR="00DA3670">
        <w:rPr>
          <w:bCs/>
        </w:rPr>
        <w:t>12. lipnja</w:t>
      </w:r>
      <w:r w:rsidR="00106DEF">
        <w:rPr>
          <w:bCs/>
        </w:rPr>
        <w:t xml:space="preserve"> 2017.</w:t>
      </w:r>
      <w:r w:rsidR="0000456E">
        <w:rPr>
          <w:bCs/>
        </w:rPr>
        <w:t xml:space="preserve"> </w:t>
      </w:r>
      <w:r w:rsidR="004772E4">
        <w:rPr>
          <w:bCs/>
        </w:rPr>
        <w:t xml:space="preserve"> </w:t>
      </w:r>
      <w:r w:rsidR="00796425" w:rsidRPr="004772E4">
        <w:rPr>
          <w:bCs/>
        </w:rPr>
        <w:t>godin</w:t>
      </w:r>
      <w:r w:rsidR="00A57A26" w:rsidRPr="004772E4">
        <w:rPr>
          <w:bCs/>
        </w:rPr>
        <w:t xml:space="preserve">e </w:t>
      </w:r>
      <w:r w:rsidR="00BA5D62">
        <w:t>stečajni</w:t>
      </w:r>
      <w:r w:rsidR="00772E78">
        <w:t xml:space="preserve"> </w:t>
      </w:r>
      <w:r w:rsidR="005818B3" w:rsidRPr="004772E4">
        <w:t>upravitelj</w:t>
      </w:r>
      <w:r w:rsidR="00BA5D62">
        <w:t xml:space="preserve"> je podnio</w:t>
      </w:r>
      <w:r w:rsidR="00225A28" w:rsidRPr="004772E4">
        <w:t xml:space="preserve"> </w:t>
      </w:r>
      <w:r w:rsidR="00405178">
        <w:t>izvješće</w:t>
      </w:r>
      <w:r w:rsidR="00772E78">
        <w:t xml:space="preserve"> u kojem je</w:t>
      </w:r>
      <w:r w:rsidR="00BA5D62">
        <w:t xml:space="preserve"> naveo</w:t>
      </w:r>
      <w:r w:rsidR="00772E78">
        <w:t xml:space="preserve"> </w:t>
      </w:r>
      <w:r w:rsidR="00DA3670">
        <w:t>da je u stečajnom postupku unovčena imovina – nekretnine u ukupnom iznosu od 60.629,12 kuna. Troškovi stečajnog postupka iznose 79.868,37 kuna do 27. ožujka 2017. godine iz čega proizlazi da za namirenje troškova stečajnog postupka nedostaje 19.239,25 kuna. Stečajni upravitelj predlaže s obzirom da stečajni dužnik nema nikakve druge imovine za unovčenje da se stečajni postupak obustavi i zaključi temeljem čl. 203 Stečajnog zakona.</w:t>
      </w:r>
    </w:p>
    <w:p w:rsidRDefault="00E11160" w:rsidP="00DA3670" w:rsidR="0000456E" w:rsidRPr="004772E4">
      <w:pPr>
        <w:ind w:firstLine="708"/>
        <w:jc w:val="both"/>
      </w:pPr>
      <w:r w:rsidRPr="004772E4">
        <w:t xml:space="preserve">Prema odredbi čl. 203 Stečajnog zakona stečajni sudac će obustaviti i zaključiti postupak ako se nakon otvaranja dokaže da stečajna masa nije dostatna niti za pokriće troškova stečajnog postupka.  </w:t>
      </w:r>
    </w:p>
    <w:p w:rsidRDefault="001C2D47" w:rsidP="005400DA" w:rsidR="008A3511" w:rsidRPr="004772E4">
      <w:pPr>
        <w:ind w:firstLine="708"/>
      </w:pPr>
      <w:r w:rsidRPr="004772E4">
        <w:t>Kako u stečajnoj masi nema sredstava niti za podmirenje troškova niti</w:t>
      </w:r>
      <w:r w:rsidR="00AE58F9">
        <w:t xml:space="preserve"> imovine</w:t>
      </w:r>
      <w:r w:rsidR="00E442A2" w:rsidRPr="004772E4">
        <w:t xml:space="preserve"> koja bi se mogla unovčiti</w:t>
      </w:r>
      <w:r w:rsidRPr="004772E4">
        <w:t xml:space="preserve">, </w:t>
      </w:r>
      <w:r w:rsidR="00A0294C" w:rsidRPr="004772E4">
        <w:t>valjalo je temeljem čl. 203 Stečajnog zakona riješiti kao u izreci</w:t>
      </w:r>
      <w:r w:rsidR="005400DA" w:rsidRPr="004772E4">
        <w:t>.</w:t>
      </w:r>
    </w:p>
    <w:p w:rsidRDefault="00E442A2" w:rsidP="005400DA" w:rsidR="00E442A2" w:rsidRPr="004772E4">
      <w:pPr>
        <w:ind w:firstLine="708"/>
      </w:pPr>
    </w:p>
    <w:p w:rsidRDefault="008A3511" w:rsidP="0050434A" w:rsidR="00AA6F8D" w:rsidRPr="004772E4">
      <w:pPr>
        <w:jc w:val="center"/>
      </w:pPr>
      <w:r w:rsidRPr="004772E4">
        <w:t xml:space="preserve">U Zagrebu, </w:t>
      </w:r>
      <w:r w:rsidR="00780F74">
        <w:t>5</w:t>
      </w:r>
      <w:r w:rsidR="00DA3670">
        <w:t>. srpnja</w:t>
      </w:r>
      <w:r w:rsidR="00106DEF">
        <w:t xml:space="preserve"> 2017.</w:t>
      </w:r>
      <w:r w:rsidR="001852BE">
        <w:t xml:space="preserve"> </w:t>
      </w:r>
      <w:r w:rsidR="00E05C54">
        <w:t xml:space="preserve"> </w:t>
      </w:r>
    </w:p>
    <w:p w:rsidRDefault="00AA6F8D" w:rsidP="00AA6F8D" w:rsidR="00AA6F8D" w:rsidRPr="004772E4">
      <w:r w:rsidRPr="004772E4">
        <w:tab/>
      </w:r>
      <w:r w:rsidRPr="004772E4">
        <w:tab/>
      </w:r>
      <w:r w:rsidRPr="004772E4">
        <w:tab/>
      </w:r>
      <w:r w:rsidRPr="004772E4">
        <w:tab/>
      </w:r>
      <w:r w:rsidRPr="004772E4">
        <w:tab/>
      </w:r>
      <w:r w:rsidRPr="004772E4">
        <w:tab/>
      </w:r>
      <w:r w:rsidRPr="004772E4">
        <w:tab/>
      </w:r>
      <w:r w:rsidRPr="004772E4">
        <w:tab/>
      </w:r>
      <w:r w:rsidRPr="004772E4">
        <w:tab/>
        <w:t xml:space="preserve">STEČAJNI SUDAC </w:t>
      </w:r>
    </w:p>
    <w:p w:rsidRDefault="008A3511" w:rsidP="00AA6F8D" w:rsidR="00DA3670">
      <w:r w:rsidRPr="004772E4">
        <w:tab/>
      </w:r>
      <w:r w:rsidRPr="004772E4">
        <w:tab/>
      </w:r>
      <w:r w:rsidRPr="004772E4">
        <w:tab/>
      </w:r>
      <w:r w:rsidRPr="004772E4">
        <w:tab/>
      </w:r>
      <w:r w:rsidRPr="004772E4">
        <w:tab/>
      </w:r>
      <w:r w:rsidRPr="004772E4">
        <w:tab/>
      </w:r>
      <w:r w:rsidRPr="004772E4">
        <w:tab/>
      </w:r>
      <w:r w:rsidRPr="004772E4">
        <w:tab/>
      </w:r>
      <w:r w:rsidRPr="004772E4">
        <w:tab/>
        <w:t>Nada Kraljić</w:t>
      </w:r>
      <w:r w:rsidR="00153CD1">
        <w:t>,v.r.</w:t>
      </w:r>
    </w:p>
    <w:p w:rsidRDefault="00AA6F8D" w:rsidP="00AA6F8D" w:rsidR="00AA6F8D" w:rsidRPr="004772E4">
      <w:r w:rsidRPr="004772E4">
        <w:t xml:space="preserve">POUKA O PRAVNOM LIJEKU </w:t>
      </w:r>
    </w:p>
    <w:p w:rsidRDefault="00AA6F8D" w:rsidP="00AA6F8D" w:rsidR="00AA6F8D" w:rsidRPr="004772E4">
      <w:r w:rsidRPr="004772E4">
        <w:t xml:space="preserve">Protiv ovog rješenja vjerovnici mogu uložiti žalbu u roku od 8 dana od objave </w:t>
      </w:r>
      <w:r w:rsidR="00773D0B">
        <w:t>na e-oglasnoj ploči suda.</w:t>
      </w:r>
    </w:p>
    <w:p w:rsidRDefault="00153CD1" w:rsidR="00153CD1">
      <w:r>
        <w:tab/>
      </w:r>
      <w:r>
        <w:tab/>
      </w:r>
      <w:r>
        <w:tab/>
      </w:r>
      <w:r>
        <w:tab/>
      </w:r>
      <w:r>
        <w:tab/>
      </w:r>
      <w:r>
        <w:tab/>
      </w:r>
      <w:r>
        <w:tab/>
      </w:r>
      <w:r>
        <w:tab/>
        <w:t>Za točnost otpravka-ovl.službenik</w:t>
      </w:r>
    </w:p>
    <w:p w:rsidRDefault="00153CD1" w:rsidP="00153CD1" w:rsidR="0035326A" w:rsidRPr="004772E4">
      <w:pPr>
        <w:ind w:firstLine="708" w:left="5664"/>
      </w:pPr>
      <w:r>
        <w:t>Vinka Mihalinčić</w:t>
      </w:r>
      <w:r w:rsidR="00E05C54">
        <w:t xml:space="preserve"> </w:t>
      </w:r>
    </w:p>
    <w:p w:rsidRDefault="00AA6F8D" w:rsidP="00F22E58" w:rsidR="0090768A" w:rsidRPr="004772E4">
      <w:pPr>
        <w:ind w:left="360"/>
      </w:pPr>
      <w:r w:rsidRPr="004772E4">
        <w:tab/>
      </w:r>
      <w:r w:rsidRPr="004772E4">
        <w:tab/>
      </w:r>
      <w:r w:rsidRPr="004772E4">
        <w:tab/>
      </w:r>
      <w:r w:rsidRPr="004772E4">
        <w:tab/>
      </w:r>
      <w:r w:rsidRPr="004772E4">
        <w:tab/>
      </w:r>
      <w:r w:rsidRPr="004772E4">
        <w:tab/>
      </w:r>
      <w:r w:rsidRPr="004772E4">
        <w:tab/>
      </w:r>
      <w:r w:rsidR="00C3377E" w:rsidRPr="004772E4">
        <w:t xml:space="preserve"> </w:t>
      </w:r>
    </w:p>
    <w:sectPr w:rsidSect="00153CD1" w:rsidR="0090768A" w:rsidRPr="004772E4">
      <w:headerReference w:type="even" r:id="rId11"/>
      <w:headerReference w:type="default" r:id="rId12"/>
      <w:pgSz w:h="16838" w:w="11906"/>
      <w:pgMar w:gutter="0" w:footer="709" w:header="709" w:left="1418" w:bottom="56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0C8A" w:rsidR="00340C8A">
      <w:r>
        <w:separator/>
      </w:r>
    </w:p>
  </w:endnote>
  <w:endnote w:id="0" w:type="continuationSeparator">
    <w:p w:rsidRDefault="00340C8A" w:rsidR="00340C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0C8A" w:rsidR="00340C8A">
      <w:r>
        <w:separator/>
      </w:r>
    </w:p>
  </w:footnote>
  <w:footnote w:id="0" w:type="continuationSeparator">
    <w:p w:rsidRDefault="00340C8A" w:rsidR="00340C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18B3" w:rsidP="00D03998" w:rsidR="005818B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818B3" w:rsidR="005818B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18B3" w:rsidP="00D03998" w:rsidR="005818B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53CD1">
      <w:rPr>
        <w:rStyle w:val="Brojstranice"/>
        <w:noProof/>
      </w:rPr>
      <w:t>2</w:t>
    </w:r>
    <w:r>
      <w:rPr>
        <w:rStyle w:val="Brojstranice"/>
      </w:rPr>
      <w:fldChar w:fldCharType="end"/>
    </w:r>
  </w:p>
  <w:p w:rsidRDefault="005818B3" w:rsidR="005818B3">
    <w:pPr>
      <w:pStyle w:val="Zaglavlje"/>
    </w:pPr>
    <w:r>
      <w:t xml:space="preserve">                                                                                                     </w:t>
    </w:r>
    <w:r w:rsidR="0015294B">
      <w:t>31-ST-</w:t>
    </w:r>
    <w:r w:rsidR="00DA3670">
      <w:t>567/14-68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A470E"/>
    <w:multiLevelType w:val="hybridMultilevel"/>
    <w:tmpl w:val="B6102FDE"/>
    <w:lvl w:tplc="19B0E5C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963ED"/>
    <w:multiLevelType w:val="hybridMultilevel"/>
    <w:tmpl w:val="9D789B10"/>
    <w:lvl w:tplc="9D2AF66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61B598C"/>
    <w:multiLevelType w:val="hybridMultilevel"/>
    <w:tmpl w:val="42260818"/>
    <w:lvl w:tplc="BF2EE96A"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A03470E"/>
    <w:multiLevelType w:val="hybridMultilevel"/>
    <w:tmpl w:val="0EF663E8"/>
    <w:lvl w:tplc="1672627E"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7717A9F"/>
    <w:multiLevelType w:val="hybridMultilevel"/>
    <w:tmpl w:val="437C7EEE"/>
    <w:lvl w:tplc="43D49B8E"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F93"/>
    <w:rsid w:val="000006EC"/>
    <w:rsid w:val="000009C6"/>
    <w:rsid w:val="000016BF"/>
    <w:rsid w:val="00001C8A"/>
    <w:rsid w:val="0000456E"/>
    <w:rsid w:val="00006E64"/>
    <w:rsid w:val="0000791E"/>
    <w:rsid w:val="00011179"/>
    <w:rsid w:val="0001259E"/>
    <w:rsid w:val="00012887"/>
    <w:rsid w:val="00013536"/>
    <w:rsid w:val="00013E99"/>
    <w:rsid w:val="00015184"/>
    <w:rsid w:val="000153E1"/>
    <w:rsid w:val="000203BF"/>
    <w:rsid w:val="00021497"/>
    <w:rsid w:val="00022368"/>
    <w:rsid w:val="0002333B"/>
    <w:rsid w:val="00026BC8"/>
    <w:rsid w:val="00026DC3"/>
    <w:rsid w:val="0002786C"/>
    <w:rsid w:val="000326C0"/>
    <w:rsid w:val="00035354"/>
    <w:rsid w:val="0003636E"/>
    <w:rsid w:val="00036D46"/>
    <w:rsid w:val="00037431"/>
    <w:rsid w:val="000415C6"/>
    <w:rsid w:val="00041988"/>
    <w:rsid w:val="00041DD9"/>
    <w:rsid w:val="000442AF"/>
    <w:rsid w:val="0004495F"/>
    <w:rsid w:val="0004680A"/>
    <w:rsid w:val="00047ACA"/>
    <w:rsid w:val="00050A2A"/>
    <w:rsid w:val="00051115"/>
    <w:rsid w:val="00056DF3"/>
    <w:rsid w:val="000572D8"/>
    <w:rsid w:val="00061445"/>
    <w:rsid w:val="00062656"/>
    <w:rsid w:val="00062A36"/>
    <w:rsid w:val="00062B45"/>
    <w:rsid w:val="00065972"/>
    <w:rsid w:val="000662D3"/>
    <w:rsid w:val="000670EB"/>
    <w:rsid w:val="00067BD6"/>
    <w:rsid w:val="00070BA5"/>
    <w:rsid w:val="00074266"/>
    <w:rsid w:val="00074375"/>
    <w:rsid w:val="0007531D"/>
    <w:rsid w:val="00076B9D"/>
    <w:rsid w:val="0008075A"/>
    <w:rsid w:val="00080D24"/>
    <w:rsid w:val="00084B82"/>
    <w:rsid w:val="00085BE6"/>
    <w:rsid w:val="0008742D"/>
    <w:rsid w:val="00087587"/>
    <w:rsid w:val="00090DEC"/>
    <w:rsid w:val="000924AF"/>
    <w:rsid w:val="0009266A"/>
    <w:rsid w:val="000A030E"/>
    <w:rsid w:val="000A6371"/>
    <w:rsid w:val="000A6C8A"/>
    <w:rsid w:val="000A7254"/>
    <w:rsid w:val="000B071A"/>
    <w:rsid w:val="000B16C2"/>
    <w:rsid w:val="000B21A0"/>
    <w:rsid w:val="000B2A57"/>
    <w:rsid w:val="000B3200"/>
    <w:rsid w:val="000B40B1"/>
    <w:rsid w:val="000B59A5"/>
    <w:rsid w:val="000B6AFD"/>
    <w:rsid w:val="000B6E1B"/>
    <w:rsid w:val="000B74A1"/>
    <w:rsid w:val="000B7EFA"/>
    <w:rsid w:val="000C4B5E"/>
    <w:rsid w:val="000C76F2"/>
    <w:rsid w:val="000D022F"/>
    <w:rsid w:val="000D069B"/>
    <w:rsid w:val="000D2AE5"/>
    <w:rsid w:val="000D3157"/>
    <w:rsid w:val="000D3751"/>
    <w:rsid w:val="000D3C56"/>
    <w:rsid w:val="000D64E8"/>
    <w:rsid w:val="000D76BC"/>
    <w:rsid w:val="000E0A00"/>
    <w:rsid w:val="000E1654"/>
    <w:rsid w:val="000E33AE"/>
    <w:rsid w:val="000E452F"/>
    <w:rsid w:val="000F0F81"/>
    <w:rsid w:val="000F195D"/>
    <w:rsid w:val="000F2087"/>
    <w:rsid w:val="000F5A91"/>
    <w:rsid w:val="000F5F65"/>
    <w:rsid w:val="000F5FA9"/>
    <w:rsid w:val="000F6AB0"/>
    <w:rsid w:val="000F6D52"/>
    <w:rsid w:val="000F6E9F"/>
    <w:rsid w:val="000F712F"/>
    <w:rsid w:val="0010545E"/>
    <w:rsid w:val="0010665F"/>
    <w:rsid w:val="00106D5C"/>
    <w:rsid w:val="00106DEF"/>
    <w:rsid w:val="00107621"/>
    <w:rsid w:val="00107A36"/>
    <w:rsid w:val="00112D57"/>
    <w:rsid w:val="001138CD"/>
    <w:rsid w:val="00113B6C"/>
    <w:rsid w:val="00114868"/>
    <w:rsid w:val="00116113"/>
    <w:rsid w:val="00116F6E"/>
    <w:rsid w:val="00120632"/>
    <w:rsid w:val="00120F32"/>
    <w:rsid w:val="001229D5"/>
    <w:rsid w:val="00122C47"/>
    <w:rsid w:val="00124047"/>
    <w:rsid w:val="00124B2E"/>
    <w:rsid w:val="00125B8D"/>
    <w:rsid w:val="00127D33"/>
    <w:rsid w:val="00131C18"/>
    <w:rsid w:val="001341D0"/>
    <w:rsid w:val="001346CB"/>
    <w:rsid w:val="00137BEA"/>
    <w:rsid w:val="0014542D"/>
    <w:rsid w:val="0014603D"/>
    <w:rsid w:val="00150696"/>
    <w:rsid w:val="001515F0"/>
    <w:rsid w:val="00151DD6"/>
    <w:rsid w:val="0015294B"/>
    <w:rsid w:val="00153CD1"/>
    <w:rsid w:val="0016015D"/>
    <w:rsid w:val="001608FB"/>
    <w:rsid w:val="00164A93"/>
    <w:rsid w:val="001670BF"/>
    <w:rsid w:val="00167291"/>
    <w:rsid w:val="00170E5A"/>
    <w:rsid w:val="001727BF"/>
    <w:rsid w:val="00174B3D"/>
    <w:rsid w:val="00176625"/>
    <w:rsid w:val="0017770D"/>
    <w:rsid w:val="00181893"/>
    <w:rsid w:val="001828EE"/>
    <w:rsid w:val="0018504E"/>
    <w:rsid w:val="001852BE"/>
    <w:rsid w:val="0018620D"/>
    <w:rsid w:val="0018797F"/>
    <w:rsid w:val="00190425"/>
    <w:rsid w:val="00193150"/>
    <w:rsid w:val="00194A17"/>
    <w:rsid w:val="00194E5C"/>
    <w:rsid w:val="001978E0"/>
    <w:rsid w:val="001A0AEA"/>
    <w:rsid w:val="001A2460"/>
    <w:rsid w:val="001A36EF"/>
    <w:rsid w:val="001A4AA5"/>
    <w:rsid w:val="001A5EBE"/>
    <w:rsid w:val="001A631A"/>
    <w:rsid w:val="001A7F0E"/>
    <w:rsid w:val="001B102F"/>
    <w:rsid w:val="001B2016"/>
    <w:rsid w:val="001B48EC"/>
    <w:rsid w:val="001B5085"/>
    <w:rsid w:val="001B618D"/>
    <w:rsid w:val="001C0DC6"/>
    <w:rsid w:val="001C1B3C"/>
    <w:rsid w:val="001C1CC6"/>
    <w:rsid w:val="001C2D47"/>
    <w:rsid w:val="001C432D"/>
    <w:rsid w:val="001C44D7"/>
    <w:rsid w:val="001C4D4F"/>
    <w:rsid w:val="001C57FA"/>
    <w:rsid w:val="001C583D"/>
    <w:rsid w:val="001C739C"/>
    <w:rsid w:val="001D1564"/>
    <w:rsid w:val="001D1B28"/>
    <w:rsid w:val="001D3368"/>
    <w:rsid w:val="001D72A8"/>
    <w:rsid w:val="001E4117"/>
    <w:rsid w:val="001E42D3"/>
    <w:rsid w:val="001E4F35"/>
    <w:rsid w:val="001E5E58"/>
    <w:rsid w:val="001F13CA"/>
    <w:rsid w:val="001F172F"/>
    <w:rsid w:val="001F2077"/>
    <w:rsid w:val="001F479A"/>
    <w:rsid w:val="001F4DBC"/>
    <w:rsid w:val="001F7545"/>
    <w:rsid w:val="00201D30"/>
    <w:rsid w:val="0020577C"/>
    <w:rsid w:val="002063E8"/>
    <w:rsid w:val="00206FCE"/>
    <w:rsid w:val="00207AB7"/>
    <w:rsid w:val="0021022A"/>
    <w:rsid w:val="00211388"/>
    <w:rsid w:val="00211937"/>
    <w:rsid w:val="0021485D"/>
    <w:rsid w:val="002151C9"/>
    <w:rsid w:val="00215C6C"/>
    <w:rsid w:val="002161E6"/>
    <w:rsid w:val="00217D0B"/>
    <w:rsid w:val="00217D27"/>
    <w:rsid w:val="002215E6"/>
    <w:rsid w:val="002218B0"/>
    <w:rsid w:val="00223F70"/>
    <w:rsid w:val="00224DBA"/>
    <w:rsid w:val="00225A28"/>
    <w:rsid w:val="00226E21"/>
    <w:rsid w:val="00226E30"/>
    <w:rsid w:val="0023047F"/>
    <w:rsid w:val="00234E60"/>
    <w:rsid w:val="00240CB7"/>
    <w:rsid w:val="002412CA"/>
    <w:rsid w:val="00241746"/>
    <w:rsid w:val="00244A1F"/>
    <w:rsid w:val="002454E0"/>
    <w:rsid w:val="00245B50"/>
    <w:rsid w:val="002462F8"/>
    <w:rsid w:val="00256FE0"/>
    <w:rsid w:val="0026148C"/>
    <w:rsid w:val="00265621"/>
    <w:rsid w:val="00265EB2"/>
    <w:rsid w:val="00266A1B"/>
    <w:rsid w:val="00266B0F"/>
    <w:rsid w:val="00267423"/>
    <w:rsid w:val="0026742A"/>
    <w:rsid w:val="002701AE"/>
    <w:rsid w:val="002710D0"/>
    <w:rsid w:val="00271EBF"/>
    <w:rsid w:val="00272182"/>
    <w:rsid w:val="0027348F"/>
    <w:rsid w:val="00281A07"/>
    <w:rsid w:val="00281F80"/>
    <w:rsid w:val="002829D8"/>
    <w:rsid w:val="00284234"/>
    <w:rsid w:val="0028593B"/>
    <w:rsid w:val="0028749A"/>
    <w:rsid w:val="00291BCC"/>
    <w:rsid w:val="00292775"/>
    <w:rsid w:val="00293CC4"/>
    <w:rsid w:val="00295BCE"/>
    <w:rsid w:val="00295EC2"/>
    <w:rsid w:val="002A0D2E"/>
    <w:rsid w:val="002A239B"/>
    <w:rsid w:val="002A3646"/>
    <w:rsid w:val="002A47E9"/>
    <w:rsid w:val="002A5D10"/>
    <w:rsid w:val="002A6828"/>
    <w:rsid w:val="002B1F95"/>
    <w:rsid w:val="002B4693"/>
    <w:rsid w:val="002C04F2"/>
    <w:rsid w:val="002C1D18"/>
    <w:rsid w:val="002C2230"/>
    <w:rsid w:val="002C2628"/>
    <w:rsid w:val="002C2A8B"/>
    <w:rsid w:val="002C2B78"/>
    <w:rsid w:val="002C2E1C"/>
    <w:rsid w:val="002C416C"/>
    <w:rsid w:val="002C72DE"/>
    <w:rsid w:val="002D4F7F"/>
    <w:rsid w:val="002D554C"/>
    <w:rsid w:val="002D7423"/>
    <w:rsid w:val="002E3F29"/>
    <w:rsid w:val="002E53EF"/>
    <w:rsid w:val="002E662B"/>
    <w:rsid w:val="002E78D2"/>
    <w:rsid w:val="002F1467"/>
    <w:rsid w:val="002F170C"/>
    <w:rsid w:val="002F1BBE"/>
    <w:rsid w:val="002F2B40"/>
    <w:rsid w:val="002F2D7C"/>
    <w:rsid w:val="002F48C9"/>
    <w:rsid w:val="002F7C44"/>
    <w:rsid w:val="00300C23"/>
    <w:rsid w:val="00302D34"/>
    <w:rsid w:val="00307E30"/>
    <w:rsid w:val="00310ACA"/>
    <w:rsid w:val="00310FD2"/>
    <w:rsid w:val="00311616"/>
    <w:rsid w:val="0031275F"/>
    <w:rsid w:val="0031348D"/>
    <w:rsid w:val="003141F8"/>
    <w:rsid w:val="0031481C"/>
    <w:rsid w:val="00315ECC"/>
    <w:rsid w:val="00317E94"/>
    <w:rsid w:val="003228CD"/>
    <w:rsid w:val="00322A15"/>
    <w:rsid w:val="00322FB1"/>
    <w:rsid w:val="003231FE"/>
    <w:rsid w:val="003237F7"/>
    <w:rsid w:val="003248CB"/>
    <w:rsid w:val="00324F93"/>
    <w:rsid w:val="00330778"/>
    <w:rsid w:val="00330EC6"/>
    <w:rsid w:val="0033101F"/>
    <w:rsid w:val="00331E99"/>
    <w:rsid w:val="003323C6"/>
    <w:rsid w:val="0033326C"/>
    <w:rsid w:val="00335800"/>
    <w:rsid w:val="00336234"/>
    <w:rsid w:val="00337676"/>
    <w:rsid w:val="00337888"/>
    <w:rsid w:val="00340C8A"/>
    <w:rsid w:val="00342135"/>
    <w:rsid w:val="003435A5"/>
    <w:rsid w:val="003443EC"/>
    <w:rsid w:val="00344B9B"/>
    <w:rsid w:val="00350727"/>
    <w:rsid w:val="00351FF9"/>
    <w:rsid w:val="00352E5F"/>
    <w:rsid w:val="0035326A"/>
    <w:rsid w:val="00353349"/>
    <w:rsid w:val="00355B3E"/>
    <w:rsid w:val="00355BA9"/>
    <w:rsid w:val="00357786"/>
    <w:rsid w:val="00363661"/>
    <w:rsid w:val="0036407A"/>
    <w:rsid w:val="00366AD7"/>
    <w:rsid w:val="0036736F"/>
    <w:rsid w:val="003676C8"/>
    <w:rsid w:val="003710B5"/>
    <w:rsid w:val="00372847"/>
    <w:rsid w:val="00374666"/>
    <w:rsid w:val="00374C6B"/>
    <w:rsid w:val="00374F4C"/>
    <w:rsid w:val="00377AE2"/>
    <w:rsid w:val="00380229"/>
    <w:rsid w:val="003808AE"/>
    <w:rsid w:val="003809CA"/>
    <w:rsid w:val="00383E52"/>
    <w:rsid w:val="00385195"/>
    <w:rsid w:val="00386497"/>
    <w:rsid w:val="0039336C"/>
    <w:rsid w:val="0039352B"/>
    <w:rsid w:val="003935C4"/>
    <w:rsid w:val="00393958"/>
    <w:rsid w:val="00393F23"/>
    <w:rsid w:val="00393FDA"/>
    <w:rsid w:val="00395B86"/>
    <w:rsid w:val="0039629E"/>
    <w:rsid w:val="003963C7"/>
    <w:rsid w:val="00397929"/>
    <w:rsid w:val="003A27F8"/>
    <w:rsid w:val="003A3D3F"/>
    <w:rsid w:val="003A4789"/>
    <w:rsid w:val="003A5CFF"/>
    <w:rsid w:val="003A6F94"/>
    <w:rsid w:val="003A7E41"/>
    <w:rsid w:val="003A7E44"/>
    <w:rsid w:val="003B02F8"/>
    <w:rsid w:val="003B07BC"/>
    <w:rsid w:val="003B3B5A"/>
    <w:rsid w:val="003B4ACB"/>
    <w:rsid w:val="003B5949"/>
    <w:rsid w:val="003B7357"/>
    <w:rsid w:val="003C128A"/>
    <w:rsid w:val="003C17A5"/>
    <w:rsid w:val="003C3C35"/>
    <w:rsid w:val="003C5CCD"/>
    <w:rsid w:val="003C6777"/>
    <w:rsid w:val="003C6DB6"/>
    <w:rsid w:val="003C6E35"/>
    <w:rsid w:val="003C74DC"/>
    <w:rsid w:val="003D10BE"/>
    <w:rsid w:val="003D1E71"/>
    <w:rsid w:val="003D2045"/>
    <w:rsid w:val="003D5473"/>
    <w:rsid w:val="003E0287"/>
    <w:rsid w:val="003E1BE3"/>
    <w:rsid w:val="003E2C4E"/>
    <w:rsid w:val="003E35A7"/>
    <w:rsid w:val="003E37F9"/>
    <w:rsid w:val="003E413F"/>
    <w:rsid w:val="003E4A64"/>
    <w:rsid w:val="003E506F"/>
    <w:rsid w:val="003E601B"/>
    <w:rsid w:val="003F1B1F"/>
    <w:rsid w:val="003F3A5C"/>
    <w:rsid w:val="003F3C0F"/>
    <w:rsid w:val="003F6F52"/>
    <w:rsid w:val="003F73CE"/>
    <w:rsid w:val="00400F65"/>
    <w:rsid w:val="004012A0"/>
    <w:rsid w:val="0040174D"/>
    <w:rsid w:val="004036CF"/>
    <w:rsid w:val="00404982"/>
    <w:rsid w:val="00405178"/>
    <w:rsid w:val="004059F6"/>
    <w:rsid w:val="00407556"/>
    <w:rsid w:val="00407692"/>
    <w:rsid w:val="00413A13"/>
    <w:rsid w:val="00414CF7"/>
    <w:rsid w:val="00416241"/>
    <w:rsid w:val="00421284"/>
    <w:rsid w:val="00426BC5"/>
    <w:rsid w:val="00426F21"/>
    <w:rsid w:val="00430DEA"/>
    <w:rsid w:val="0043208A"/>
    <w:rsid w:val="0043497D"/>
    <w:rsid w:val="0043516C"/>
    <w:rsid w:val="004355E3"/>
    <w:rsid w:val="004368B1"/>
    <w:rsid w:val="00441CA8"/>
    <w:rsid w:val="004427F8"/>
    <w:rsid w:val="004470BA"/>
    <w:rsid w:val="00451D26"/>
    <w:rsid w:val="00453A32"/>
    <w:rsid w:val="004545ED"/>
    <w:rsid w:val="00461448"/>
    <w:rsid w:val="004624B5"/>
    <w:rsid w:val="00462A96"/>
    <w:rsid w:val="00463217"/>
    <w:rsid w:val="00464D75"/>
    <w:rsid w:val="00470C97"/>
    <w:rsid w:val="00470ED7"/>
    <w:rsid w:val="00472E32"/>
    <w:rsid w:val="004756D7"/>
    <w:rsid w:val="00477161"/>
    <w:rsid w:val="004772E4"/>
    <w:rsid w:val="00477A0D"/>
    <w:rsid w:val="0048262F"/>
    <w:rsid w:val="00483076"/>
    <w:rsid w:val="004838B0"/>
    <w:rsid w:val="00483D8B"/>
    <w:rsid w:val="00484197"/>
    <w:rsid w:val="0049043A"/>
    <w:rsid w:val="004930EB"/>
    <w:rsid w:val="00493248"/>
    <w:rsid w:val="00495E96"/>
    <w:rsid w:val="0049664E"/>
    <w:rsid w:val="00496DE7"/>
    <w:rsid w:val="00497DEE"/>
    <w:rsid w:val="004A080E"/>
    <w:rsid w:val="004A219F"/>
    <w:rsid w:val="004A2E81"/>
    <w:rsid w:val="004A5DB8"/>
    <w:rsid w:val="004A7355"/>
    <w:rsid w:val="004A7792"/>
    <w:rsid w:val="004B0BB6"/>
    <w:rsid w:val="004B0D3D"/>
    <w:rsid w:val="004B13EA"/>
    <w:rsid w:val="004B2277"/>
    <w:rsid w:val="004B4B77"/>
    <w:rsid w:val="004B5447"/>
    <w:rsid w:val="004B59D0"/>
    <w:rsid w:val="004B6920"/>
    <w:rsid w:val="004B6A24"/>
    <w:rsid w:val="004C0CAE"/>
    <w:rsid w:val="004C0F41"/>
    <w:rsid w:val="004C7C6A"/>
    <w:rsid w:val="004D015E"/>
    <w:rsid w:val="004D1D06"/>
    <w:rsid w:val="004D2C8C"/>
    <w:rsid w:val="004D30B6"/>
    <w:rsid w:val="004D3849"/>
    <w:rsid w:val="004E1E9F"/>
    <w:rsid w:val="004E2384"/>
    <w:rsid w:val="004E23CD"/>
    <w:rsid w:val="004E254C"/>
    <w:rsid w:val="004E2DA2"/>
    <w:rsid w:val="004E459E"/>
    <w:rsid w:val="004E4ED0"/>
    <w:rsid w:val="004E53C4"/>
    <w:rsid w:val="004E7E73"/>
    <w:rsid w:val="004E7FFC"/>
    <w:rsid w:val="004F1C1B"/>
    <w:rsid w:val="004F508C"/>
    <w:rsid w:val="004F55BD"/>
    <w:rsid w:val="004F5E60"/>
    <w:rsid w:val="004F7AC2"/>
    <w:rsid w:val="004F7CF5"/>
    <w:rsid w:val="00500C0A"/>
    <w:rsid w:val="00502961"/>
    <w:rsid w:val="005040A6"/>
    <w:rsid w:val="0050434A"/>
    <w:rsid w:val="00504993"/>
    <w:rsid w:val="00505A03"/>
    <w:rsid w:val="00505A92"/>
    <w:rsid w:val="005070F3"/>
    <w:rsid w:val="00507FCF"/>
    <w:rsid w:val="00510531"/>
    <w:rsid w:val="00510E4A"/>
    <w:rsid w:val="005126D8"/>
    <w:rsid w:val="00512866"/>
    <w:rsid w:val="005129DD"/>
    <w:rsid w:val="00512A19"/>
    <w:rsid w:val="005143CD"/>
    <w:rsid w:val="00515C2A"/>
    <w:rsid w:val="00515C6E"/>
    <w:rsid w:val="00515C73"/>
    <w:rsid w:val="00516021"/>
    <w:rsid w:val="00520150"/>
    <w:rsid w:val="00523FD3"/>
    <w:rsid w:val="005317C9"/>
    <w:rsid w:val="00532660"/>
    <w:rsid w:val="00532CC6"/>
    <w:rsid w:val="005341E2"/>
    <w:rsid w:val="00535FDB"/>
    <w:rsid w:val="005370DA"/>
    <w:rsid w:val="005379F7"/>
    <w:rsid w:val="005400DA"/>
    <w:rsid w:val="00541718"/>
    <w:rsid w:val="00542037"/>
    <w:rsid w:val="00545C54"/>
    <w:rsid w:val="00546877"/>
    <w:rsid w:val="00546F7B"/>
    <w:rsid w:val="00547124"/>
    <w:rsid w:val="00547BC0"/>
    <w:rsid w:val="005505BA"/>
    <w:rsid w:val="00550D50"/>
    <w:rsid w:val="00550DFE"/>
    <w:rsid w:val="00551303"/>
    <w:rsid w:val="00551D07"/>
    <w:rsid w:val="005555CB"/>
    <w:rsid w:val="0055690B"/>
    <w:rsid w:val="005571F2"/>
    <w:rsid w:val="0056068E"/>
    <w:rsid w:val="005614E4"/>
    <w:rsid w:val="00561A01"/>
    <w:rsid w:val="00561F72"/>
    <w:rsid w:val="0056353F"/>
    <w:rsid w:val="00563A66"/>
    <w:rsid w:val="00564720"/>
    <w:rsid w:val="00564F48"/>
    <w:rsid w:val="005666EA"/>
    <w:rsid w:val="00567831"/>
    <w:rsid w:val="0057065F"/>
    <w:rsid w:val="0057147F"/>
    <w:rsid w:val="00574FD4"/>
    <w:rsid w:val="00577684"/>
    <w:rsid w:val="005818B3"/>
    <w:rsid w:val="00582E0A"/>
    <w:rsid w:val="005830BC"/>
    <w:rsid w:val="00583779"/>
    <w:rsid w:val="00585F99"/>
    <w:rsid w:val="005866AC"/>
    <w:rsid w:val="0059009E"/>
    <w:rsid w:val="00590297"/>
    <w:rsid w:val="00590769"/>
    <w:rsid w:val="00592DE8"/>
    <w:rsid w:val="005A0210"/>
    <w:rsid w:val="005A2446"/>
    <w:rsid w:val="005A39DB"/>
    <w:rsid w:val="005A4880"/>
    <w:rsid w:val="005A5330"/>
    <w:rsid w:val="005B59D7"/>
    <w:rsid w:val="005B659E"/>
    <w:rsid w:val="005B65BB"/>
    <w:rsid w:val="005B7493"/>
    <w:rsid w:val="005C0570"/>
    <w:rsid w:val="005C154C"/>
    <w:rsid w:val="005C17FD"/>
    <w:rsid w:val="005C1FDA"/>
    <w:rsid w:val="005C25C3"/>
    <w:rsid w:val="005C2E4C"/>
    <w:rsid w:val="005C40DB"/>
    <w:rsid w:val="005C53E7"/>
    <w:rsid w:val="005C5ECC"/>
    <w:rsid w:val="005C5FB1"/>
    <w:rsid w:val="005C7DF4"/>
    <w:rsid w:val="005D155E"/>
    <w:rsid w:val="005D1F68"/>
    <w:rsid w:val="005D6D8E"/>
    <w:rsid w:val="005D74A8"/>
    <w:rsid w:val="005D797C"/>
    <w:rsid w:val="005E18AF"/>
    <w:rsid w:val="005E2AC0"/>
    <w:rsid w:val="005E4BF8"/>
    <w:rsid w:val="005E4EBF"/>
    <w:rsid w:val="005E4F37"/>
    <w:rsid w:val="005E5664"/>
    <w:rsid w:val="005E5C73"/>
    <w:rsid w:val="005F01A0"/>
    <w:rsid w:val="005F13F5"/>
    <w:rsid w:val="005F24E3"/>
    <w:rsid w:val="005F4352"/>
    <w:rsid w:val="005F4FAE"/>
    <w:rsid w:val="005F5676"/>
    <w:rsid w:val="00600EE8"/>
    <w:rsid w:val="00602128"/>
    <w:rsid w:val="00602133"/>
    <w:rsid w:val="0060613A"/>
    <w:rsid w:val="00606DED"/>
    <w:rsid w:val="0061122B"/>
    <w:rsid w:val="00612E23"/>
    <w:rsid w:val="0061603B"/>
    <w:rsid w:val="006216B7"/>
    <w:rsid w:val="0062260E"/>
    <w:rsid w:val="00624E04"/>
    <w:rsid w:val="00625241"/>
    <w:rsid w:val="00626515"/>
    <w:rsid w:val="0062732C"/>
    <w:rsid w:val="006277AC"/>
    <w:rsid w:val="00627BD4"/>
    <w:rsid w:val="00633932"/>
    <w:rsid w:val="00633E7C"/>
    <w:rsid w:val="00634335"/>
    <w:rsid w:val="00634485"/>
    <w:rsid w:val="00634C40"/>
    <w:rsid w:val="00635CE7"/>
    <w:rsid w:val="00642889"/>
    <w:rsid w:val="00642A41"/>
    <w:rsid w:val="00642EB4"/>
    <w:rsid w:val="006438CA"/>
    <w:rsid w:val="00643BC2"/>
    <w:rsid w:val="0064500B"/>
    <w:rsid w:val="00646A22"/>
    <w:rsid w:val="00647300"/>
    <w:rsid w:val="00651CAC"/>
    <w:rsid w:val="00655B82"/>
    <w:rsid w:val="00657A06"/>
    <w:rsid w:val="00661C29"/>
    <w:rsid w:val="00662B37"/>
    <w:rsid w:val="0066395B"/>
    <w:rsid w:val="00664ACE"/>
    <w:rsid w:val="00665568"/>
    <w:rsid w:val="006663AD"/>
    <w:rsid w:val="00667748"/>
    <w:rsid w:val="0067008B"/>
    <w:rsid w:val="006703F5"/>
    <w:rsid w:val="006705A8"/>
    <w:rsid w:val="0067096E"/>
    <w:rsid w:val="00670CAB"/>
    <w:rsid w:val="006747C6"/>
    <w:rsid w:val="00675C96"/>
    <w:rsid w:val="0067784D"/>
    <w:rsid w:val="00677B0E"/>
    <w:rsid w:val="00677CD5"/>
    <w:rsid w:val="00677D48"/>
    <w:rsid w:val="00677DB3"/>
    <w:rsid w:val="0068183A"/>
    <w:rsid w:val="00684269"/>
    <w:rsid w:val="00685F61"/>
    <w:rsid w:val="00686670"/>
    <w:rsid w:val="00687835"/>
    <w:rsid w:val="0069051A"/>
    <w:rsid w:val="00692C6C"/>
    <w:rsid w:val="0069369C"/>
    <w:rsid w:val="00694107"/>
    <w:rsid w:val="006952DF"/>
    <w:rsid w:val="006970D4"/>
    <w:rsid w:val="006A1577"/>
    <w:rsid w:val="006A2C5F"/>
    <w:rsid w:val="006A4143"/>
    <w:rsid w:val="006A5263"/>
    <w:rsid w:val="006A60B3"/>
    <w:rsid w:val="006A76EE"/>
    <w:rsid w:val="006A7ECB"/>
    <w:rsid w:val="006B0179"/>
    <w:rsid w:val="006B0651"/>
    <w:rsid w:val="006B26F8"/>
    <w:rsid w:val="006B3748"/>
    <w:rsid w:val="006B4849"/>
    <w:rsid w:val="006B4D72"/>
    <w:rsid w:val="006B5660"/>
    <w:rsid w:val="006B570D"/>
    <w:rsid w:val="006B71DE"/>
    <w:rsid w:val="006C1685"/>
    <w:rsid w:val="006C1E68"/>
    <w:rsid w:val="006C4274"/>
    <w:rsid w:val="006C5DCE"/>
    <w:rsid w:val="006C6551"/>
    <w:rsid w:val="006C7B76"/>
    <w:rsid w:val="006D0CC8"/>
    <w:rsid w:val="006D1225"/>
    <w:rsid w:val="006D1E6B"/>
    <w:rsid w:val="006D3F99"/>
    <w:rsid w:val="006D409B"/>
    <w:rsid w:val="006D5839"/>
    <w:rsid w:val="006D5E87"/>
    <w:rsid w:val="006D6D5E"/>
    <w:rsid w:val="006D7A5C"/>
    <w:rsid w:val="006E0265"/>
    <w:rsid w:val="006E076B"/>
    <w:rsid w:val="006E100A"/>
    <w:rsid w:val="006E13EA"/>
    <w:rsid w:val="006E264B"/>
    <w:rsid w:val="006E42BE"/>
    <w:rsid w:val="006F13E5"/>
    <w:rsid w:val="006F1B78"/>
    <w:rsid w:val="006F2834"/>
    <w:rsid w:val="006F32BA"/>
    <w:rsid w:val="006F33C4"/>
    <w:rsid w:val="00700136"/>
    <w:rsid w:val="00700C1F"/>
    <w:rsid w:val="00703646"/>
    <w:rsid w:val="00704AA8"/>
    <w:rsid w:val="00704F78"/>
    <w:rsid w:val="00705E35"/>
    <w:rsid w:val="0070659F"/>
    <w:rsid w:val="00711E42"/>
    <w:rsid w:val="00722506"/>
    <w:rsid w:val="00722858"/>
    <w:rsid w:val="00724727"/>
    <w:rsid w:val="00731100"/>
    <w:rsid w:val="00731207"/>
    <w:rsid w:val="00732F60"/>
    <w:rsid w:val="00733D89"/>
    <w:rsid w:val="00734185"/>
    <w:rsid w:val="00735927"/>
    <w:rsid w:val="00735A01"/>
    <w:rsid w:val="00735F79"/>
    <w:rsid w:val="0073676D"/>
    <w:rsid w:val="00736E3A"/>
    <w:rsid w:val="007372AF"/>
    <w:rsid w:val="00742977"/>
    <w:rsid w:val="00743B8A"/>
    <w:rsid w:val="0074587D"/>
    <w:rsid w:val="00747C39"/>
    <w:rsid w:val="007505D2"/>
    <w:rsid w:val="007512FF"/>
    <w:rsid w:val="00751FA4"/>
    <w:rsid w:val="00754055"/>
    <w:rsid w:val="0075479C"/>
    <w:rsid w:val="00755FC6"/>
    <w:rsid w:val="007566C3"/>
    <w:rsid w:val="007612D6"/>
    <w:rsid w:val="00764896"/>
    <w:rsid w:val="00764F88"/>
    <w:rsid w:val="00766CA0"/>
    <w:rsid w:val="00767A48"/>
    <w:rsid w:val="00771B68"/>
    <w:rsid w:val="00772E78"/>
    <w:rsid w:val="00773D0B"/>
    <w:rsid w:val="00773EAD"/>
    <w:rsid w:val="00774E4D"/>
    <w:rsid w:val="00777FAD"/>
    <w:rsid w:val="00780F74"/>
    <w:rsid w:val="00781354"/>
    <w:rsid w:val="007818C1"/>
    <w:rsid w:val="00782B24"/>
    <w:rsid w:val="00782F20"/>
    <w:rsid w:val="00784814"/>
    <w:rsid w:val="00790157"/>
    <w:rsid w:val="0079230E"/>
    <w:rsid w:val="00793460"/>
    <w:rsid w:val="00795472"/>
    <w:rsid w:val="0079593D"/>
    <w:rsid w:val="00796425"/>
    <w:rsid w:val="007972D0"/>
    <w:rsid w:val="007A195D"/>
    <w:rsid w:val="007B2B7C"/>
    <w:rsid w:val="007B3E4E"/>
    <w:rsid w:val="007B49F6"/>
    <w:rsid w:val="007B5C4F"/>
    <w:rsid w:val="007B68D3"/>
    <w:rsid w:val="007C014E"/>
    <w:rsid w:val="007C18E6"/>
    <w:rsid w:val="007D118B"/>
    <w:rsid w:val="007D4CE3"/>
    <w:rsid w:val="007E4C64"/>
    <w:rsid w:val="007E536A"/>
    <w:rsid w:val="007E6C0D"/>
    <w:rsid w:val="007E6EAE"/>
    <w:rsid w:val="007F3B7C"/>
    <w:rsid w:val="007F50AA"/>
    <w:rsid w:val="007F763D"/>
    <w:rsid w:val="007F770C"/>
    <w:rsid w:val="008001B6"/>
    <w:rsid w:val="00801A3B"/>
    <w:rsid w:val="00801DA2"/>
    <w:rsid w:val="00803888"/>
    <w:rsid w:val="0080405B"/>
    <w:rsid w:val="00804840"/>
    <w:rsid w:val="0080559D"/>
    <w:rsid w:val="00805EA5"/>
    <w:rsid w:val="008062A9"/>
    <w:rsid w:val="00806B04"/>
    <w:rsid w:val="00807204"/>
    <w:rsid w:val="00807286"/>
    <w:rsid w:val="008105EE"/>
    <w:rsid w:val="00811B19"/>
    <w:rsid w:val="00811D06"/>
    <w:rsid w:val="00811DA9"/>
    <w:rsid w:val="0081220B"/>
    <w:rsid w:val="008150DE"/>
    <w:rsid w:val="00815FCA"/>
    <w:rsid w:val="008169C9"/>
    <w:rsid w:val="00821E76"/>
    <w:rsid w:val="00822165"/>
    <w:rsid w:val="008230B9"/>
    <w:rsid w:val="008244D3"/>
    <w:rsid w:val="0082478D"/>
    <w:rsid w:val="008249C9"/>
    <w:rsid w:val="00826D18"/>
    <w:rsid w:val="008271FB"/>
    <w:rsid w:val="008312E3"/>
    <w:rsid w:val="00833AF6"/>
    <w:rsid w:val="00833FCC"/>
    <w:rsid w:val="00836316"/>
    <w:rsid w:val="0083693C"/>
    <w:rsid w:val="0083773D"/>
    <w:rsid w:val="00837C19"/>
    <w:rsid w:val="0084207A"/>
    <w:rsid w:val="00843289"/>
    <w:rsid w:val="0084442C"/>
    <w:rsid w:val="0084568D"/>
    <w:rsid w:val="00846B4E"/>
    <w:rsid w:val="008501FA"/>
    <w:rsid w:val="008519EE"/>
    <w:rsid w:val="00852B94"/>
    <w:rsid w:val="008534E7"/>
    <w:rsid w:val="00853E39"/>
    <w:rsid w:val="008561E0"/>
    <w:rsid w:val="008574DF"/>
    <w:rsid w:val="00857EB9"/>
    <w:rsid w:val="00861013"/>
    <w:rsid w:val="00861421"/>
    <w:rsid w:val="0086265B"/>
    <w:rsid w:val="00863798"/>
    <w:rsid w:val="00864DA8"/>
    <w:rsid w:val="008662E7"/>
    <w:rsid w:val="00867056"/>
    <w:rsid w:val="0086769E"/>
    <w:rsid w:val="008705C8"/>
    <w:rsid w:val="0087297C"/>
    <w:rsid w:val="00872F36"/>
    <w:rsid w:val="00874B4D"/>
    <w:rsid w:val="008760E2"/>
    <w:rsid w:val="00877443"/>
    <w:rsid w:val="00880BB5"/>
    <w:rsid w:val="008835B7"/>
    <w:rsid w:val="00883AEE"/>
    <w:rsid w:val="0088477C"/>
    <w:rsid w:val="0088519C"/>
    <w:rsid w:val="0089125F"/>
    <w:rsid w:val="008914A4"/>
    <w:rsid w:val="00891D17"/>
    <w:rsid w:val="0089267E"/>
    <w:rsid w:val="0089410D"/>
    <w:rsid w:val="00894315"/>
    <w:rsid w:val="00894613"/>
    <w:rsid w:val="00894890"/>
    <w:rsid w:val="00896A08"/>
    <w:rsid w:val="00896DA2"/>
    <w:rsid w:val="00897045"/>
    <w:rsid w:val="008A0A53"/>
    <w:rsid w:val="008A0F9E"/>
    <w:rsid w:val="008A30A0"/>
    <w:rsid w:val="008A3511"/>
    <w:rsid w:val="008A5B0F"/>
    <w:rsid w:val="008A65FA"/>
    <w:rsid w:val="008A69F8"/>
    <w:rsid w:val="008A6DEE"/>
    <w:rsid w:val="008B0C39"/>
    <w:rsid w:val="008B194C"/>
    <w:rsid w:val="008B2BFD"/>
    <w:rsid w:val="008B31FD"/>
    <w:rsid w:val="008B3435"/>
    <w:rsid w:val="008B385C"/>
    <w:rsid w:val="008C0A02"/>
    <w:rsid w:val="008C0B79"/>
    <w:rsid w:val="008C0C4D"/>
    <w:rsid w:val="008C2BC5"/>
    <w:rsid w:val="008C2BD8"/>
    <w:rsid w:val="008C3DCF"/>
    <w:rsid w:val="008C4DB4"/>
    <w:rsid w:val="008C62C7"/>
    <w:rsid w:val="008D1C4C"/>
    <w:rsid w:val="008D2B02"/>
    <w:rsid w:val="008D5C28"/>
    <w:rsid w:val="008D6D87"/>
    <w:rsid w:val="008D7BBE"/>
    <w:rsid w:val="008E052B"/>
    <w:rsid w:val="008E1197"/>
    <w:rsid w:val="008E2363"/>
    <w:rsid w:val="008E30B6"/>
    <w:rsid w:val="008E40FE"/>
    <w:rsid w:val="008E48AD"/>
    <w:rsid w:val="008F05A4"/>
    <w:rsid w:val="008F087F"/>
    <w:rsid w:val="008F1009"/>
    <w:rsid w:val="008F4703"/>
    <w:rsid w:val="008F4B99"/>
    <w:rsid w:val="008F60EB"/>
    <w:rsid w:val="008F6180"/>
    <w:rsid w:val="008F6AFA"/>
    <w:rsid w:val="008F7F11"/>
    <w:rsid w:val="00901F55"/>
    <w:rsid w:val="0090652B"/>
    <w:rsid w:val="0090721C"/>
    <w:rsid w:val="0090730D"/>
    <w:rsid w:val="0090763C"/>
    <w:rsid w:val="0090768A"/>
    <w:rsid w:val="009101B6"/>
    <w:rsid w:val="00913CC4"/>
    <w:rsid w:val="00917EA5"/>
    <w:rsid w:val="00920AF0"/>
    <w:rsid w:val="00922739"/>
    <w:rsid w:val="00924360"/>
    <w:rsid w:val="00924B20"/>
    <w:rsid w:val="00924F84"/>
    <w:rsid w:val="009325DD"/>
    <w:rsid w:val="00933494"/>
    <w:rsid w:val="00933518"/>
    <w:rsid w:val="00934845"/>
    <w:rsid w:val="00934F93"/>
    <w:rsid w:val="00936D73"/>
    <w:rsid w:val="00937168"/>
    <w:rsid w:val="0093795B"/>
    <w:rsid w:val="00937FA6"/>
    <w:rsid w:val="00940096"/>
    <w:rsid w:val="0094203E"/>
    <w:rsid w:val="00942436"/>
    <w:rsid w:val="00943C96"/>
    <w:rsid w:val="00946B9B"/>
    <w:rsid w:val="00952185"/>
    <w:rsid w:val="00952BDD"/>
    <w:rsid w:val="009536EC"/>
    <w:rsid w:val="00953FCB"/>
    <w:rsid w:val="00954262"/>
    <w:rsid w:val="0096087E"/>
    <w:rsid w:val="009621D7"/>
    <w:rsid w:val="00965F23"/>
    <w:rsid w:val="00966321"/>
    <w:rsid w:val="00971F55"/>
    <w:rsid w:val="00973380"/>
    <w:rsid w:val="00981278"/>
    <w:rsid w:val="00983A12"/>
    <w:rsid w:val="00985A3E"/>
    <w:rsid w:val="009905FA"/>
    <w:rsid w:val="00990FC8"/>
    <w:rsid w:val="009926C7"/>
    <w:rsid w:val="00992F05"/>
    <w:rsid w:val="00993D95"/>
    <w:rsid w:val="00994601"/>
    <w:rsid w:val="00994CBA"/>
    <w:rsid w:val="009957C0"/>
    <w:rsid w:val="00995D7D"/>
    <w:rsid w:val="00997676"/>
    <w:rsid w:val="00997C19"/>
    <w:rsid w:val="009A04CE"/>
    <w:rsid w:val="009A392E"/>
    <w:rsid w:val="009A423A"/>
    <w:rsid w:val="009B4742"/>
    <w:rsid w:val="009B5623"/>
    <w:rsid w:val="009C0F52"/>
    <w:rsid w:val="009C384D"/>
    <w:rsid w:val="009C5068"/>
    <w:rsid w:val="009D02EF"/>
    <w:rsid w:val="009D3653"/>
    <w:rsid w:val="009D4084"/>
    <w:rsid w:val="009D4713"/>
    <w:rsid w:val="009D6BA2"/>
    <w:rsid w:val="009D6EB3"/>
    <w:rsid w:val="009E1975"/>
    <w:rsid w:val="009E1C38"/>
    <w:rsid w:val="009E2590"/>
    <w:rsid w:val="009E51FA"/>
    <w:rsid w:val="009E7DAD"/>
    <w:rsid w:val="009F0D29"/>
    <w:rsid w:val="009F2D80"/>
    <w:rsid w:val="009F738C"/>
    <w:rsid w:val="009F7CDF"/>
    <w:rsid w:val="00A007EA"/>
    <w:rsid w:val="00A015F9"/>
    <w:rsid w:val="00A0294C"/>
    <w:rsid w:val="00A02CE2"/>
    <w:rsid w:val="00A039D3"/>
    <w:rsid w:val="00A067E0"/>
    <w:rsid w:val="00A068D6"/>
    <w:rsid w:val="00A078C9"/>
    <w:rsid w:val="00A11464"/>
    <w:rsid w:val="00A125E2"/>
    <w:rsid w:val="00A13561"/>
    <w:rsid w:val="00A13B3D"/>
    <w:rsid w:val="00A156EF"/>
    <w:rsid w:val="00A15731"/>
    <w:rsid w:val="00A16580"/>
    <w:rsid w:val="00A1690B"/>
    <w:rsid w:val="00A20F31"/>
    <w:rsid w:val="00A23D4D"/>
    <w:rsid w:val="00A24257"/>
    <w:rsid w:val="00A2431A"/>
    <w:rsid w:val="00A26816"/>
    <w:rsid w:val="00A309E9"/>
    <w:rsid w:val="00A31E27"/>
    <w:rsid w:val="00A32AED"/>
    <w:rsid w:val="00A3360C"/>
    <w:rsid w:val="00A37C0B"/>
    <w:rsid w:val="00A400B3"/>
    <w:rsid w:val="00A46455"/>
    <w:rsid w:val="00A5003C"/>
    <w:rsid w:val="00A5143F"/>
    <w:rsid w:val="00A563F8"/>
    <w:rsid w:val="00A5754F"/>
    <w:rsid w:val="00A57A26"/>
    <w:rsid w:val="00A57E77"/>
    <w:rsid w:val="00A638E5"/>
    <w:rsid w:val="00A63F12"/>
    <w:rsid w:val="00A63F13"/>
    <w:rsid w:val="00A66C55"/>
    <w:rsid w:val="00A66CAF"/>
    <w:rsid w:val="00A67008"/>
    <w:rsid w:val="00A67E89"/>
    <w:rsid w:val="00A67EB2"/>
    <w:rsid w:val="00A67FDA"/>
    <w:rsid w:val="00A716BC"/>
    <w:rsid w:val="00A72B67"/>
    <w:rsid w:val="00A72FA1"/>
    <w:rsid w:val="00A736F0"/>
    <w:rsid w:val="00A747C4"/>
    <w:rsid w:val="00A748C9"/>
    <w:rsid w:val="00A761DF"/>
    <w:rsid w:val="00A76816"/>
    <w:rsid w:val="00A77112"/>
    <w:rsid w:val="00A778C1"/>
    <w:rsid w:val="00A77D6A"/>
    <w:rsid w:val="00A81706"/>
    <w:rsid w:val="00A81A95"/>
    <w:rsid w:val="00A82E62"/>
    <w:rsid w:val="00A8601E"/>
    <w:rsid w:val="00A866BA"/>
    <w:rsid w:val="00A87D75"/>
    <w:rsid w:val="00A901A8"/>
    <w:rsid w:val="00A910DF"/>
    <w:rsid w:val="00A91129"/>
    <w:rsid w:val="00A91ABC"/>
    <w:rsid w:val="00A94D52"/>
    <w:rsid w:val="00A9588A"/>
    <w:rsid w:val="00A96A1B"/>
    <w:rsid w:val="00A97A23"/>
    <w:rsid w:val="00AA11CB"/>
    <w:rsid w:val="00AA1B7F"/>
    <w:rsid w:val="00AA1E8C"/>
    <w:rsid w:val="00AA29C1"/>
    <w:rsid w:val="00AA5048"/>
    <w:rsid w:val="00AA5668"/>
    <w:rsid w:val="00AA5D00"/>
    <w:rsid w:val="00AA5D20"/>
    <w:rsid w:val="00AA6F8D"/>
    <w:rsid w:val="00AA7963"/>
    <w:rsid w:val="00AB5CDE"/>
    <w:rsid w:val="00AC0F3F"/>
    <w:rsid w:val="00AC26A5"/>
    <w:rsid w:val="00AC2F95"/>
    <w:rsid w:val="00AC36F1"/>
    <w:rsid w:val="00AC4AE6"/>
    <w:rsid w:val="00AC70F5"/>
    <w:rsid w:val="00AD1064"/>
    <w:rsid w:val="00AD10C4"/>
    <w:rsid w:val="00AD638C"/>
    <w:rsid w:val="00AD6A00"/>
    <w:rsid w:val="00AD7456"/>
    <w:rsid w:val="00AD7B94"/>
    <w:rsid w:val="00AE0B72"/>
    <w:rsid w:val="00AE0CB8"/>
    <w:rsid w:val="00AE58F9"/>
    <w:rsid w:val="00AE6F6C"/>
    <w:rsid w:val="00AE7557"/>
    <w:rsid w:val="00AF0884"/>
    <w:rsid w:val="00AF129C"/>
    <w:rsid w:val="00AF1E87"/>
    <w:rsid w:val="00AF5588"/>
    <w:rsid w:val="00AF6C41"/>
    <w:rsid w:val="00B004E4"/>
    <w:rsid w:val="00B01514"/>
    <w:rsid w:val="00B0208F"/>
    <w:rsid w:val="00B02AB8"/>
    <w:rsid w:val="00B02DBB"/>
    <w:rsid w:val="00B02F86"/>
    <w:rsid w:val="00B038BE"/>
    <w:rsid w:val="00B04754"/>
    <w:rsid w:val="00B052F9"/>
    <w:rsid w:val="00B06556"/>
    <w:rsid w:val="00B10F42"/>
    <w:rsid w:val="00B12F46"/>
    <w:rsid w:val="00B1409B"/>
    <w:rsid w:val="00B1528A"/>
    <w:rsid w:val="00B15465"/>
    <w:rsid w:val="00B17FC0"/>
    <w:rsid w:val="00B20173"/>
    <w:rsid w:val="00B21159"/>
    <w:rsid w:val="00B22129"/>
    <w:rsid w:val="00B228F3"/>
    <w:rsid w:val="00B25F2A"/>
    <w:rsid w:val="00B27645"/>
    <w:rsid w:val="00B30411"/>
    <w:rsid w:val="00B30575"/>
    <w:rsid w:val="00B3394D"/>
    <w:rsid w:val="00B33D52"/>
    <w:rsid w:val="00B35B48"/>
    <w:rsid w:val="00B376F1"/>
    <w:rsid w:val="00B3774B"/>
    <w:rsid w:val="00B37D5C"/>
    <w:rsid w:val="00B408A1"/>
    <w:rsid w:val="00B413E3"/>
    <w:rsid w:val="00B4148F"/>
    <w:rsid w:val="00B423F3"/>
    <w:rsid w:val="00B43906"/>
    <w:rsid w:val="00B43D00"/>
    <w:rsid w:val="00B43FAD"/>
    <w:rsid w:val="00B45F28"/>
    <w:rsid w:val="00B462D5"/>
    <w:rsid w:val="00B472CC"/>
    <w:rsid w:val="00B5372D"/>
    <w:rsid w:val="00B54A6C"/>
    <w:rsid w:val="00B56360"/>
    <w:rsid w:val="00B60801"/>
    <w:rsid w:val="00B60804"/>
    <w:rsid w:val="00B615A0"/>
    <w:rsid w:val="00B6185D"/>
    <w:rsid w:val="00B6214B"/>
    <w:rsid w:val="00B62229"/>
    <w:rsid w:val="00B62FDE"/>
    <w:rsid w:val="00B63AFE"/>
    <w:rsid w:val="00B63B24"/>
    <w:rsid w:val="00B63C51"/>
    <w:rsid w:val="00B66369"/>
    <w:rsid w:val="00B67498"/>
    <w:rsid w:val="00B71862"/>
    <w:rsid w:val="00B7479C"/>
    <w:rsid w:val="00B751C3"/>
    <w:rsid w:val="00B75A00"/>
    <w:rsid w:val="00B76232"/>
    <w:rsid w:val="00B779CB"/>
    <w:rsid w:val="00B80449"/>
    <w:rsid w:val="00B81ACC"/>
    <w:rsid w:val="00B8335D"/>
    <w:rsid w:val="00B84D6B"/>
    <w:rsid w:val="00B85064"/>
    <w:rsid w:val="00B86121"/>
    <w:rsid w:val="00B8697D"/>
    <w:rsid w:val="00B90725"/>
    <w:rsid w:val="00B9208B"/>
    <w:rsid w:val="00B9222F"/>
    <w:rsid w:val="00B9387C"/>
    <w:rsid w:val="00B949B0"/>
    <w:rsid w:val="00B95C5A"/>
    <w:rsid w:val="00B971F6"/>
    <w:rsid w:val="00BA1111"/>
    <w:rsid w:val="00BA1126"/>
    <w:rsid w:val="00BA18A0"/>
    <w:rsid w:val="00BA2934"/>
    <w:rsid w:val="00BA31CE"/>
    <w:rsid w:val="00BA3DBE"/>
    <w:rsid w:val="00BA3F30"/>
    <w:rsid w:val="00BA5D62"/>
    <w:rsid w:val="00BA61D7"/>
    <w:rsid w:val="00BA724E"/>
    <w:rsid w:val="00BA7AC9"/>
    <w:rsid w:val="00BB0061"/>
    <w:rsid w:val="00BB0079"/>
    <w:rsid w:val="00BB28EF"/>
    <w:rsid w:val="00BB2968"/>
    <w:rsid w:val="00BB3C45"/>
    <w:rsid w:val="00BB45AF"/>
    <w:rsid w:val="00BB6035"/>
    <w:rsid w:val="00BB686B"/>
    <w:rsid w:val="00BB747C"/>
    <w:rsid w:val="00BB77B9"/>
    <w:rsid w:val="00BC0B8A"/>
    <w:rsid w:val="00BC1674"/>
    <w:rsid w:val="00BC222B"/>
    <w:rsid w:val="00BC370F"/>
    <w:rsid w:val="00BC52BC"/>
    <w:rsid w:val="00BC5513"/>
    <w:rsid w:val="00BC588A"/>
    <w:rsid w:val="00BC5F54"/>
    <w:rsid w:val="00BD232B"/>
    <w:rsid w:val="00BD392E"/>
    <w:rsid w:val="00BD3B80"/>
    <w:rsid w:val="00BD42EF"/>
    <w:rsid w:val="00BD490F"/>
    <w:rsid w:val="00BD560C"/>
    <w:rsid w:val="00BD76E2"/>
    <w:rsid w:val="00BD7F6E"/>
    <w:rsid w:val="00BE02FD"/>
    <w:rsid w:val="00BE0F4D"/>
    <w:rsid w:val="00BE2362"/>
    <w:rsid w:val="00BE2C8E"/>
    <w:rsid w:val="00BE39DE"/>
    <w:rsid w:val="00BE3F9B"/>
    <w:rsid w:val="00BE4B2D"/>
    <w:rsid w:val="00BE4C07"/>
    <w:rsid w:val="00BE5FD3"/>
    <w:rsid w:val="00BE6EB4"/>
    <w:rsid w:val="00BF19E3"/>
    <w:rsid w:val="00BF3C1B"/>
    <w:rsid w:val="00BF465A"/>
    <w:rsid w:val="00BF4AEF"/>
    <w:rsid w:val="00BF5DAA"/>
    <w:rsid w:val="00BF600C"/>
    <w:rsid w:val="00BF6D84"/>
    <w:rsid w:val="00C006C4"/>
    <w:rsid w:val="00C03B1F"/>
    <w:rsid w:val="00C03D68"/>
    <w:rsid w:val="00C04D34"/>
    <w:rsid w:val="00C10964"/>
    <w:rsid w:val="00C127E9"/>
    <w:rsid w:val="00C13631"/>
    <w:rsid w:val="00C14A28"/>
    <w:rsid w:val="00C15412"/>
    <w:rsid w:val="00C155BB"/>
    <w:rsid w:val="00C16DC0"/>
    <w:rsid w:val="00C201B6"/>
    <w:rsid w:val="00C211AE"/>
    <w:rsid w:val="00C23EBA"/>
    <w:rsid w:val="00C26A86"/>
    <w:rsid w:val="00C27470"/>
    <w:rsid w:val="00C3149F"/>
    <w:rsid w:val="00C31792"/>
    <w:rsid w:val="00C3180F"/>
    <w:rsid w:val="00C3377E"/>
    <w:rsid w:val="00C3498D"/>
    <w:rsid w:val="00C34C3B"/>
    <w:rsid w:val="00C36DEA"/>
    <w:rsid w:val="00C3779F"/>
    <w:rsid w:val="00C43DF4"/>
    <w:rsid w:val="00C44D47"/>
    <w:rsid w:val="00C454F1"/>
    <w:rsid w:val="00C45C1F"/>
    <w:rsid w:val="00C5385F"/>
    <w:rsid w:val="00C5418A"/>
    <w:rsid w:val="00C54D55"/>
    <w:rsid w:val="00C602C3"/>
    <w:rsid w:val="00C610FB"/>
    <w:rsid w:val="00C61486"/>
    <w:rsid w:val="00C65220"/>
    <w:rsid w:val="00C65626"/>
    <w:rsid w:val="00C658F2"/>
    <w:rsid w:val="00C7373E"/>
    <w:rsid w:val="00C76A17"/>
    <w:rsid w:val="00C76BBC"/>
    <w:rsid w:val="00C7753F"/>
    <w:rsid w:val="00C801AA"/>
    <w:rsid w:val="00C80769"/>
    <w:rsid w:val="00C807D8"/>
    <w:rsid w:val="00C80C57"/>
    <w:rsid w:val="00C81093"/>
    <w:rsid w:val="00C83BB2"/>
    <w:rsid w:val="00C87321"/>
    <w:rsid w:val="00C90171"/>
    <w:rsid w:val="00C91816"/>
    <w:rsid w:val="00C92ACF"/>
    <w:rsid w:val="00C9610C"/>
    <w:rsid w:val="00CA3176"/>
    <w:rsid w:val="00CA3898"/>
    <w:rsid w:val="00CA5E37"/>
    <w:rsid w:val="00CA7102"/>
    <w:rsid w:val="00CB4274"/>
    <w:rsid w:val="00CB503C"/>
    <w:rsid w:val="00CB5559"/>
    <w:rsid w:val="00CB717D"/>
    <w:rsid w:val="00CB7FDC"/>
    <w:rsid w:val="00CC0A4C"/>
    <w:rsid w:val="00CC19CA"/>
    <w:rsid w:val="00CC3C96"/>
    <w:rsid w:val="00CC6DF6"/>
    <w:rsid w:val="00CD6400"/>
    <w:rsid w:val="00CE253D"/>
    <w:rsid w:val="00CE26EC"/>
    <w:rsid w:val="00CE344D"/>
    <w:rsid w:val="00CE4102"/>
    <w:rsid w:val="00CE7C13"/>
    <w:rsid w:val="00CE7DBD"/>
    <w:rsid w:val="00CF1132"/>
    <w:rsid w:val="00CF1394"/>
    <w:rsid w:val="00CF2EEA"/>
    <w:rsid w:val="00CF4330"/>
    <w:rsid w:val="00CF7260"/>
    <w:rsid w:val="00CF7C6F"/>
    <w:rsid w:val="00D00A26"/>
    <w:rsid w:val="00D01692"/>
    <w:rsid w:val="00D01F86"/>
    <w:rsid w:val="00D02E8B"/>
    <w:rsid w:val="00D03998"/>
    <w:rsid w:val="00D0436B"/>
    <w:rsid w:val="00D05443"/>
    <w:rsid w:val="00D07014"/>
    <w:rsid w:val="00D1076E"/>
    <w:rsid w:val="00D10BBB"/>
    <w:rsid w:val="00D12046"/>
    <w:rsid w:val="00D125AB"/>
    <w:rsid w:val="00D12BE8"/>
    <w:rsid w:val="00D12F42"/>
    <w:rsid w:val="00D13323"/>
    <w:rsid w:val="00D1367A"/>
    <w:rsid w:val="00D13CC9"/>
    <w:rsid w:val="00D14444"/>
    <w:rsid w:val="00D1731B"/>
    <w:rsid w:val="00D2033A"/>
    <w:rsid w:val="00D209BD"/>
    <w:rsid w:val="00D22F09"/>
    <w:rsid w:val="00D261F6"/>
    <w:rsid w:val="00D268F3"/>
    <w:rsid w:val="00D300F7"/>
    <w:rsid w:val="00D30356"/>
    <w:rsid w:val="00D30FD4"/>
    <w:rsid w:val="00D331A5"/>
    <w:rsid w:val="00D33C3B"/>
    <w:rsid w:val="00D347DD"/>
    <w:rsid w:val="00D3558A"/>
    <w:rsid w:val="00D364AB"/>
    <w:rsid w:val="00D378CE"/>
    <w:rsid w:val="00D4026F"/>
    <w:rsid w:val="00D404DE"/>
    <w:rsid w:val="00D419AF"/>
    <w:rsid w:val="00D41C3E"/>
    <w:rsid w:val="00D45836"/>
    <w:rsid w:val="00D458E3"/>
    <w:rsid w:val="00D45A29"/>
    <w:rsid w:val="00D46324"/>
    <w:rsid w:val="00D463F0"/>
    <w:rsid w:val="00D50321"/>
    <w:rsid w:val="00D51896"/>
    <w:rsid w:val="00D524BC"/>
    <w:rsid w:val="00D5297A"/>
    <w:rsid w:val="00D530DA"/>
    <w:rsid w:val="00D538FE"/>
    <w:rsid w:val="00D57A39"/>
    <w:rsid w:val="00D57E7C"/>
    <w:rsid w:val="00D615DB"/>
    <w:rsid w:val="00D62811"/>
    <w:rsid w:val="00D63FB6"/>
    <w:rsid w:val="00D640BB"/>
    <w:rsid w:val="00D64BCD"/>
    <w:rsid w:val="00D64F1C"/>
    <w:rsid w:val="00D67715"/>
    <w:rsid w:val="00D72124"/>
    <w:rsid w:val="00D72CC4"/>
    <w:rsid w:val="00D74D65"/>
    <w:rsid w:val="00D752C3"/>
    <w:rsid w:val="00D75B7D"/>
    <w:rsid w:val="00D75F3C"/>
    <w:rsid w:val="00D770F6"/>
    <w:rsid w:val="00D8033C"/>
    <w:rsid w:val="00D83C68"/>
    <w:rsid w:val="00D83F3D"/>
    <w:rsid w:val="00D84D71"/>
    <w:rsid w:val="00D8547E"/>
    <w:rsid w:val="00D8590C"/>
    <w:rsid w:val="00D9231E"/>
    <w:rsid w:val="00D94E5A"/>
    <w:rsid w:val="00D95239"/>
    <w:rsid w:val="00DA3670"/>
    <w:rsid w:val="00DA598F"/>
    <w:rsid w:val="00DA7045"/>
    <w:rsid w:val="00DB10EB"/>
    <w:rsid w:val="00DB356C"/>
    <w:rsid w:val="00DB6505"/>
    <w:rsid w:val="00DC6B93"/>
    <w:rsid w:val="00DD094B"/>
    <w:rsid w:val="00DD0AFA"/>
    <w:rsid w:val="00DD787A"/>
    <w:rsid w:val="00DE057D"/>
    <w:rsid w:val="00DE2258"/>
    <w:rsid w:val="00DE4E52"/>
    <w:rsid w:val="00DE6124"/>
    <w:rsid w:val="00DE6790"/>
    <w:rsid w:val="00DF2B9A"/>
    <w:rsid w:val="00DF2D33"/>
    <w:rsid w:val="00DF416D"/>
    <w:rsid w:val="00DF64E5"/>
    <w:rsid w:val="00DF73F1"/>
    <w:rsid w:val="00E03493"/>
    <w:rsid w:val="00E04237"/>
    <w:rsid w:val="00E05C54"/>
    <w:rsid w:val="00E067C5"/>
    <w:rsid w:val="00E06FC0"/>
    <w:rsid w:val="00E07A55"/>
    <w:rsid w:val="00E07B78"/>
    <w:rsid w:val="00E1050F"/>
    <w:rsid w:val="00E11160"/>
    <w:rsid w:val="00E115FF"/>
    <w:rsid w:val="00E11B89"/>
    <w:rsid w:val="00E12B70"/>
    <w:rsid w:val="00E13002"/>
    <w:rsid w:val="00E13CA2"/>
    <w:rsid w:val="00E14405"/>
    <w:rsid w:val="00E14AF4"/>
    <w:rsid w:val="00E14C48"/>
    <w:rsid w:val="00E167AD"/>
    <w:rsid w:val="00E17214"/>
    <w:rsid w:val="00E22249"/>
    <w:rsid w:val="00E223F8"/>
    <w:rsid w:val="00E22CBF"/>
    <w:rsid w:val="00E23675"/>
    <w:rsid w:val="00E2488F"/>
    <w:rsid w:val="00E26787"/>
    <w:rsid w:val="00E273E4"/>
    <w:rsid w:val="00E3204C"/>
    <w:rsid w:val="00E3531E"/>
    <w:rsid w:val="00E36961"/>
    <w:rsid w:val="00E37B84"/>
    <w:rsid w:val="00E40240"/>
    <w:rsid w:val="00E41EC3"/>
    <w:rsid w:val="00E442A2"/>
    <w:rsid w:val="00E4431B"/>
    <w:rsid w:val="00E4582B"/>
    <w:rsid w:val="00E46518"/>
    <w:rsid w:val="00E472CD"/>
    <w:rsid w:val="00E4771B"/>
    <w:rsid w:val="00E47798"/>
    <w:rsid w:val="00E500D8"/>
    <w:rsid w:val="00E5028E"/>
    <w:rsid w:val="00E50408"/>
    <w:rsid w:val="00E5551E"/>
    <w:rsid w:val="00E5682B"/>
    <w:rsid w:val="00E5706B"/>
    <w:rsid w:val="00E61F59"/>
    <w:rsid w:val="00E6515A"/>
    <w:rsid w:val="00E67358"/>
    <w:rsid w:val="00E771CC"/>
    <w:rsid w:val="00E83E30"/>
    <w:rsid w:val="00E83E82"/>
    <w:rsid w:val="00E85243"/>
    <w:rsid w:val="00E85CF7"/>
    <w:rsid w:val="00E86580"/>
    <w:rsid w:val="00E87163"/>
    <w:rsid w:val="00E87FF8"/>
    <w:rsid w:val="00E9160E"/>
    <w:rsid w:val="00E93864"/>
    <w:rsid w:val="00E95C28"/>
    <w:rsid w:val="00E97493"/>
    <w:rsid w:val="00EA0668"/>
    <w:rsid w:val="00EA0B24"/>
    <w:rsid w:val="00EA0E2B"/>
    <w:rsid w:val="00EA3230"/>
    <w:rsid w:val="00EA4829"/>
    <w:rsid w:val="00EA4BC0"/>
    <w:rsid w:val="00EA5B12"/>
    <w:rsid w:val="00EA5B6A"/>
    <w:rsid w:val="00EA6138"/>
    <w:rsid w:val="00EA7DD8"/>
    <w:rsid w:val="00EB0031"/>
    <w:rsid w:val="00EB0931"/>
    <w:rsid w:val="00EB0F9D"/>
    <w:rsid w:val="00EB3C48"/>
    <w:rsid w:val="00EB403C"/>
    <w:rsid w:val="00EB4415"/>
    <w:rsid w:val="00EB73EA"/>
    <w:rsid w:val="00EC06E3"/>
    <w:rsid w:val="00EC1FB8"/>
    <w:rsid w:val="00EC2CC0"/>
    <w:rsid w:val="00EC33EB"/>
    <w:rsid w:val="00EC6D01"/>
    <w:rsid w:val="00EC7097"/>
    <w:rsid w:val="00ED1903"/>
    <w:rsid w:val="00ED47CD"/>
    <w:rsid w:val="00ED4F02"/>
    <w:rsid w:val="00ED5F61"/>
    <w:rsid w:val="00ED6365"/>
    <w:rsid w:val="00ED6F2D"/>
    <w:rsid w:val="00EE0A4F"/>
    <w:rsid w:val="00EE0C10"/>
    <w:rsid w:val="00EE3C70"/>
    <w:rsid w:val="00EE6297"/>
    <w:rsid w:val="00EE71FC"/>
    <w:rsid w:val="00EE7B71"/>
    <w:rsid w:val="00EF24BF"/>
    <w:rsid w:val="00EF4346"/>
    <w:rsid w:val="00EF7401"/>
    <w:rsid w:val="00F01085"/>
    <w:rsid w:val="00F01D3C"/>
    <w:rsid w:val="00F0448E"/>
    <w:rsid w:val="00F045BD"/>
    <w:rsid w:val="00F04E13"/>
    <w:rsid w:val="00F05788"/>
    <w:rsid w:val="00F115F2"/>
    <w:rsid w:val="00F12DEB"/>
    <w:rsid w:val="00F12E16"/>
    <w:rsid w:val="00F135EB"/>
    <w:rsid w:val="00F14311"/>
    <w:rsid w:val="00F16536"/>
    <w:rsid w:val="00F16A10"/>
    <w:rsid w:val="00F20D38"/>
    <w:rsid w:val="00F218D5"/>
    <w:rsid w:val="00F2216D"/>
    <w:rsid w:val="00F22E58"/>
    <w:rsid w:val="00F23818"/>
    <w:rsid w:val="00F24AAF"/>
    <w:rsid w:val="00F308A0"/>
    <w:rsid w:val="00F333C9"/>
    <w:rsid w:val="00F347FB"/>
    <w:rsid w:val="00F349D3"/>
    <w:rsid w:val="00F4173B"/>
    <w:rsid w:val="00F45414"/>
    <w:rsid w:val="00F45E01"/>
    <w:rsid w:val="00F50F44"/>
    <w:rsid w:val="00F5148D"/>
    <w:rsid w:val="00F518D5"/>
    <w:rsid w:val="00F53126"/>
    <w:rsid w:val="00F53949"/>
    <w:rsid w:val="00F5468B"/>
    <w:rsid w:val="00F55649"/>
    <w:rsid w:val="00F569BD"/>
    <w:rsid w:val="00F56A93"/>
    <w:rsid w:val="00F57454"/>
    <w:rsid w:val="00F6056E"/>
    <w:rsid w:val="00F61860"/>
    <w:rsid w:val="00F62555"/>
    <w:rsid w:val="00F62AC7"/>
    <w:rsid w:val="00F62CB8"/>
    <w:rsid w:val="00F64EF4"/>
    <w:rsid w:val="00F66C7F"/>
    <w:rsid w:val="00F67F9C"/>
    <w:rsid w:val="00F7435F"/>
    <w:rsid w:val="00F74CB4"/>
    <w:rsid w:val="00F77661"/>
    <w:rsid w:val="00F80686"/>
    <w:rsid w:val="00F81BC4"/>
    <w:rsid w:val="00F828C8"/>
    <w:rsid w:val="00F84196"/>
    <w:rsid w:val="00F855E7"/>
    <w:rsid w:val="00F86DCE"/>
    <w:rsid w:val="00F8763F"/>
    <w:rsid w:val="00F87648"/>
    <w:rsid w:val="00F90435"/>
    <w:rsid w:val="00F92656"/>
    <w:rsid w:val="00F92B84"/>
    <w:rsid w:val="00F92EBB"/>
    <w:rsid w:val="00F96193"/>
    <w:rsid w:val="00F97175"/>
    <w:rsid w:val="00FA1D50"/>
    <w:rsid w:val="00FB0599"/>
    <w:rsid w:val="00FB10BD"/>
    <w:rsid w:val="00FB2BEE"/>
    <w:rsid w:val="00FB50F6"/>
    <w:rsid w:val="00FB5354"/>
    <w:rsid w:val="00FB59BB"/>
    <w:rsid w:val="00FB5DF3"/>
    <w:rsid w:val="00FC0A35"/>
    <w:rsid w:val="00FC16DD"/>
    <w:rsid w:val="00FC258C"/>
    <w:rsid w:val="00FC6414"/>
    <w:rsid w:val="00FC7DD1"/>
    <w:rsid w:val="00FD1A7C"/>
    <w:rsid w:val="00FD3575"/>
    <w:rsid w:val="00FD7A9E"/>
    <w:rsid w:val="00FE2C5A"/>
    <w:rsid w:val="00FE39F2"/>
    <w:rsid w:val="00FE5142"/>
    <w:rsid w:val="00FE6622"/>
    <w:rsid w:val="00FE763A"/>
    <w:rsid w:val="00FF31F5"/>
    <w:rsid w:val="00FF3C65"/>
    <w:rsid w:val="00FF7213"/>
    <w:rsid w:val="00FF75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07FCF"/>
    <w:rPr>
      <w:rFonts w:cs="Tahoma" w:hAnsi="Tahoma" w:ascii="Tahoma"/>
      <w:sz w:val="16"/>
      <w:szCs w:val="16"/>
    </w:rPr>
  </w:style>
  <w:style w:styleId="Zaglavlje" w:type="paragraph">
    <w:name w:val="header"/>
    <w:basedOn w:val="Normal"/>
    <w:rsid w:val="001A7F0E"/>
    <w:pPr>
      <w:tabs>
        <w:tab w:pos="4536" w:val="center"/>
        <w:tab w:pos="9072" w:val="right"/>
      </w:tabs>
    </w:pPr>
  </w:style>
  <w:style w:styleId="Brojstranice" w:type="character">
    <w:name w:val="page number"/>
    <w:basedOn w:val="Zadanifontodlomka"/>
    <w:rsid w:val="001A7F0E"/>
  </w:style>
  <w:style w:styleId="Podnoje" w:type="paragraph">
    <w:name w:val="footer"/>
    <w:basedOn w:val="Normal"/>
    <w:rsid w:val="001A7F0E"/>
    <w:pPr>
      <w:tabs>
        <w:tab w:pos="4536" w:val="center"/>
        <w:tab w:pos="9072" w:val="right"/>
      </w:tabs>
    </w:pPr>
  </w:style>
  <w:style w:styleId="Tekstrezerviranogmjesta" w:type="character">
    <w:name w:val="Placeholder Text"/>
    <w:basedOn w:val="Zadanifontodlomka"/>
    <w:uiPriority w:val="99"/>
    <w:semiHidden/>
    <w:rsid w:val="00153CD1"/>
    <w:rPr>
      <w:color w:val="808080"/>
      <w:bdr w:space="0" w:sz="0" w:color="auto" w:val="none"/>
      <w:shd w:fill="auto" w:color="auto" w:val="clear"/>
    </w:rPr>
  </w:style>
  <w:style w:customStyle="true" w:styleId="eSPISCCParagraphDefaultFont" w:type="character">
    <w:name w:val="eSPIS_CC_Paragraph Default Font"/>
    <w:basedOn w:val="Zadanifontodlomka"/>
    <w:rsid w:val="00153C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3CD1"/>
    <w:rPr>
      <w:bdr w:space="0" w:sz="0" w:color="auto" w:val="none"/>
      <w:shd w:fill="FFFFCC" w:color="auto" w:val="clear"/>
      <w:lang w:val="hr-HR"/>
    </w:rPr>
  </w:style>
  <w:style w:customStyle="true" w:styleId="PozadinaSvijetloCrvena" w:type="character">
    <w:name w:val="Pozadina_SvijetloCrvena"/>
    <w:basedOn w:val="eSPISCCParagraphDefaultFont"/>
    <w:rsid w:val="00153C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3C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07FCF"/>
    <w:rPr>
      <w:rFonts w:ascii="Tahoma" w:cs="Tahoma" w:hAnsi="Tahoma"/>
      <w:sz w:val="16"/>
      <w:szCs w:val="16"/>
    </w:rPr>
  </w:style>
  <w:style w:styleId="Zaglavlje" w:type="paragraph">
    <w:name w:val="header"/>
    <w:basedOn w:val="Normal"/>
    <w:rsid w:val="001A7F0E"/>
    <w:pPr>
      <w:tabs>
        <w:tab w:pos="4536" w:val="center"/>
        <w:tab w:pos="9072" w:val="right"/>
      </w:tabs>
    </w:pPr>
  </w:style>
  <w:style w:styleId="Brojstranice" w:type="character">
    <w:name w:val="page number"/>
    <w:basedOn w:val="Zadanifontodlomka"/>
    <w:rsid w:val="001A7F0E"/>
  </w:style>
  <w:style w:styleId="Podnoje" w:type="paragraph">
    <w:name w:val="footer"/>
    <w:basedOn w:val="Normal"/>
    <w:rsid w:val="001A7F0E"/>
    <w:pPr>
      <w:tabs>
        <w:tab w:pos="4536" w:val="center"/>
        <w:tab w:pos="9072" w:val="right"/>
      </w:tabs>
    </w:pPr>
  </w:style>
  <w:style w:styleId="Tekstrezerviranogmjesta" w:type="character">
    <w:name w:val="Placeholder Text"/>
    <w:basedOn w:val="Zadanifontodlomka"/>
    <w:uiPriority w:val="99"/>
    <w:semiHidden/>
    <w:rsid w:val="00153CD1"/>
    <w:rPr>
      <w:color w:val="808080"/>
      <w:bdr w:color="auto" w:space="0" w:sz="0" w:val="none"/>
      <w:shd w:color="auto" w:fill="auto" w:val="clear"/>
    </w:rPr>
  </w:style>
  <w:style w:customStyle="1" w:styleId="eSPISCCParagraphDefaultFont" w:type="character">
    <w:name w:val="eSPIS_CC_Paragraph Default Font"/>
    <w:basedOn w:val="Zadanifontodlomka"/>
    <w:rsid w:val="00153C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3CD1"/>
    <w:rPr>
      <w:bdr w:color="auto" w:space="0" w:sz="0" w:val="none"/>
      <w:shd w:color="auto" w:fill="FFFFCC" w:val="clear"/>
      <w:lang w:val="hr-HR"/>
    </w:rPr>
  </w:style>
  <w:style w:customStyle="1" w:styleId="PozadinaSvijetloCrvena" w:type="character">
    <w:name w:val="Pozadina_SvijetloCrvena"/>
    <w:basedOn w:val="eSPISCCParagraphDefaultFont"/>
    <w:rsid w:val="00153C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3C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2017.</izvorni_sadrzaj>
    <derivirana_varijabla naziv="DomainObject.DatumDonosenjaOdluke_1">5.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567</izvorni_sadrzaj>
    <derivirana_varijabla naziv="DomainObject.Predmet.Broj_1">567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2014.</izvorni_sadrzaj>
    <derivirana_varijabla naziv="DomainObject.Predmet.DatumOsnivanja_1">28.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St-567/2014</izvorni_sadrzaj>
    <derivirana_varijabla naziv="DomainObject.Predmet.OznakaBroj_1">St-567/2014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Promjena rješavatelja po Rješenju 5 Su-15/15-28 od 2.11.2015</izvorni_sadrzaj>
    <derivirana_varijabla naziv="DomainObject.Predmet.PrimjedbaSuca_1">Promjena rješavatelja po Rješenju 5 Su-15/15-28 od 2.11.2015</derivirana_varijabla>
  </DomainObject.Predmet.PrimjedbaSuca>
  <DomainObject.Predmet.ProtustrankaFormated>
    <izvorni_sadrzaj>  ILICA STAN d.o.o. za građenje, trgovinu i usluge zastupanog po punomoćniku MILAN BLAŽUN</izvorni_sadrzaj>
    <derivirana_varijabla naziv="DomainObject.Predmet.ProtustrankaFormated_1">  ILICA STAN d.o.o. za građenje, trgovinu i usluge zastupanog po punomoćniku MILAN BLAŽUN</derivirana_varijabla>
  </DomainObject.Predmet.ProtustrankaFormated>
  <DomainObject.Predmet.ProtustrankaFormatedOIB>
    <izvorni_sadrzaj>  ILICA STAN d.o.o. za građenje, trgovinu i usluge, OIB 60987936057 zastupanog po punomoćniku MILAN BLAŽUN</izvorni_sadrzaj>
    <derivirana_varijabla naziv="DomainObject.Predmet.ProtustrankaFormatedOIB_1">  ILICA STAN d.o.o. za građenje, trgovinu i usluge, OIB 60987936057 zastupanog po punomoćniku MILAN BLAŽUN</derivirana_varijabla>
  </DomainObject.Predmet.ProtustrankaFormatedOIB>
  <DomainObject.Predmet.ProtustrankaFormatedWithAdress>
    <izvorni_sadrzaj> ILICA STAN d.o.o. za građenje, trgovinu i usluge, Ulica platana 14, Zagreb zastupanog po punomoćniku MILAN BLAŽUN</izvorni_sadrzaj>
    <derivirana_varijabla naziv="DomainObject.Predmet.ProtustrankaFormatedWithAdress_1"> ILICA STAN d.o.o. za građenje, trgovinu i usluge, Ulica platana 14, Zagreb zastupanog po punomoćniku MILAN BLAŽUN</derivirana_varijabla>
  </DomainObject.Predmet.ProtustrankaFormatedWithAdress>
  <DomainObject.Predmet.ProtustrankaFormatedWithAdressOIB>
    <izvorni_sadrzaj> ILICA STAN d.o.o. za građenje, trgovinu i usluge, OIB 60987936057, Ulica platana 14, Zagreb zastupanog po punomoćniku MILAN BLAŽUN</izvorni_sadrzaj>
    <derivirana_varijabla naziv="DomainObject.Predmet.ProtustrankaFormatedWithAdressOIB_1"> ILICA STAN d.o.o. za građenje, trgovinu i usluge, OIB 60987936057, Ulica platana 14, Zagreb zastupanog po punomoćniku MILAN BLAŽUN</derivirana_varijabla>
  </DomainObject.Predmet.ProtustrankaFormatedWithAdressOIB>
  <DomainObject.Predmet.ProtustrankaWithAdress>
    <izvorni_sadrzaj>ILICA STAN d.o.o. za građenje, trgovinu i usluge Ulica platana 14, Zagreb</izvorni_sadrzaj>
    <derivirana_varijabla naziv="DomainObject.Predmet.ProtustrankaWithAdress_1">ILICA STAN d.o.o. za građenje, trgovinu i usluge Ulica platana 14, Zagreb</derivirana_varijabla>
  </DomainObject.Predmet.ProtustrankaWithAdress>
  <DomainObject.Predmet.ProtustrankaWithAdressOIB>
    <izvorni_sadrzaj>ILICA STAN d.o.o. za građenje, trgovinu i usluge, OIB 60987936057, Ulica platana 14, Zagreb</izvorni_sadrzaj>
    <derivirana_varijabla naziv="DomainObject.Predmet.ProtustrankaWithAdressOIB_1">ILICA STAN d.o.o. za građenje, trgovinu i usluge, OIB 60987936057, Ulica platana 14, Zagreb</derivirana_varijabla>
  </DomainObject.Predmet.ProtustrankaWithAdressOIB>
  <DomainObject.Predmet.ProtustrankaNazivFormated>
    <izvorni_sadrzaj>ILICA STAN d.o.o. za građenje, trgovinu i usluge</izvorni_sadrzaj>
    <derivirana_varijabla naziv="DomainObject.Predmet.ProtustrankaNazivFormated_1">ILICA STAN d.o.o. za građenje, trgovinu i usluge</derivirana_varijabla>
  </DomainObject.Predmet.ProtustrankaNazivFormated>
  <DomainObject.Predmet.ProtustrankaNazivFormatedOIB>
    <izvorni_sadrzaj>ILICA STAN d.o.o. za građenje, trgovinu i usluge, OIB 60987936057</izvorni_sadrzaj>
    <derivirana_varijabla naziv="DomainObject.Predmet.ProtustrankaNazivFormatedOIB_1">ILICA STAN d.o.o. za građenje, trgovinu i usluge, OIB 60987936057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ILICA STAN d.o.o. za građenje, trgovinu i usluge zastupanog po punomoćniku MILAN BLAŽUN</item>
    </izvorni_sadrzaj>
    <derivirana_varijabla naziv="DomainObject.Predmet.ProtuStrankaListFormated_1">
      <item>ILICA STAN d.o.o. za građenje, trgovinu i usluge zastupanog po punomoćniku MILAN BLAŽUN</item>
    </derivirana_varijabla>
  </DomainObject.Predmet.ProtuStrankaListFormated>
  <DomainObject.Predmet.ProtuStrankaListFormatedOIB>
    <izvorni_sadrzaj>
      <item>ILICA STAN d.o.o. za građenje, trgovinu i usluge, OIB 60987936057 zastupanog po punomoćniku MILAN BLAŽUN</item>
    </izvorni_sadrzaj>
    <derivirana_varijabla naziv="DomainObject.Predmet.ProtuStrankaListFormatedOIB_1">
      <item>ILICA STAN d.o.o. za građenje, trgovinu i usluge, OIB 60987936057 zastupanog po punomoćniku MILAN BLAŽUN</item>
    </derivirana_varijabla>
  </DomainObject.Predmet.ProtuStrankaListFormatedOIB>
  <DomainObject.Predmet.ProtuStrankaListFormatedWithAdress>
    <izvorni_sadrzaj>
      <item>ILICA STAN d.o.o. za građenje, trgovinu i usluge, Ulica platana 14, Zagreb zastupanog po punomoćniku MILAN BLAŽUN</item>
    </izvorni_sadrzaj>
    <derivirana_varijabla naziv="DomainObject.Predmet.ProtuStrankaListFormatedWithAdress_1">
      <item>ILICA STAN d.o.o. za građenje, trgovinu i usluge, Ulica platana 14, Zagreb zastupanog po punomoćniku MILAN BLAŽUN</item>
    </derivirana_varijabla>
  </DomainObject.Predmet.ProtuStrankaListFormatedWithAdress>
  <DomainObject.Predmet.ProtuStrankaListFormatedWithAdressOIB>
    <izvorni_sadrzaj>
      <item>ILICA STAN d.o.o. za građenje, trgovinu i usluge, OIB 60987936057, Ulica platana 14, Zagreb zastupanog po punomoćniku MILAN BLAŽUN</item>
    </izvorni_sadrzaj>
    <derivirana_varijabla naziv="DomainObject.Predmet.ProtuStrankaListFormatedWithAdressOIB_1">
      <item>ILICA STAN d.o.o. za građenje, trgovinu i usluge, OIB 60987936057, Ulica platana 14, Zagreb zastupanog po punomoćniku MILAN BLAŽUN</item>
    </derivirana_varijabla>
  </DomainObject.Predmet.ProtuStrankaListFormatedWithAdressOIB>
  <DomainObject.Predmet.ProtuStrankaListNazivFormated>
    <izvorni_sadrzaj>
      <item>ILICA STAN d.o.o. za građenje, trgovinu i usluge</item>
    </izvorni_sadrzaj>
    <derivirana_varijabla naziv="DomainObject.Predmet.ProtuStrankaListNazivFormated_1">
      <item>ILICA STAN d.o.o. za građenje, trgovinu i usluge</item>
    </derivirana_varijabla>
  </DomainObject.Predmet.ProtuStrankaListNazivFormated>
  <DomainObject.Predmet.ProtuStrankaListNazivFormatedOIB>
    <izvorni_sadrzaj>
      <item>ILICA STAN d.o.o. za građenje, trgovinu i usluge, OIB 60987936057</item>
    </izvorni_sadrzaj>
    <derivirana_varijabla naziv="DomainObject.Predmet.ProtuStrankaListNazivFormatedOIB_1">
      <item>ILICA STAN d.o.o. za građenje, trgovinu i usluge, OIB 60987936057</item>
    </derivirana_varijabla>
  </DomainObject.Predmet.ProtuStrankaListNazivFormatedOIB>
  <DomainObject.Predmet.OstaliListFormated>
    <izvorni_sadrzaj>
      <item>MILAN BLAŽUN punomoćnik sudionika u postupku ILICA STAN d.o.o. za građenje, trgovinu i usluge</item>
      <item>Jure Marušić</item>
      <item>Slobodan Miličević</item>
    </izvorni_sadrzaj>
    <derivirana_varijabla naziv="DomainObject.Predmet.OstaliListFormated_1">
      <item>MILAN BLAŽUN punomoćnik sudionika u postupku ILICA STAN d.o.o. za građenje, trgovinu i usluge</item>
      <item>Jure Marušić</item>
      <item>Slobodan Miličević</item>
    </derivirana_varijabla>
  </DomainObject.Predmet.OstaliListFormated>
  <DomainObject.Predmet.OstaliListFormatedOIB>
    <izvorni_sadrzaj>
      <item>MILAN BLAŽUN, OIB 52603838232 punomoćnik sudionika u postupku ILICA STAN d.o.o. za građenje, trgovinu i usluge</item>
      <item>Jure Marušić, OIB 52703189678</item>
      <item>Slobodan Miličević, OIB 69494377698</item>
    </izvorni_sadrzaj>
    <derivirana_varijabla naziv="DomainObject.Predmet.OstaliListFormatedOIB_1">
      <item>MILAN BLAŽUN, OIB 52603838232 punomoćnik sudionika u postupku ILICA STAN d.o.o. za građenje, trgovinu i usluge</item>
      <item>Jure Marušić, OIB 52703189678</item>
      <item>Slobodan Miličević, OIB 69494377698</item>
    </derivirana_varijabla>
  </DomainObject.Predmet.OstaliListFormatedOIB>
  <DomainObject.Predmet.OstaliListFormatedWithAdress>
    <izvorni_sadrzaj>
      <item>MILAN BLAŽUN, Ulica platana 14, 10000 Zagreb punomoćnik sudionika u postupku ILICA STAN d.o.o. za građenje, trgovinu i usluge</item>
      <item>Jure Marušić, Bleiweisova 21, 10000 Zagreb</item>
      <item>Slobodan Miličević, Izidora Poljaka 58, 10000 Zagreb</item>
    </izvorni_sadrzaj>
    <derivirana_varijabla naziv="DomainObject.Predmet.OstaliListFormatedWithAdress_1">
      <item>MILAN BLAŽUN, Ulica platana 14, 10000 Zagreb punomoćnik sudionika u postupku ILICA STAN d.o.o. za građenje, trgovinu i usluge</item>
      <item>Jure Marušić, Bleiweisova 21, 10000 Zagreb</item>
      <item>Slobodan Miličević, Izidora Poljaka 58, 10000 Zagreb</item>
    </derivirana_varijabla>
  </DomainObject.Predmet.OstaliListFormatedWithAdress>
  <DomainObject.Predmet.OstaliListFormatedWithAdressOIB>
    <izvorni_sadrzaj>
      <item>MILAN BLAŽUN, OIB 52603838232, Ulica platana 14, 10000 Zagreb punomoćnik sudionika u postupku ILICA STAN d.o.o. za građenje, trgovinu i usluge</item>
      <item>Jure Marušić, OIB 52703189678, Bleiweisova 21, 10000 Zagreb</item>
      <item>Slobodan Miličević, OIB 69494377698, Izidora Poljaka 58, 10000 Zagreb</item>
    </izvorni_sadrzaj>
    <derivirana_varijabla naziv="DomainObject.Predmet.OstaliListFormatedWithAdressOIB_1">
      <item>MILAN BLAŽUN, OIB 52603838232, Ulica platana 14, 10000 Zagreb punomoćnik sudionika u postupku ILICA STAN d.o.o. za građenje, trgovinu i usluge</item>
      <item>Jure Marušić, OIB 52703189678, Bleiweisova 21, 10000 Zagreb</item>
      <item>Slobodan Miličević, OIB 69494377698, Izidora Poljaka 58, 10000 Zagreb</item>
    </derivirana_varijabla>
  </DomainObject.Predmet.OstaliListFormatedWithAdressOIB>
  <DomainObject.Predmet.OstaliListNazivFormated>
    <izvorni_sadrzaj>
      <item>MILAN BLAŽUN</item>
      <item>Jure Marušić</item>
      <item>Slobodan Miličević</item>
    </izvorni_sadrzaj>
    <derivirana_varijabla naziv="DomainObject.Predmet.OstaliListNazivFormated_1">
      <item>MILAN BLAŽUN</item>
      <item>Jure Marušić</item>
      <item>Slobodan Miličević</item>
    </derivirana_varijabla>
  </DomainObject.Predmet.OstaliListNazivFormated>
  <DomainObject.Predmet.OstaliListNazivFormatedOIB>
    <izvorni_sadrzaj>
      <item>MILAN BLAŽUN, OIB 52603838232</item>
      <item>Jure Marušić, OIB 52703189678</item>
      <item>Slobodan Miličević, OIB 69494377698</item>
    </izvorni_sadrzaj>
    <derivirana_varijabla naziv="DomainObject.Predmet.OstaliListNazivFormatedOIB_1">
      <item>MILAN BLAŽUN, OIB 52603838232</item>
      <item>Jure Marušić, OIB 52703189678</item>
      <item>Slobodan Miličević, OIB 69494377698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2017.</izvorni_sadrzaj>
    <derivirana_varijabla naziv="DomainObject.Datum_1">5.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ILICA STAN d.o.o. za građenje, trgovinu i usluge</izvorni_sadrzaj>
    <derivirana_varijabla naziv="DomainObject.Predmet.ProtustrankaIDrugi_1">ILICA STAN d.o.o. za građenje, trgovinu i usluge</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ILICA STAN d.o.o. za građenje, trgovinu i usluge, OIB 60987936057, Ulica platana 14, Zagreb</izvorni_sadrzaj>
    <derivirana_varijabla naziv="DomainObject.Predmet.ProtustrankaIDrugiAdressOIB_1">ILICA STAN d.o.o. za građenje, trgovinu i usluge, OIB 60987936057, Ulica platana 14,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ILICA STAN d.o.o. za građenje, trgovinu i usluge</item>
      <item>MILAN BLAŽUN</item>
      <item>Jure Marušić</item>
      <item>Slobodan Miličević</item>
    </izvorni_sadrzaj>
    <derivirana_varijabla naziv="DomainObject.Predmet.SudioniciListNaziv_1">
      <item>FINA Regionalni centar Zagreb</item>
      <item>ILICA STAN d.o.o. za građenje, trgovinu i usluge</item>
      <item>MILAN BLAŽUN</item>
      <item>Jure Marušić</item>
      <item>Slobodan Miličević</item>
    </derivirana_varijabla>
  </DomainObject.Predmet.SudioniciListNaziv>
  <DomainObject.Predmet.SudioniciListAdressOIB>
    <izvorni_sadrzaj>
      <item>FINA Regionalni centar Zagreb, OIB 85821130368, Ulica grada Vukovara 70,10000 Zagreb</item>
      <item>ILICA STAN d.o.o. za građenje, trgovinu i usluge, OIB 60987936057, Ulica platana 14,Zagreb</item>
      <item>MILAN BLAŽUN, OIB 52603838232, Ulica platana 14,10000 Zagreb</item>
      <item>Jure Marušić, OIB 52703189678, Bleiweisova 21,10000 Zagreb</item>
      <item>Slobodan Miličević, OIB 69494377698, Izidora Poljaka 58,10000 Zagreb</item>
    </izvorni_sadrzaj>
    <derivirana_varijabla naziv="DomainObject.Predmet.SudioniciListAdressOIB_1">
      <item>FINA Regionalni centar Zagreb, OIB 85821130368, Ulica grada Vukovara 70,10000 Zagreb</item>
      <item>ILICA STAN d.o.o. za građenje, trgovinu i usluge, OIB 60987936057, Ulica platana 14,Zagreb</item>
      <item>MILAN BLAŽUN, OIB 52603838232, Ulica platana 14,10000 Zagreb</item>
      <item>Jure Marušić, OIB 52703189678, Bleiweisova 21,10000 Zagreb</item>
      <item>Slobodan Miličević, OIB 69494377698, Izidora Poljaka 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60987936057</item>
      <item>, OIB 52603838232</item>
      <item>, OIB 52703189678</item>
      <item>, OIB 69494377698</item>
    </izvorni_sadrzaj>
    <derivirana_varijabla naziv="DomainObject.Predmet.SudioniciListNazivOIB_1">
      <item>, OIB 85821130368</item>
      <item>, OIB 60987936057</item>
      <item>, OIB 52603838232</item>
      <item>, OIB 52703189678</item>
      <item>, OIB 69494377698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Marušić, OIB 52703189678, Bleiweisova 2 Zagreb</item>
    </izvorni_sadrzaj>
    <derivirana_varijabla naziv="DomainObject.Predmet.StecajniUpraviteljiListAddressOIB_1">
      <item>Jure Marušić, OIB 52703189678, Bleiweisova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77B51E-5223-4CCE-B103-A9901D9703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342</properties:Words>
  <properties:Characters>1775</properties:Characters>
  <properties:Lines>49</properties:Lines>
  <properties:Paragraphs>24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XXXI-ST-206/05</vt:lpstr>
    </vt:vector>
  </properties:TitlesOfParts>
  <properties:LinksUpToDate>false</properties:LinksUpToDate>
  <properties:CharactersWithSpaces>2178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2017-07-03T08:07:00Z</dcterms:created>
  <dc:creator>kraljicn</dc:creator>
  <cp:lastModifiedBy>Vinka Mihalinčić</cp:lastModifiedBy>
  <cp:lastPrinted>2017-01-24T11:13:00Z</cp:lastPrinted>
  <dcterms:modified xmlns:xsi="http://www.w3.org/2001/XMLSchema-instance" xsi:type="dcterms:W3CDTF">2017-07-05T09:00:00Z</dcterms:modified>
  <cp:revision>5</cp:revision>
  <dc:title>XXXI-ST-206/05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