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7d33" w14:paraId="1607d33" w:rsidRDefault="0079007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1236345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90076" w:rsidP="00790076" w:rsidR="00790076">
      <w:pPr>
        <w:pStyle w:val="Bezproreda"/>
      </w:pPr>
      <w:r>
        <w:t xml:space="preserve">     </w:t>
      </w:r>
    </w:p>
    <w:p w:rsidRDefault="00790076" w:rsidP="00790076" w:rsidR="00790076">
      <w:pPr>
        <w:pStyle w:val="Bezproreda"/>
      </w:pPr>
    </w:p>
    <w:p w:rsidRDefault="00790076" w:rsidP="00790076" w:rsidR="00AE649C">
      <w:pPr>
        <w:pStyle w:val="Bezproreda"/>
      </w:pPr>
      <w:r>
        <w:t xml:space="preserve">     Republika Hrvatska</w:t>
      </w:r>
    </w:p>
    <w:p w:rsidRDefault="00790076" w:rsidP="00790076" w:rsidR="00790076">
      <w:pPr>
        <w:pStyle w:val="Bezproreda"/>
      </w:pPr>
      <w:r>
        <w:t>Trgovački sud u Bjelovaru</w:t>
      </w:r>
    </w:p>
    <w:p w:rsidRDefault="00790076" w:rsidP="00790076" w:rsidR="00790076" w:rsidRPr="00B76F3C">
      <w:pPr>
        <w:pStyle w:val="Bezproreda"/>
      </w:pPr>
      <w:r>
        <w:t>Bjelovar, Dr. I. Lebovića 42.</w:t>
      </w:r>
    </w:p>
    <w:p w:rsidRDefault="00790076" w:rsidP="00790076" w:rsidR="00790076">
      <w:pPr>
        <w:pStyle w:val="Bezproreda"/>
        <w:ind w:firstLine="708" w:left="3540"/>
        <w:jc w:val="center"/>
      </w:pPr>
      <w:r>
        <w:t>Poslovni broj: 1 St-823/2017-8</w:t>
      </w:r>
    </w:p>
    <w:p w:rsidRDefault="00790076" w:rsidP="00790076" w:rsidR="00790076">
      <w:pPr>
        <w:pStyle w:val="Bezproreda"/>
        <w:jc w:val="center"/>
      </w:pPr>
    </w:p>
    <w:p w:rsidRDefault="00790076" w:rsidP="00790076" w:rsidR="00790076">
      <w:pPr>
        <w:pStyle w:val="Bezproreda"/>
      </w:pPr>
    </w:p>
    <w:p w:rsidRDefault="00790076" w:rsidP="00790076" w:rsidR="00790076">
      <w:pPr>
        <w:pStyle w:val="Bezproreda"/>
        <w:jc w:val="center"/>
      </w:pPr>
      <w:r>
        <w:t>R E P U B L I K A  H R V A T S K A</w:t>
      </w:r>
    </w:p>
    <w:p w:rsidRDefault="00790076" w:rsidP="00790076" w:rsidR="00790076">
      <w:pPr>
        <w:pStyle w:val="Bezproreda"/>
        <w:jc w:val="center"/>
      </w:pPr>
    </w:p>
    <w:p w:rsidRDefault="00790076" w:rsidP="00790076" w:rsidR="00790076">
      <w:pPr>
        <w:pStyle w:val="Bezproreda"/>
        <w:jc w:val="center"/>
      </w:pPr>
      <w:r>
        <w:t>R J E Š E N J E</w:t>
      </w:r>
    </w:p>
    <w:p w:rsidRDefault="00790076" w:rsidP="00790076" w:rsidR="00790076">
      <w:pPr>
        <w:pStyle w:val="Bezproreda"/>
        <w:jc w:val="center"/>
      </w:pPr>
    </w:p>
    <w:p w:rsidRDefault="00790076" w:rsidP="00790076" w:rsidR="00790076">
      <w:pPr>
        <w:pStyle w:val="Bezproreda"/>
        <w:jc w:val="both"/>
      </w:pPr>
    </w:p>
    <w:p w:rsidRDefault="00790076" w:rsidP="00790076" w:rsidR="00790076">
      <w:pPr>
        <w:pStyle w:val="Bezproreda"/>
        <w:ind w:firstLine="708"/>
        <w:jc w:val="both"/>
        <w:rPr>
          <w:noProof/>
        </w:rPr>
      </w:pPr>
      <w:r>
        <w:rPr>
          <w:noProof/>
        </w:rPr>
        <w:t xml:space="preserve">Trgovački sud u Bjelovaru, po sucu Branki Pleskalt, u prethodnom postupku radi utvrđivanja uvjeta za otvaranje stečajnog postupka nad dužnikom PIZZERIA PHOENIX  j.d.o.o. za ugostiteljstvo Virovitica, Zlatnog polja 228, OIB: 49655670929, 22. veljače 2018. </w:t>
      </w:r>
    </w:p>
    <w:p w:rsidRDefault="00790076" w:rsidP="00790076" w:rsidR="00790076">
      <w:pPr>
        <w:pStyle w:val="Bezproreda"/>
        <w:jc w:val="both"/>
        <w:rPr>
          <w:noProof/>
        </w:rPr>
      </w:pPr>
    </w:p>
    <w:p w:rsidRDefault="00790076" w:rsidP="00790076" w:rsidR="00790076">
      <w:pPr>
        <w:pStyle w:val="Bezproreda"/>
        <w:jc w:val="center"/>
        <w:rPr>
          <w:noProof/>
        </w:rPr>
      </w:pPr>
      <w:r>
        <w:rPr>
          <w:noProof/>
        </w:rPr>
        <w:t>r i j e š i o      j e</w:t>
      </w:r>
    </w:p>
    <w:p w:rsidRDefault="00790076" w:rsidP="00790076" w:rsidR="00790076">
      <w:pPr>
        <w:pStyle w:val="Bezproreda"/>
        <w:jc w:val="both"/>
      </w:pPr>
    </w:p>
    <w:p w:rsidRDefault="00790076" w:rsidP="00790076" w:rsidR="00790076">
      <w:pPr>
        <w:pStyle w:val="Bezproreda"/>
        <w:ind w:firstLine="708"/>
        <w:jc w:val="both"/>
        <w:rPr>
          <w:noProof/>
        </w:rPr>
      </w:pPr>
      <w:r>
        <w:t xml:space="preserve">1. Pozivaju se osobe koje imaju interes za provedbom stečajnog postupka nad dužnikom  </w:t>
      </w:r>
      <w:r>
        <w:rPr>
          <w:noProof/>
        </w:rPr>
        <w:t>PIZZERIA PHOENIX  j.d.o.o. za ugostiteljstvo Virovitica, Zlatnog polja 228, OIB: 49655670929, d</w:t>
      </w:r>
      <w:r>
        <w:t>a u  roku od 15 dana, računajući od isteka osmog dana objave ovog poziva na e-oglasnoj ploči suda, uplate predujam u iznosu od 1.000,00 kuna u Fond za namirenje troškova stečajnog postupka koji se vodi kod ovog suda IBAN: HR6123900011300000630 model HR00 50-823-18 te iznos od 10.000,00 kuna, za pokriće troškova prethodnog i otvorenog stečajnog postupka, na račun Trgovačkog suda u Bjelovaru IBAN: HR6123900011300000630</w:t>
      </w:r>
      <w:r>
        <w:rPr>
          <w:noProof/>
        </w:rPr>
        <w:t xml:space="preserve"> model HR05 540-823-18.</w:t>
      </w:r>
    </w:p>
    <w:p w:rsidRDefault="00790076" w:rsidP="00790076" w:rsidR="00790076">
      <w:pPr>
        <w:pStyle w:val="Bezproreda"/>
        <w:jc w:val="both"/>
        <w:rPr>
          <w:lang w:val="en-GB"/>
        </w:rPr>
      </w:pPr>
    </w:p>
    <w:p w:rsidRDefault="00790076" w:rsidP="00790076" w:rsidR="00790076">
      <w:pPr>
        <w:pStyle w:val="Bezproreda"/>
        <w:ind w:firstLine="708"/>
        <w:jc w:val="both"/>
      </w:pPr>
      <w:r>
        <w:t>2. Ako osobe iz toč. I. ne predujme traženi iznos u roku od 15 dana, sud će donijeti rješenje o otvaranju i zaključenju stečajnog postupka nad dužnikom.</w:t>
      </w:r>
    </w:p>
    <w:p w:rsidRDefault="00790076" w:rsidP="00790076" w:rsidR="00790076">
      <w:pPr>
        <w:pStyle w:val="Bezproreda"/>
        <w:jc w:val="both"/>
      </w:pPr>
    </w:p>
    <w:p w:rsidRDefault="00790076" w:rsidP="00790076" w:rsidR="00790076">
      <w:pPr>
        <w:pStyle w:val="Bezproreda"/>
        <w:jc w:val="center"/>
      </w:pPr>
      <w:r>
        <w:t>Obrazloženje</w:t>
      </w:r>
    </w:p>
    <w:p w:rsidRDefault="00790076" w:rsidP="00790076" w:rsidR="00790076">
      <w:pPr>
        <w:pStyle w:val="Bezproreda"/>
        <w:jc w:val="both"/>
      </w:pPr>
    </w:p>
    <w:p w:rsidRDefault="00790076" w:rsidP="00790076" w:rsidR="00790076">
      <w:pPr>
        <w:pStyle w:val="Bezproreda"/>
        <w:ind w:firstLine="708"/>
        <w:jc w:val="both"/>
      </w:pPr>
      <w:r>
        <w:t xml:space="preserve">Dana 29.  studenog  2017. godine Dražen Palfi, Antun Haić i dr. zaposlenici Pizzeria Phoenix j.d.o.o. Virovitica  su protiv dužnika podnijeli prijedlog za pokretanje stečajnog postupka  sukladno odredbi  i čl. 110. st. 1. Stečajnog zakona  </w:t>
      </w:r>
      <w:r>
        <w:rPr>
          <w:noProof/>
        </w:rPr>
        <w:t>(Narodne novine br. 71/15)</w:t>
      </w:r>
      <w:r>
        <w:t xml:space="preserve">. </w:t>
      </w:r>
    </w:p>
    <w:p w:rsidRDefault="00790076" w:rsidP="00790076" w:rsidR="00790076">
      <w:pPr>
        <w:pStyle w:val="Bezproreda"/>
        <w:jc w:val="both"/>
      </w:pPr>
    </w:p>
    <w:p w:rsidRDefault="00790076" w:rsidP="00790076" w:rsidR="00790076">
      <w:pPr>
        <w:pStyle w:val="Bezproreda"/>
        <w:ind w:firstLine="708"/>
        <w:jc w:val="both"/>
      </w:pPr>
      <w:r>
        <w:t xml:space="preserve">Sud je rješenjem od 8. siječnja 2018. pokrenuo postupak radi utvrđivanja uvjeta za otvaranje stečajnog postupka nad dužnikom </w:t>
      </w:r>
      <w:r>
        <w:rPr>
          <w:noProof/>
        </w:rPr>
        <w:t>PIZZERIA PHOENIX  j.d.o.o. za ugostiteljstvo Virovitica, Zlatnog polja 228, OIB: 49655670929.</w:t>
      </w:r>
      <w:r>
        <w:t xml:space="preserve"> Istim rješenjem sazvano je ročište radi izjašnjenja o prijedlogu i raspravi o uvjetima za otvaranje stečajnog postupka.</w:t>
      </w:r>
    </w:p>
    <w:p w:rsidRDefault="00790076" w:rsidP="00790076" w:rsidR="00790076">
      <w:pPr>
        <w:pStyle w:val="Bezproreda"/>
        <w:jc w:val="both"/>
      </w:pPr>
      <w:r>
        <w:t xml:space="preserve"> </w:t>
      </w:r>
    </w:p>
    <w:p w:rsidRDefault="00790076" w:rsidP="00790076" w:rsidR="00790076">
      <w:pPr>
        <w:pStyle w:val="Bezproreda"/>
        <w:ind w:firstLine="708"/>
        <w:jc w:val="both"/>
      </w:pPr>
      <w:r>
        <w:t>Na ročištu održanom dana 12. veljače 2018. godine sud zaključuje da dužnik ne raspolaže imovinom koja bi bila dovoljna za namirenje troškova prethodnog i stečajnog postupka.</w:t>
      </w:r>
    </w:p>
    <w:p w:rsidRDefault="00790076" w:rsidP="00790076" w:rsidR="00790076">
      <w:pPr>
        <w:pStyle w:val="Bezproreda"/>
        <w:jc w:val="both"/>
      </w:pPr>
    </w:p>
    <w:p w:rsidRDefault="00790076" w:rsidP="00790076" w:rsidR="00790076">
      <w:pPr>
        <w:pStyle w:val="Bezproreda"/>
        <w:ind w:firstLine="708"/>
        <w:jc w:val="both"/>
      </w:pPr>
      <w:r>
        <w:t>Provođenjem prethodnog i stečajnog postupka nastaju troškovi koje sud procjenjuje u iznosu od 10.000,00 kn.</w:t>
      </w:r>
    </w:p>
    <w:p w:rsidRDefault="00790076" w:rsidP="00790076" w:rsidR="00790076">
      <w:pPr>
        <w:pStyle w:val="Bezproreda"/>
        <w:jc w:val="both"/>
      </w:pPr>
    </w:p>
    <w:p w:rsidRDefault="00790076" w:rsidP="00790076" w:rsidR="00790076">
      <w:pPr>
        <w:pStyle w:val="Bezproreda"/>
        <w:ind w:firstLine="708"/>
        <w:jc w:val="both"/>
      </w:pPr>
      <w:r>
        <w:t xml:space="preserve">Po ocjeni suda ispunjeni su uvjeti za otvaranje i zaključenje stečajnog postupka jer stečajna masa nije dovoljna ni za namirenje troškova prethodnog i stečajnog postupka. Postupak se neće zaključiti ako osobe koje imaju interes za provedbom stečajnog postupka u roku od 15 dana uplate predujam za namirenje  troškova prethodnog i otvorenog stečajnog postupka (čl.132 st.1. Stečajnog zakona, </w:t>
      </w:r>
      <w:r>
        <w:rPr>
          <w:noProof/>
        </w:rPr>
        <w:t>Narodne novine br. 71/15).</w:t>
      </w:r>
      <w:r>
        <w:t xml:space="preserve"> </w:t>
      </w:r>
    </w:p>
    <w:p w:rsidRDefault="00790076" w:rsidP="00790076" w:rsidR="00790076">
      <w:pPr>
        <w:pStyle w:val="Bezproreda"/>
        <w:jc w:val="both"/>
      </w:pPr>
    </w:p>
    <w:p w:rsidRDefault="00790076" w:rsidP="00790076" w:rsidR="00790076">
      <w:pPr>
        <w:pStyle w:val="Bezproreda"/>
        <w:ind w:firstLine="708"/>
        <w:jc w:val="both"/>
      </w:pPr>
      <w:r>
        <w:t xml:space="preserve">Slijedom navedenog riješeno je kao u izreci. </w:t>
      </w:r>
    </w:p>
    <w:p w:rsidRDefault="00790076" w:rsidP="00790076" w:rsidR="00790076">
      <w:pPr>
        <w:pStyle w:val="Bezproreda"/>
        <w:jc w:val="both"/>
      </w:pPr>
    </w:p>
    <w:p w:rsidRDefault="00790076" w:rsidP="00790076" w:rsidR="00790076">
      <w:pPr>
        <w:pStyle w:val="Bezproreda"/>
        <w:ind w:firstLine="708"/>
        <w:jc w:val="both"/>
      </w:pPr>
      <w:r>
        <w:t>U Bjelovaru 21. veljače 2018.</w:t>
      </w:r>
    </w:p>
    <w:p w:rsidRDefault="00790076" w:rsidP="00790076" w:rsidR="00790076">
      <w:pPr>
        <w:pStyle w:val="Bezproreda"/>
        <w:jc w:val="both"/>
      </w:pPr>
    </w:p>
    <w:p w:rsidRDefault="00790076" w:rsidP="00790076" w:rsidR="00790076">
      <w:pPr>
        <w:pStyle w:val="Bezproreda"/>
        <w:ind w:firstLine="708" w:left="708"/>
        <w:jc w:val="center"/>
      </w:pPr>
      <w:r>
        <w:t>S u d a c</w:t>
      </w:r>
    </w:p>
    <w:p w:rsidRDefault="00790076" w:rsidP="00790076" w:rsidR="00790076">
      <w:pPr>
        <w:pStyle w:val="Bezproreda"/>
        <w:jc w:val="center"/>
      </w:pPr>
    </w:p>
    <w:p w:rsidRDefault="00790076" w:rsidP="00790076" w:rsidR="00790076">
      <w:pPr>
        <w:pStyle w:val="Bezproreda"/>
        <w:ind w:firstLine="708" w:left="708"/>
        <w:jc w:val="center"/>
      </w:pPr>
      <w:r>
        <w:t>Branka Pleskalt v.r.</w:t>
      </w:r>
    </w:p>
    <w:p w:rsidRDefault="00790076" w:rsidP="00790076" w:rsidR="00790076">
      <w:pPr>
        <w:pStyle w:val="Bezproreda"/>
        <w:ind w:firstLine="708" w:left="708"/>
        <w:jc w:val="center"/>
      </w:pPr>
    </w:p>
    <w:p w:rsidRDefault="00790076" w:rsidP="00790076" w:rsidR="00790076">
      <w:pPr>
        <w:pStyle w:val="Bezproreda"/>
        <w:ind w:firstLine="708" w:left="708"/>
        <w:jc w:val="center"/>
      </w:pPr>
      <w:r>
        <w:t>Za točnost otpravka-ovlašteni službenik</w:t>
      </w:r>
    </w:p>
    <w:p w:rsidRDefault="00790076" w:rsidP="00790076" w:rsidR="00790076">
      <w:pPr>
        <w:pStyle w:val="Bezproreda"/>
        <w:ind w:firstLine="708" w:left="708"/>
        <w:jc w:val="center"/>
      </w:pPr>
      <w:r>
        <w:t>Vesna Dragišić</w:t>
      </w:r>
    </w:p>
    <w:p w:rsidRDefault="00790076" w:rsidP="00790076" w:rsidR="00790076">
      <w:pPr>
        <w:pStyle w:val="Bezproreda"/>
        <w:ind w:firstLine="708" w:left="708"/>
        <w:jc w:val="center"/>
      </w:pPr>
    </w:p>
    <w:p w:rsidRDefault="00790076" w:rsidP="00790076" w:rsidR="00790076">
      <w:pPr>
        <w:pStyle w:val="Bezproreda"/>
        <w:jc w:val="both"/>
      </w:pPr>
    </w:p>
    <w:p w:rsidRDefault="00790076" w:rsidP="00790076" w:rsidR="00790076">
      <w:pPr>
        <w:pStyle w:val="Bezproreda"/>
        <w:ind w:firstLine="708"/>
        <w:jc w:val="both"/>
      </w:pPr>
      <w: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E649C" w:rsidP="004F27AE" w:rsidR="00AE649C" w:rsidRPr="00B76F3C">
      <w:pPr>
        <w:pStyle w:val="NormaleSPIS"/>
      </w:pPr>
    </w:p>
    <w:sectPr w:rsidSect="007900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9391281"/>
      <w:docPartObj>
        <w:docPartGallery w:val="Page Numbers (Top of Page)"/>
        <w:docPartUnique/>
      </w:docPartObj>
    </w:sdtPr>
    <w:sdtEndPr/>
    <w:sdtContent>
      <w:p w:rsidRDefault="00790076" w:rsidR="00790076">
        <w:pPr>
          <w:pStyle w:val="Zaglavlje"/>
          <w:jc w:val="center"/>
        </w:pPr>
        <w:r>
          <w:fldChar w:fldCharType="begin"/>
        </w:r>
        <w:r>
          <w:instrText>PAGE   \* MERGEFORMAT</w:instrText>
        </w:r>
        <w:r>
          <w:fldChar w:fldCharType="separate"/>
        </w:r>
        <w:r w:rsidR="00393108">
          <w:t>2</w:t>
        </w:r>
        <w:r>
          <w:fldChar w:fldCharType="end"/>
        </w:r>
      </w:p>
    </w:sdtContent>
  </w:sdt>
  <w:p w:rsidRDefault="00790076" w:rsidR="008333A9">
    <w:pPr>
      <w:pStyle w:val="Zaglavlje"/>
    </w:pPr>
    <w:r>
      <w:t>Poslovni broj: 1 St-823/2018-8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108"/>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076"/>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285"/>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4616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St-823/2017-8</izvorni_sadrzaj>
    <derivirana_varijabla naziv="DomainObject.Oznaka_1">St-823/2017-8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St-823/2017</izvorni_sadrzaj>
    <derivirana_varijabla naziv="DomainObject.Predmet.OznakaBroj_1">St-823/2017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PIZZERIA PHOENIX j.d.o.o. za ugostiteljstvo</izvorni_sadrzaj>
    <derivirana_varijabla naziv="DomainObject.Predmet.ProtustrankaFormated_1">  PIZZERIA PHOENIX j.d.o.o. za ugostiteljstvo</derivirana_varijabla>
  </DomainObject.Predmet.ProtustrankaFormated>
  <DomainObject.Predmet.ProtustrankaFormatedOIB>
    <izvorni_sadrzaj>  PIZZERIA PHOENIX j.d.o.o. za ugostiteljstvo, OIB 49655670929</izvorni_sadrzaj>
    <derivirana_varijabla naziv="DomainObject.Predmet.ProtustrankaFormatedOIB_1">  PIZZERIA PHOENIX j.d.o.o. za ugostiteljstvo, OIB 49655670929</derivirana_varijabla>
  </DomainObject.Predmet.ProtustrankaFormatedOIB>
  <DomainObject.Predmet.ProtustrankaFormatedWithAdress>
    <izvorni_sadrzaj> PIZZERIA PHOENIX j.d.o.o. za ugostiteljstvo, Zlatnog polja 228, 33000 Virovitica</izvorni_sadrzaj>
    <derivirana_varijabla naziv="DomainObject.Predmet.ProtustrankaFormatedWithAdress_1"> PIZZERIA PHOENIX j.d.o.o. za ugostiteljstvo, Zlatnog polja 228, 33000 Virovitica</derivirana_varijabla>
  </DomainObject.Predmet.ProtustrankaFormatedWithAdress>
  <DomainObject.Predmet.ProtustrankaFormatedWithAdressOIB>
    <izvorni_sadrzaj> PIZZERIA PHOENIX j.d.o.o. za ugostiteljstvo, OIB 49655670929, Zlatnog polja 228, 33000 Virovitica</izvorni_sadrzaj>
    <derivirana_varijabla naziv="DomainObject.Predmet.ProtustrankaFormatedWithAdressOIB_1"> PIZZERIA PHOENIX j.d.o.o. za ugostiteljstvo, OIB 49655670929, Zlatnog polja 228, 33000 Virovitica</derivirana_varijabla>
  </DomainObject.Predmet.ProtustrankaFormatedWithAdressOIB>
  <DomainObject.Predmet.ProtustrankaWithAdress>
    <izvorni_sadrzaj>PIZZERIA PHOENIX j.d.o.o. za ugostiteljstvo Zlatnog polja 228, 33000 Virovitica</izvorni_sadrzaj>
    <derivirana_varijabla naziv="DomainObject.Predmet.ProtustrankaWithAdress_1">PIZZERIA PHOENIX j.d.o.o. za ugostiteljstvo Zlatnog polja 228, 33000 Virovitica</derivirana_varijabla>
  </DomainObject.Predmet.ProtustrankaWithAdress>
  <DomainObject.Predmet.ProtustrankaWithAdressOIB>
    <izvorni_sadrzaj>PIZZERIA PHOENIX j.d.o.o. za ugostiteljstvo, OIB 49655670929, Zlatnog polja 228, 33000 Virovitica</izvorni_sadrzaj>
    <derivirana_varijabla naziv="DomainObject.Predmet.ProtustrankaWithAdressOIB_1">PIZZERIA PHOENIX j.d.o.o. za ugostiteljstvo, OIB 49655670929, Zlatnog polja 228, 33000 Virovitica</derivirana_varijabla>
  </DomainObject.Predmet.ProtustrankaWithAdressOIB>
  <DomainObject.Predmet.ProtustrankaNazivFormated>
    <izvorni_sadrzaj>PIZZERIA PHOENIX j.d.o.o. za ugostiteljstvo</izvorni_sadrzaj>
    <derivirana_varijabla naziv="DomainObject.Predmet.ProtustrankaNazivFormated_1">PIZZERIA PHOENIX j.d.o.o. za ugostiteljstvo</derivirana_varijabla>
  </DomainObject.Predmet.ProtustrankaNazivFormated>
  <DomainObject.Predmet.ProtustrankaNazivFormatedOIB>
    <izvorni_sadrzaj>PIZZERIA PHOENIX j.d.o.o. za ugostiteljstvo, OIB 49655670929</izvorni_sadrzaj>
    <derivirana_varijabla naziv="DomainObject.Predmet.ProtustrankaNazivFormatedOIB_1">PIZZERIA PHOENIX j.d.o.o. za ugostiteljstvo, OIB 49655670929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PALFI; ANTUN HAIĆ; JASMIN MIKEC; TOMISLAV TOMŠIĆ; MILICA CUPAR PIPIĆ</izvorni_sadrzaj>
    <derivirana_varijabla naziv="DomainObject.Predmet.StrankaFormated_1">  DRAŽEN PALFI; ANTUN HAIĆ; JASMIN MIKEC; TOMISLAV TOMŠIĆ; MILICA CUPAR PIPIĆ</derivirana_varijabla>
  </DomainObject.Predmet.StrankaFormated>
  <DomainObject.Predmet.StrankaFormatedOIB>
    <izvorni_sadrzaj>  DRAŽEN PALFI, OIB 90902912919; ANTUN HAIĆ, OIB 18870514245; JASMIN MIKEC, OIB 58428857195; TOMISLAV TOMŠIĆ, OIB 92236518910; MILICA CUPAR PIPIĆ, OIB 97769682962</izvorni_sadrzaj>
    <derivirana_varijabla naziv="DomainObject.Predmet.StrankaFormatedOIB_1">  DRAŽEN PALFI, OIB 90902912919; ANTUN HAIĆ, OIB 18870514245; JASMIN MIKEC, OIB 58428857195; TOMISLAV TOMŠIĆ, OIB 92236518910; MILICA CUPAR PIPIĆ, OIB 97769682962</derivirana_varijabla>
  </DomainObject.Predmet.StrankaFormatedOIB>
  <DomainObject.Predmet.StrankaFormatedWithAdress>
    <izvorni_sadrzaj> DRAŽEN PALFI, Zlatno polje 228, 33000 Virovitica; ANTUN HAIĆ, Vinogracki put 2, 33000 Virovitica; JASMIN MIKEC, Ul. Svetog Trojstva 90, Milanovac, 33000 Virovitica; TOMISLAV TOMŠIĆ, Zlatno polje 128, 33000 Virovitica; MILICA CUPAR PIPIĆ, Matije Gupca 38, 33000 Virovitica</izvorni_sadrzaj>
    <derivirana_varijabla naziv="DomainObject.Predmet.StrankaFormatedWithAdress_1"> DRAŽEN PALFI, Zlatno polje 228, 33000 Virovitica; ANTUN HAIĆ, Vinogracki put 2, 33000 Virovitica; JASMIN MIKEC, Ul. Svetog Trojstva 90, Milanovac, 33000 Virovitica; TOMISLAV TOMŠIĆ, Zlatno polje 128, 33000 Virovitica; MILICA CUPAR PIPIĆ, Matije Gupca 38, 33000 Virovitica</derivirana_varijabla>
  </DomainObject.Predmet.StrankaFormatedWithAdress>
  <DomainObject.Predmet.StrankaFormatedWithAdressOIB>
    <izvorni_sadrzaj>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izvorni_sadrzaj>
    <derivirana_varijabla naziv="DomainObject.Predmet.StrankaFormatedWithAdressOIB_1">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derivirana_varijabla>
  </DomainObject.Predmet.StrankaFormatedWithAdressOIB>
  <DomainObject.Predmet.StrankaWithAdress>
    <izvorni_sadrzaj>DRAŽEN PALFI Zlatno polje 228,33000 Virovitica,ANTUN HAIĆ Vinogracki put 2,33000 Virovitica,JASMIN MIKEC Ul. Svetog Trojstva 90, Milanovac,33000 Virovitica,TOMISLAV TOMŠIĆ Zlatno polje 128,33000 Virovitica,MILICA CUPAR PIPIĆ Matije Gupca 38,33000 Virovitica</izvorni_sadrzaj>
    <derivirana_varijabla naziv="DomainObject.Predmet.StrankaWithAdress_1">DRAŽEN PALFI Zlatno polje 228,33000 Virovitica,ANTUN HAIĆ Vinogracki put 2,33000 Virovitica,JASMIN MIKEC Ul. Svetog Trojstva 90, Milanovac,33000 Virovitica,TOMISLAV TOMŠIĆ Zlatno polje 128,33000 Virovitica,MILICA CUPAR PIPIĆ Matije Gupca 38,33000 Virovitica</derivirana_varijabla>
  </DomainObject.Predmet.StrankaWithAdress>
  <DomainObject.Predmet.StrankaWithAdressOIB>
    <izvorni_sadrzaj>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izvorni_sadrzaj>
    <derivirana_varijabla naziv="DomainObject.Predmet.StrankaWithAdressOIB_1">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derivirana_varijabla>
  </DomainObject.Predmet.StrankaWithAdressOIB>
  <DomainObject.Predmet.StrankaNazivFormated>
    <izvorni_sadrzaj>DRAŽEN PALFI,ANTUN HAIĆ,JASMIN MIKEC,TOMISLAV TOMŠIĆ,MILICA CUPAR PIPIĆ</izvorni_sadrzaj>
    <derivirana_varijabla naziv="DomainObject.Predmet.StrankaNazivFormated_1">DRAŽEN PALFI,ANTUN HAIĆ,JASMIN MIKEC,TOMISLAV TOMŠIĆ,MILICA CUPAR PIPIĆ</derivirana_varijabla>
  </DomainObject.Predmet.StrankaNazivFormated>
  <DomainObject.Predmet.StrankaNazivFormatedOIB>
    <izvorni_sadrzaj>DRAŽEN PALFI, OIB 90902912919,ANTUN HAIĆ, OIB 18870514245,JASMIN MIKEC, OIB 58428857195,TOMISLAV TOMŠIĆ, OIB 92236518910,MILICA CUPAR PIPIĆ, OIB 97769682962</izvorni_sadrzaj>
    <derivirana_varijabla naziv="DomainObject.Predmet.StrankaNazivFormatedOIB_1">DRAŽEN PALFI, OIB 90902912919,ANTUN HAIĆ, OIB 18870514245,JASMIN MIKEC, OIB 58428857195,TOMISLAV TOMŠIĆ, OIB 92236518910,MILICA CUPAR PIPIĆ, OIB 97769682962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DRAŽEN PALFI</item>
      <item>ANTUN HAIĆ</item>
      <item>JASMIN MIKEC</item>
      <item>TOMISLAV TOMŠIĆ</item>
      <item>MILICA CUPAR PIPIĆ</item>
    </izvorni_sadrzaj>
    <derivirana_varijabla naziv="DomainObject.Predmet.StrankaListFormated_1">
      <item>DRAŽEN PALFI</item>
      <item>ANTUN HAIĆ</item>
      <item>JASMIN MIKEC</item>
      <item>TOMISLAV TOMŠIĆ</item>
      <item>MILICA CUPAR PIPIĆ</item>
    </derivirana_varijabla>
  </DomainObject.Predmet.StrankaListFormated>
  <DomainObject.Predmet.StrankaList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FormatedOIB_1">
      <item>DRAŽEN PALFI, OIB 90902912919</item>
      <item>ANTUN HAIĆ, OIB 18870514245</item>
      <item>JASMIN MIKEC, OIB 58428857195</item>
      <item>TOMISLAV TOMŠIĆ, OIB 92236518910</item>
      <item>MILICA CUPAR PIPIĆ, OIB 97769682962</item>
    </derivirana_varijabla>
  </DomainObject.Predmet.StrankaListFormatedOIB>
  <DomainObject.Predmet.StrankaListFormatedWithAdress>
    <izvorni_sadrzaj>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izvorni_sadrzaj>
    <derivirana_varijabla naziv="DomainObject.Predmet.StrankaListFormatedWithAdress_1">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derivirana_varijabla>
  </DomainObject.Predmet.StrankaListFormatedWithAdress>
  <DomainObject.Predmet.StrankaListFormatedWithAdressOIB>
    <izvorni_sadrzaj>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izvorni_sadrzaj>
    <derivirana_varijabla naziv="DomainObject.Predmet.StrankaListFormatedWithAdressOIB_1">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derivirana_varijabla>
  </DomainObject.Predmet.StrankaListFormatedWithAdressOIB>
  <DomainObject.Predmet.StrankaListNazivFormated>
    <izvorni_sadrzaj>
      <item>DRAŽEN PALFI</item>
      <item>ANTUN HAIĆ</item>
      <item>JASMIN MIKEC</item>
      <item>TOMISLAV TOMŠIĆ</item>
      <item>MILICA CUPAR PIPIĆ</item>
    </izvorni_sadrzaj>
    <derivirana_varijabla naziv="DomainObject.Predmet.StrankaListNazivFormated_1">
      <item>DRAŽEN PALFI</item>
      <item>ANTUN HAIĆ</item>
      <item>JASMIN MIKEC</item>
      <item>TOMISLAV TOMŠIĆ</item>
      <item>MILICA CUPAR PIPIĆ</item>
    </derivirana_varijabla>
  </DomainObject.Predmet.StrankaListNazivFormated>
  <DomainObject.Predmet.StrankaListNaziv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NazivFormatedOIB_1">
      <item>DRAŽEN PALFI, OIB 90902912919</item>
      <item>ANTUN HAIĆ, OIB 18870514245</item>
      <item>JASMIN MIKEC, OIB 58428857195</item>
      <item>TOMISLAV TOMŠIĆ, OIB 92236518910</item>
      <item>MILICA CUPAR PIPIĆ, OIB 97769682962</item>
    </derivirana_varijabla>
  </DomainObject.Predmet.StrankaListNazivFormatedOIB>
  <DomainObject.Predmet.ProtuStrankaListFormated>
    <izvorni_sadrzaj>
      <item>PIZZERIA PHOENIX j.d.o.o. za ugostiteljstvo</item>
    </izvorni_sadrzaj>
    <derivirana_varijabla naziv="DomainObject.Predmet.ProtuStrankaListFormated_1">
      <item>PIZZERIA PHOENIX j.d.o.o. za ugostiteljstvo</item>
    </derivirana_varijabla>
  </DomainObject.Predmet.ProtuStrankaListFormated>
  <DomainObject.Predmet.ProtuStrankaListFormatedOIB>
    <izvorni_sadrzaj>
      <item>PIZZERIA PHOENIX j.d.o.o. za ugostiteljstvo, OIB 49655670929</item>
    </izvorni_sadrzaj>
    <derivirana_varijabla naziv="DomainObject.Predmet.ProtuStrankaListFormatedOIB_1">
      <item>PIZZERIA PHOENIX j.d.o.o. za ugostiteljstvo, OIB 49655670929</item>
    </derivirana_varijabla>
  </DomainObject.Predmet.ProtuStrankaListFormatedOIB>
  <DomainObject.Predmet.ProtuStrankaListFormatedWithAdress>
    <izvorni_sadrzaj>
      <item>PIZZERIA PHOENIX j.d.o.o. za ugostiteljstvo, Zlatnog polja 228, 33000 Virovitica</item>
    </izvorni_sadrzaj>
    <derivirana_varijabla naziv="DomainObject.Predmet.ProtuStrankaListFormatedWithAdress_1">
      <item>PIZZERIA PHOENIX j.d.o.o. za ugostiteljstvo, Zlatnog polja 228, 33000 Virovitica</item>
    </derivirana_varijabla>
  </DomainObject.Predmet.ProtuStrankaListFormatedWithAdress>
  <DomainObject.Predmet.ProtuStrankaListFormatedWithAdressOIB>
    <izvorni_sadrzaj>
      <item>PIZZERIA PHOENIX j.d.o.o. za ugostiteljstvo, OIB 49655670929, Zlatnog polja 228, 33000 Virovitica</item>
    </izvorni_sadrzaj>
    <derivirana_varijabla naziv="DomainObject.Predmet.ProtuStrankaListFormatedWithAdressOIB_1">
      <item>PIZZERIA PHOENIX j.d.o.o. za ugostiteljstvo, OIB 49655670929, Zlatnog polja 228, 33000 Virovitica</item>
    </derivirana_varijabla>
  </DomainObject.Predmet.ProtuStrankaListFormatedWithAdressOIB>
  <DomainObject.Predmet.ProtuStrankaListNazivFormated>
    <izvorni_sadrzaj>
      <item>PIZZERIA PHOENIX j.d.o.o. za ugostiteljstvo</item>
    </izvorni_sadrzaj>
    <derivirana_varijabla naziv="DomainObject.Predmet.ProtuStrankaListNazivFormated_1">
      <item>PIZZERIA PHOENIX j.d.o.o. za ugostiteljstvo</item>
    </derivirana_varijabla>
  </DomainObject.Predmet.ProtuStrankaListNazivFormated>
  <DomainObject.Predmet.ProtuStrankaListNazivFormatedOIB>
    <izvorni_sadrzaj>
      <item>PIZZERIA PHOENIX j.d.o.o. za ugostiteljstvo, OIB 49655670929</item>
    </izvorni_sadrzaj>
    <derivirana_varijabla naziv="DomainObject.Predmet.ProtuStrankaListNazivFormatedOIB_1">
      <item>PIZZERIA PHOENIX j.d.o.o. za ugostiteljstvo, OIB 49655670929</item>
    </derivirana_varijabla>
  </DomainObject.Predmet.ProtuStrankaListNazivFormatedOIB>
  <DomainObject.Predmet.OstaliListFormated>
    <izvorni_sadrzaj>
      <item>Marijana Abramović</item>
    </izvorni_sadrzaj>
    <derivirana_varijabla naziv="DomainObject.Predmet.OstaliListFormated_1">
      <item>Marijana Abramović</item>
    </derivirana_varijabla>
  </DomainObject.Predmet.OstaliListFormated>
  <DomainObject.Predmet.OstaliListFormatedOIB>
    <izvorni_sadrzaj>
      <item>Marijana Abramović, OIB 74424634259</item>
    </izvorni_sadrzaj>
    <derivirana_varijabla naziv="DomainObject.Predmet.OstaliListFormatedOIB_1">
      <item>Marijana Abramović, OIB 74424634259</item>
    </derivirana_varijabla>
  </DomainObject.Predmet.OstaliListFormatedOIB>
  <DomainObject.Predmet.OstaliListFormatedWithAdress>
    <izvorni_sadrzaj>
      <item>Marijana Abramović, Mlinska 54., 43280 Mala Mlinska</item>
    </izvorni_sadrzaj>
    <derivirana_varijabla naziv="DomainObject.Predmet.OstaliListFormatedWithAdress_1">
      <item>Marijana Abramović, Mlinska 54., 43280 Mala Mlinska</item>
    </derivirana_varijabla>
  </DomainObject.Predmet.OstaliListFormatedWithAdress>
  <DomainObject.Predmet.OstaliListFormatedWithAdressOIB>
    <izvorni_sadrzaj>
      <item>Marijana Abramović, OIB 74424634259, Mlinska 54., 43280 Mala Mlinska</item>
    </izvorni_sadrzaj>
    <derivirana_varijabla naziv="DomainObject.Predmet.OstaliListFormatedWithAdressOIB_1">
      <item>Marijana Abramović, OIB 74424634259, Mlinska 54., 43280 Mala Mlinska</item>
    </derivirana_varijabla>
  </DomainObject.Predmet.OstaliListFormatedWithAdressOIB>
  <DomainObject.Predmet.OstaliListNazivFormated>
    <izvorni_sadrzaj>
      <item>Marijana Abramović</item>
    </izvorni_sadrzaj>
    <derivirana_varijabla naziv="DomainObject.Predmet.OstaliListNazivFormated_1">
      <item>Marijana Abramović</item>
    </derivirana_varijabla>
  </DomainObject.Predmet.OstaliListNazivFormated>
  <DomainObject.Predmet.OstaliListNazivFormatedOIB>
    <izvorni_sadrzaj>
      <item>Marijana Abramović, OIB 74424634259</item>
    </izvorni_sadrzaj>
    <derivirana_varijabla naziv="DomainObject.Predmet.OstaliListNazivFormatedOIB_1">
      <item>Marijana Abramović, OIB 74424634259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St-823/2017-8</izvorni_sadrzaj>
    <derivirana_varijabla naziv="DomainObject.PoslovniBrojDokumenta_1">St-823/2017-8</derivirana_varijabla>
  </DomainObject.PoslovniBrojDokumenta>
  <DomainObject.Predmet.StrankaIDrugi>
    <izvorni_sadrzaj>DRAŽEN PALFI i dr.</izvorni_sadrzaj>
    <derivirana_varijabla naziv="DomainObject.Predmet.StrankaIDrugi_1">DRAŽEN PALFI i dr.</derivirana_varijabla>
  </DomainObject.Predmet.StrankaIDrugi>
  <DomainObject.Predmet.ProtustrankaIDrugi>
    <izvorni_sadrzaj>PIZZERIA PHOENIX j.d.o.o. za ugostiteljstvo</izvorni_sadrzaj>
    <derivirana_varijabla naziv="DomainObject.Predmet.ProtustrankaIDrugi_1">PIZZERIA PHOENIX j.d.o.o. za ugostiteljstvo</derivirana_varijabla>
  </DomainObject.Predmet.ProtustrankaIDrugi>
  <DomainObject.Predmet.StrankaIDrugiAdressOIB>
    <izvorni_sadrzaj>DRAŽEN PALFI, OIB 90902912919, Zlatno polje 228, 33000 Virovitica i dr.</izvorni_sadrzaj>
    <derivirana_varijabla naziv="DomainObject.Predmet.StrankaIDrugiAdressOIB_1">DRAŽEN PALFI, OIB 90902912919, Zlatno polje 228, 33000 Virovitica i dr.</derivirana_varijabla>
  </DomainObject.Predmet.StrankaIDrugiAdressOIB>
  <DomainObject.Predmet.ProtustrankaIDrugiAdressOIB>
    <izvorni_sadrzaj>PIZZERIA PHOENIX j.d.o.o. za ugostiteljstvo, OIB 49655670929, Zlatnog polja 228, 33000 Virovitica</izvorni_sadrzaj>
    <derivirana_varijabla naziv="DomainObject.Predmet.ProtustrankaIDrugiAdressOIB_1">PIZZERIA PHOENIX j.d.o.o. za ugostiteljstvo, OIB 49655670929, Zlatnog polja 228,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PALFI</item>
      <item>ANTUN HAIĆ</item>
      <item>JASMIN MIKEC</item>
      <item>TOMISLAV TOMŠIĆ</item>
      <item>MILICA CUPAR PIPIĆ</item>
      <item>PIZZERIA PHOENIX j.d.o.o. za ugostiteljstvo</item>
      <item>Marijana Abramović</item>
    </izvorni_sadrzaj>
    <derivirana_varijabla naziv="DomainObject.Predmet.SudioniciListNaziv_1">
      <item>DRAŽEN PALFI</item>
      <item>ANTUN HAIĆ</item>
      <item>JASMIN MIKEC</item>
      <item>TOMISLAV TOMŠIĆ</item>
      <item>MILICA CUPAR PIPIĆ</item>
      <item>PIZZERIA PHOENIX j.d.o.o. za ugostiteljstvo</item>
      <item>Marijana Abramović</item>
    </derivirana_varijabla>
  </DomainObject.Predmet.SudioniciListNaziv>
  <DomainObject.Predmet.SudioniciListAdressOIB>
    <izvorni_sadrzaj>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tem>Marijana Abramović, OIB 74424634259, Mlinska 54.,43280 Mala Mlinska</item>
    </izvorni_sadrzaj>
    <derivirana_varijabla naziv="DomainObject.Predmet.SudioniciListAdressOIB_1">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tem>Marijana Abramović, OIB 74424634259, Mlinska 54.,43280 Mala Mlinska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2E2DA-B345-4819-B18B-E9E735B456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476</properties:Words>
  <properties:Characters>2571</properties:Characters>
  <properties:Lines>73</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2018-02-22T07:22:00Z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odluka_St-823_2017-8.docx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