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681e" w14:paraId="c23681e" w:rsidRDefault="007A6344" w:rsidP="007A6344" w:rsidR="007A6344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6344" w:rsidP="007A6344" w:rsidR="007A6344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7A6344" w:rsidP="007A6344" w:rsidR="007A6344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6344" w:rsidP="007A6344" w:rsidR="007A6344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7A6344" w:rsidP="007A6344" w:rsidR="007A6344" w:rsidRPr="00814D55"/>
    <w:p w:rsidRDefault="007A6344" w:rsidP="007A6344" w:rsidR="007A6344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S. HALILOVIĆ j. d. o. o. Umag, </w:t>
      </w:r>
      <w:proofErr w:type="spellStart"/>
      <w:r>
        <w:rPr>
          <w:rFonts w:cs="Times New Roman" w:eastAsia="Times New Roman"/>
          <w:szCs w:val="24"/>
          <w:lang w:eastAsia="hr-HR"/>
        </w:rPr>
        <w:t>Joakina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Rakovca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 d, OIB 65863686751, MBS 040312683,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7A6344" w:rsidP="007A6344" w:rsidR="007A6344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344" w:rsidP="007A6344" w:rsidR="007A6344" w:rsidRPr="00814D55">
      <w:pPr>
        <w:jc w:val="center"/>
      </w:pPr>
      <w:r w:rsidRPr="00814D55">
        <w:t>O G L A S</w:t>
      </w:r>
    </w:p>
    <w:p w:rsidRDefault="007A6344" w:rsidP="007A6344" w:rsidR="007A6344" w:rsidRPr="00814D55">
      <w:pPr>
        <w:ind w:firstLine="708"/>
      </w:pPr>
    </w:p>
    <w:p w:rsidRDefault="007A6344" w:rsidP="007A6344" w:rsidR="007A6344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S. HALILOVIĆ j. d. o. o. Umag, </w:t>
      </w:r>
      <w:proofErr w:type="spellStart"/>
      <w:r>
        <w:rPr>
          <w:rFonts w:cs="Times New Roman" w:eastAsia="Times New Roman"/>
          <w:szCs w:val="24"/>
          <w:lang w:eastAsia="hr-HR"/>
        </w:rPr>
        <w:t>Joakina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Rakovca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 d, OIB 65863686751, MBS 040312683,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184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7A6344" w:rsidP="007A6344" w:rsidR="007A6344" w:rsidRPr="00814D55">
      <w:pPr>
        <w:ind w:firstLine="708"/>
      </w:pPr>
    </w:p>
    <w:p w:rsidRDefault="007A6344" w:rsidP="007A6344" w:rsidR="007A6344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4.507,71</w:t>
      </w:r>
      <w:r w:rsidRPr="00814D55">
        <w:t xml:space="preserve"> kuna.</w:t>
      </w:r>
    </w:p>
    <w:p w:rsidRDefault="007A6344" w:rsidP="007A6344" w:rsidR="007A6344" w:rsidRPr="00814D55"/>
    <w:p w:rsidRDefault="007A6344" w:rsidP="007A6344" w:rsidR="007A6344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Sanel </w:t>
      </w:r>
      <w:proofErr w:type="spellStart"/>
      <w:r>
        <w:rPr>
          <w:rFonts w:cs="Times New Roman" w:eastAsia="Times New Roman"/>
          <w:szCs w:val="24"/>
          <w:lang w:eastAsia="hr-HR"/>
        </w:rPr>
        <w:t>Halilović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7A6344" w:rsidP="007A6344" w:rsidR="007A6344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A6344" w:rsidP="007A6344" w:rsidR="007A6344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7A6344" w:rsidP="007A6344" w:rsidR="007A6344" w:rsidRPr="00814D55">
      <w:pPr>
        <w:rPr>
          <w:rFonts w:cs="Times New Roman" w:eastAsia="Times New Roman"/>
          <w:szCs w:val="24"/>
          <w:lang w:eastAsia="hr-HR"/>
        </w:rPr>
      </w:pPr>
    </w:p>
    <w:p w:rsidRDefault="007A6344" w:rsidP="007A6344" w:rsidR="007A6344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A6344" w:rsidP="007A6344" w:rsidR="007A6344" w:rsidRPr="00814D55">
      <w:pPr>
        <w:ind w:firstLine="708"/>
      </w:pPr>
    </w:p>
    <w:p w:rsidRDefault="007A6344" w:rsidP="007A6344" w:rsidR="007A6344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7A6344" w:rsidP="007A6344" w:rsidR="007A6344" w:rsidRPr="00814D55">
      <w:pPr>
        <w:ind w:firstLine="708" w:left="5664"/>
        <w:jc w:val="center"/>
      </w:pPr>
      <w:r w:rsidRPr="00814D55">
        <w:t>Sudska savjetnica</w:t>
      </w:r>
    </w:p>
    <w:p w:rsidRDefault="007A6344" w:rsidP="007A6344" w:rsidR="007A6344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7A6344" w:rsidP="007A6344" w:rsidR="007A6344" w:rsidRPr="00814D55">
      <w:r w:rsidRPr="00814D55">
        <w:t>DNA:</w:t>
      </w:r>
    </w:p>
    <w:p w:rsidRDefault="007A6344" w:rsidP="007A6344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344" w:rsidP="007A6344" w:rsidR="007A6344">
      <w:r>
        <w:separator/>
      </w:r>
    </w:p>
  </w:endnote>
  <w:endnote w:id="0" w:type="continuationSeparator">
    <w:p w:rsidRDefault="007A6344" w:rsidP="007A6344" w:rsidR="007A6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344" w:rsidP="007A6344" w:rsidR="007A6344">
      <w:r>
        <w:separator/>
      </w:r>
    </w:p>
  </w:footnote>
  <w:footnote w:id="0" w:type="continuationSeparator">
    <w:p w:rsidRDefault="007A6344" w:rsidP="007A6344" w:rsidR="007A6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344" w:rsidP="00C77D1B" w:rsidR="00456491">
    <w:pPr>
      <w:pStyle w:val="Zaglavlje"/>
      <w:jc w:val="right"/>
    </w:pPr>
    <w:r>
      <w:t>11 St-280/2016-3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A93"/>
    <w:rsid w:val="00110A93"/>
    <w:rsid w:val="004F5027"/>
    <w:rsid w:val="007A6344"/>
    <w:rsid w:val="00A5420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3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3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A634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34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3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3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2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20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2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2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3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63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A634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34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63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63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5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2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20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2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2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HALILOVIĆ j.d.o.o. UMAG</izvorni_sadrzaj>
    <derivirana_varijabla naziv="DomainObject.Predmet.ProtustrankaFormated_1">  S. HALILOVIĆ j.d.o.o. UMAG</derivirana_varijabla>
  </DomainObject.Predmet.ProtustrankaFormated>
  <DomainObject.Predmet.ProtustrankaFormatedOIB>
    <izvorni_sadrzaj>  S. HALILOVIĆ j.d.o.o. UMAG, OIB 65863686751</izvorni_sadrzaj>
    <derivirana_varijabla naziv="DomainObject.Predmet.ProtustrankaFormatedOIB_1">  S. HALILOVIĆ j.d.o.o. UMAG, OIB 65863686751</derivirana_varijabla>
  </DomainObject.Predmet.ProtustrankaFormatedOIB>
  <DomainObject.Predmet.ProtustrankaFormatedWithAdress>
    <izvorni_sadrzaj> S. HALILOVIĆ j.d.o.o. UMAG, Joakina Rakovca 10 d, 52470 Umag</izvorni_sadrzaj>
    <derivirana_varijabla naziv="DomainObject.Predmet.ProtustrankaFormatedWithAdress_1"> S. HALILOVIĆ j.d.o.o. UMAG, Joakina Rakovca 10 d, 52470 Umag</derivirana_varijabla>
  </DomainObject.Predmet.ProtustrankaFormatedWithAdress>
  <DomainObject.Predmet.ProtustrankaFormatedWithAdressOIB>
    <izvorni_sadrzaj> S. HALILOVIĆ j.d.o.o. UMAG, OIB 65863686751, Joakina Rakovca 10 d, 52470 Umag</izvorni_sadrzaj>
    <derivirana_varijabla naziv="DomainObject.Predmet.ProtustrankaFormatedWithAdressOIB_1"> S. HALILOVIĆ j.d.o.o. UMAG, OIB 65863686751, Joakina Rakovca 10 d, 52470 Umag</derivirana_varijabla>
  </DomainObject.Predmet.ProtustrankaFormatedWithAdressOIB>
  <DomainObject.Predmet.ProtustrankaWithAdress>
    <izvorni_sadrzaj>S. HALILOVIĆ j.d.o.o. UMAG Joakina Rakovca 10 d, 52470 Umag</izvorni_sadrzaj>
    <derivirana_varijabla naziv="DomainObject.Predmet.ProtustrankaWithAdress_1">S. HALILOVIĆ j.d.o.o. UMAG Joakina Rakovca 10 d, 52470 Umag</derivirana_varijabla>
  </DomainObject.Predmet.ProtustrankaWithAdress>
  <DomainObject.Predmet.ProtustrankaWithAdressOIB>
    <izvorni_sadrzaj>S. HALILOVIĆ j.d.o.o. UMAG, OIB 65863686751, Joakina Rakovca 10 d, 52470 Umag</izvorni_sadrzaj>
    <derivirana_varijabla naziv="DomainObject.Predmet.ProtustrankaWithAdressOIB_1">S. HALILOVIĆ j.d.o.o. UMAG, OIB 65863686751, Joakina Rakovca 10 d, 52470 Umag</derivirana_varijabla>
  </DomainObject.Predmet.ProtustrankaWithAdressOIB>
  <DomainObject.Predmet.ProtustrankaNazivFormated>
    <izvorni_sadrzaj>S. HALILOVIĆ j.d.o.o. UMAG</izvorni_sadrzaj>
    <derivirana_varijabla naziv="DomainObject.Predmet.ProtustrankaNazivFormated_1">S. HALILOVIĆ j.d.o.o. UMAG</derivirana_varijabla>
  </DomainObject.Predmet.ProtustrankaNazivFormated>
  <DomainObject.Predmet.ProtustrankaNazivFormatedOIB>
    <izvorni_sadrzaj>S. HALILOVIĆ j.d.o.o. UMAG, OIB 65863686751</izvorni_sadrzaj>
    <derivirana_varijabla naziv="DomainObject.Predmet.ProtustrankaNazivFormatedOIB_1">S. HALILOVIĆ j.d.o.o. UMAG, OIB 65863686751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4507.71</izvorni_sadrzaj>
    <derivirana_varijabla naziv="DomainObject.Predmet.TrenutnaVrijednost_1">4507.71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HALILOVIĆ j.d.o.o. UMAG</item>
    </izvorni_sadrzaj>
    <derivirana_varijabla naziv="DomainObject.Predmet.ProtuStrankaListFormated_1">
      <item>S. HALILOVIĆ j.d.o.o. UMAG</item>
    </derivirana_varijabla>
  </DomainObject.Predmet.ProtuStrankaListFormated>
  <DomainObject.Predmet.ProtuStrankaListFormatedOIB>
    <izvorni_sadrzaj>
      <item>S. HALILOVIĆ j.d.o.o. UMAG, OIB 65863686751</item>
    </izvorni_sadrzaj>
    <derivirana_varijabla naziv="DomainObject.Predmet.ProtuStrankaListFormatedOIB_1">
      <item>S. HALILOVIĆ j.d.o.o. UMAG, OIB 65863686751</item>
    </derivirana_varijabla>
  </DomainObject.Predmet.ProtuStrankaListFormatedOIB>
  <DomainObject.Predmet.ProtuStrankaListFormatedWithAdress>
    <izvorni_sadrzaj>
      <item>S. HALILOVIĆ j.d.o.o. UMAG, Joakina Rakovca 10 d, 52470 Umag</item>
    </izvorni_sadrzaj>
    <derivirana_varijabla naziv="DomainObject.Predmet.ProtuStrankaListFormatedWithAdress_1">
      <item>S. HALILOVIĆ j.d.o.o. UMAG, Joakina Rakovca 10 d, 52470 Umag</item>
    </derivirana_varijabla>
  </DomainObject.Predmet.ProtuStrankaListFormatedWithAdress>
  <DomainObject.Predmet.ProtuStrankaListFormatedWithAdressOIB>
    <izvorni_sadrzaj>
      <item>S. HALILOVIĆ j.d.o.o. UMAG, OIB 65863686751, Joakina Rakovca 10 d, 52470 Umag</item>
    </izvorni_sadrzaj>
    <derivirana_varijabla naziv="DomainObject.Predmet.ProtuStrankaListFormatedWithAdressOIB_1">
      <item>S. HALILOVIĆ j.d.o.o. UMAG, OIB 65863686751, Joakina Rakovca 10 d, 52470 Umag</item>
    </derivirana_varijabla>
  </DomainObject.Predmet.ProtuStrankaListFormatedWithAdressOIB>
  <DomainObject.Predmet.ProtuStrankaListNazivFormated>
    <izvorni_sadrzaj>
      <item>S. HALILOVIĆ j.d.o.o. UMAG</item>
    </izvorni_sadrzaj>
    <derivirana_varijabla naziv="DomainObject.Predmet.ProtuStrankaListNazivFormated_1">
      <item>S. HALILOVIĆ j.d.o.o. UMAG</item>
    </derivirana_varijabla>
  </DomainObject.Predmet.ProtuStrankaListNazivFormated>
  <DomainObject.Predmet.ProtuStrankaListNazivFormatedOIB>
    <izvorni_sadrzaj>
      <item>S. HALILOVIĆ j.d.o.o. UMAG, OIB 65863686751</item>
    </izvorni_sadrzaj>
    <derivirana_varijabla naziv="DomainObject.Predmet.ProtuStrankaListNazivFormatedOIB_1">
      <item>S. HALILOVIĆ j.d.o.o. UMAG, OIB 65863686751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HALILOVIĆ j.d.o.o. UMAG</izvorni_sadrzaj>
    <derivirana_varijabla naziv="DomainObject.Predmet.ProtustrankaIDrugi_1">S. HALILOVIĆ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 HALILOVIĆ j.d.o.o. UMAG, OIB 65863686751, Joakina Rakovca 10 d, 52470 Umag</izvorni_sadrzaj>
    <derivirana_varijabla naziv="DomainObject.Predmet.ProtustrankaIDrugiAdressOIB_1">S. HALILOVIĆ j.d.o.o. UMAG, OIB 65863686751, Joakina Rakovca 10 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HALILOVIĆ j.d.o.o. UMAG</item>
    </izvorni_sadrzaj>
    <derivirana_varijabla naziv="DomainObject.Predmet.SudioniciListNaziv_1">
      <item>FINANCIJSKA AGENCIJA, RC RIJEKA, PODRUŽNICA PULA, PULA</item>
      <item>S. HALILOVIĆ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 HALILOVIĆ j.d.o.o. UMAG, OIB 65863686751, Joakina Rakovca 10 d,52470 Umag</item>
    </izvorni_sadrzaj>
    <derivirana_varijabla naziv="DomainObject.Predmet.SudioniciListAdressOIB_1">
      <item>FINANCIJSKA AGENCIJA, RC RIJEKA, PODRUŽNICA PULA, PULA, OIB 85821130368, Ulica grada Vukovara 70,10000 Zagreb</item>
      <item>S. HALILOVIĆ j.d.o.o. UMAG, OIB 65863686751, Joakina Rakovca 10 d,52470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65863686751</item>
    </izvorni_sadrzaj>
    <derivirana_varijabla naziv="DomainObject.Predmet.SudioniciListNazivOIB_1">
      <item>, OIB 85821130368</item>
      <item>, OIB 65863686751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2119</properties:Characters>
  <properties:Lines>47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2016-02-19T09:43:00Z</dcterms:created>
  <dc:creator>Mihaela Kaligari</dc:creator>
  <dc:description/>
  <cp:keywords/>
  <cp:lastModifiedBy>Mihaela Kaligari</cp:lastModifiedBy>
  <cp:lastPrinted>2016-02-19T09:48:00Z</cp:lastPrinted>
  <dcterms:modified xmlns:xsi="http://www.w3.org/2001/XMLSchema-instance" xsi:type="dcterms:W3CDTF">2016-02-23T09:12:00Z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