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7972" w14:paraId="b1f7972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2F25C1">
        <w:t xml:space="preserve"> </w:t>
      </w:r>
      <w:r w:rsidR="00A25E61" w:rsidRPr="00A25E61">
        <w:t>STUDIO LJEPOTE j.d.o.o., Koprivnica, Mirka Viriusa 10, OIB: 82433490890</w:t>
      </w:r>
      <w:r w:rsidR="00646DB0">
        <w:t>,</w:t>
      </w:r>
      <w:r w:rsidR="00CA760E">
        <w:t xml:space="preserve"> </w:t>
      </w:r>
      <w:r w:rsidR="00F82D16">
        <w:t>dana</w:t>
      </w:r>
      <w:r w:rsidR="002F73DE">
        <w:t xml:space="preserve"> </w:t>
      </w:r>
      <w:r w:rsidR="00A25E61">
        <w:t>29</w:t>
      </w:r>
      <w:r w:rsidR="00BE684B">
        <w:t xml:space="preserve">. </w:t>
      </w:r>
      <w:r w:rsidR="00A25E61">
        <w:t>kolovoza</w:t>
      </w:r>
      <w:r w:rsidR="00BC4D7A">
        <w:t xml:space="preserve"> 2016</w:t>
      </w:r>
      <w:r w:rsidR="00CB6351">
        <w:t xml:space="preserve">., </w:t>
      </w:r>
    </w:p>
    <w:p w:rsidRDefault="00D223DF" w:rsidP="00213DB3" w:rsidR="00D223DF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F358B" w:rsidRPr="00BF358B">
        <w:t xml:space="preserve"> </w:t>
      </w:r>
      <w:r w:rsidR="00BF358B">
        <w:t>dužnikom</w:t>
      </w:r>
      <w:r w:rsidR="002F25C1">
        <w:t xml:space="preserve"> </w:t>
      </w:r>
      <w:r w:rsidR="00A25E61" w:rsidRPr="00A25E61">
        <w:t>STUDIO LJEPOTE j.d.o.o., Koprivnica, Mirka Viriusa 10, OIB: 82433490890</w:t>
      </w:r>
      <w:r w:rsidR="002F73DE">
        <w:rPr>
          <w:szCs w:val="24"/>
        </w:rPr>
        <w:t xml:space="preserve">, s danom </w:t>
      </w:r>
      <w:r w:rsidR="00A25E61">
        <w:rPr>
          <w:szCs w:val="24"/>
        </w:rPr>
        <w:t>29</w:t>
      </w:r>
      <w:r w:rsidR="0081533A">
        <w:rPr>
          <w:szCs w:val="24"/>
        </w:rPr>
        <w:t xml:space="preserve">. </w:t>
      </w:r>
      <w:r w:rsidR="00A25E61">
        <w:rPr>
          <w:szCs w:val="24"/>
        </w:rPr>
        <w:t>kolovoza</w:t>
      </w:r>
      <w:r w:rsidR="00CB6351">
        <w:rPr>
          <w:szCs w:val="24"/>
        </w:rPr>
        <w:t xml:space="preserve"> </w:t>
      </w:r>
      <w:r w:rsidR="00BC4D7A">
        <w:rPr>
          <w:szCs w:val="24"/>
        </w:rPr>
        <w:t>2016</w:t>
      </w:r>
      <w:r w:rsidR="002C013D">
        <w:rPr>
          <w:szCs w:val="24"/>
        </w:rPr>
        <w:t xml:space="preserve">. u </w:t>
      </w:r>
      <w:r w:rsidR="00DE7EC3">
        <w:rPr>
          <w:szCs w:val="24"/>
        </w:rPr>
        <w:t>11</w:t>
      </w:r>
      <w:r w:rsidR="003A0B20">
        <w:rPr>
          <w:szCs w:val="24"/>
        </w:rPr>
        <w:t>,00</w:t>
      </w:r>
      <w:r w:rsidR="00213DB3">
        <w:rPr>
          <w:szCs w:val="24"/>
        </w:rPr>
        <w:t xml:space="preserve">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A771B9" w:rsidP="00A771B9" w:rsidR="00A771B9" w:rsidRPr="00962A57">
      <w:pPr>
        <w:ind w:hanging="705" w:left="1410"/>
        <w:jc w:val="both"/>
      </w:pPr>
      <w:r>
        <w:t>II</w:t>
      </w:r>
      <w:r>
        <w:tab/>
        <w:t>Za stečajnog upravitelja imenuje se</w:t>
      </w:r>
      <w:r w:rsidR="00013D1F">
        <w:t xml:space="preserve"> </w:t>
      </w:r>
      <w:r w:rsidR="00EA01E8" w:rsidRPr="00EA01E8">
        <w:t xml:space="preserve">Hrvoje </w:t>
      </w:r>
      <w:proofErr w:type="spellStart"/>
      <w:r w:rsidR="00EA01E8" w:rsidRPr="00EA01E8">
        <w:t>Kraljičković</w:t>
      </w:r>
      <w:proofErr w:type="spellEnd"/>
      <w:r w:rsidR="00EA01E8" w:rsidRPr="00EA01E8">
        <w:t>, Zagreb, Trg hrvatskih velikana 4, OIB: 63875916042</w:t>
      </w:r>
      <w:r w:rsidR="00154025">
        <w:t>.</w:t>
      </w:r>
    </w:p>
    <w:p w:rsidRDefault="00A771B9" w:rsidP="00BD5D5B" w:rsidR="00A771B9">
      <w:pPr>
        <w:ind w:hanging="705" w:left="1413"/>
        <w:jc w:val="both"/>
        <w:rPr>
          <w:szCs w:val="24"/>
        </w:rPr>
      </w:pPr>
    </w:p>
    <w:p w:rsidRDefault="00BD5D5B" w:rsidP="00A771B9" w:rsidR="001F3838">
      <w:pPr>
        <w:ind w:hanging="705" w:left="1410"/>
        <w:jc w:val="both"/>
      </w:pPr>
      <w:r>
        <w:rPr>
          <w:szCs w:val="24"/>
        </w:rPr>
        <w:t>II</w:t>
      </w:r>
      <w:r w:rsidR="00A771B9"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F61417">
        <w:rPr>
          <w:szCs w:val="24"/>
        </w:rPr>
        <w:t xml:space="preserve"> dužnikom</w:t>
      </w:r>
      <w:r w:rsidR="002F25C1">
        <w:rPr>
          <w:szCs w:val="24"/>
        </w:rPr>
        <w:t xml:space="preserve"> </w:t>
      </w:r>
      <w:r w:rsidR="00A25E61" w:rsidRPr="00A25E61">
        <w:t>STUDIO LJEPOTE j.d.o.o., Koprivnica, Mirka Viriusa 10, OIB: 82433490890</w:t>
      </w:r>
      <w:r w:rsidR="008066E6">
        <w:t>.</w:t>
      </w:r>
    </w:p>
    <w:p w:rsidRDefault="0083122F" w:rsidP="002F73DE" w:rsidR="0083122F">
      <w:pPr>
        <w:ind w:hanging="705" w:left="1410"/>
        <w:jc w:val="both"/>
      </w:pPr>
    </w:p>
    <w:p w:rsidRDefault="00BD5D5B" w:rsidP="000901C6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2F25C1">
        <w:rPr>
          <w:szCs w:val="24"/>
        </w:rPr>
        <w:t xml:space="preserve"> </w:t>
      </w:r>
      <w:r w:rsidR="00A25E61" w:rsidRPr="00A25E61">
        <w:t>STUDIO LJEPOTE j.d.o.o., Koprivnica, Mirka Viriusa 10, OIB: 82433490890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F81020">
        <w:rPr>
          <w:szCs w:val="24"/>
        </w:rPr>
        <w:t>je</w:t>
      </w:r>
      <w:r w:rsidR="00A728DE">
        <w:rPr>
          <w:szCs w:val="24"/>
        </w:rPr>
        <w:t xml:space="preserve"> dana </w:t>
      </w:r>
      <w:r w:rsidR="00A25E61">
        <w:rPr>
          <w:szCs w:val="24"/>
        </w:rPr>
        <w:t>17</w:t>
      </w:r>
      <w:r w:rsidR="002F25C1">
        <w:rPr>
          <w:szCs w:val="24"/>
        </w:rPr>
        <w:t xml:space="preserve">. </w:t>
      </w:r>
      <w:r w:rsidR="00A25E61">
        <w:rPr>
          <w:szCs w:val="24"/>
        </w:rPr>
        <w:t>lipnja</w:t>
      </w:r>
      <w:r w:rsidR="0081533A">
        <w:rPr>
          <w:szCs w:val="24"/>
        </w:rPr>
        <w:t xml:space="preserve"> 2016</w:t>
      </w:r>
      <w:r>
        <w:rPr>
          <w:szCs w:val="24"/>
        </w:rPr>
        <w:t xml:space="preserve">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DE7EC3">
        <w:rPr>
          <w:szCs w:val="24"/>
        </w:rPr>
        <w:t xml:space="preserve"> </w:t>
      </w:r>
      <w:r w:rsidR="00A25E61">
        <w:rPr>
          <w:szCs w:val="24"/>
        </w:rPr>
        <w:t>29</w:t>
      </w:r>
      <w:r w:rsidR="0081533A">
        <w:rPr>
          <w:szCs w:val="24"/>
        </w:rPr>
        <w:t xml:space="preserve">. </w:t>
      </w:r>
      <w:r w:rsidR="00A25E61">
        <w:rPr>
          <w:szCs w:val="24"/>
        </w:rPr>
        <w:t>kolovoza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CB6351" w:rsidP="00213DB3" w:rsidR="00CB6351">
      <w:pPr>
        <w:jc w:val="center"/>
        <w:rPr>
          <w:szCs w:val="24"/>
        </w:rPr>
      </w:pPr>
    </w:p>
    <w:p w:rsidRDefault="00213DB3" w:rsidP="00CB6351" w:rsidR="00013D1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213DB3" w:rsidP="006B3F2F" w:rsidR="006B3F2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2C013D">
        <w:rPr>
          <w:szCs w:val="24"/>
        </w:rPr>
        <w:t xml:space="preserve">    </w:t>
      </w:r>
      <w:r w:rsidR="00887CED">
        <w:rPr>
          <w:szCs w:val="24"/>
        </w:rPr>
        <w:t xml:space="preserve"> </w:t>
      </w:r>
      <w:r w:rsidR="002C013D">
        <w:rPr>
          <w:szCs w:val="24"/>
        </w:rPr>
        <w:t xml:space="preserve">    </w:t>
      </w:r>
      <w:r w:rsidR="005A29EE">
        <w:rPr>
          <w:szCs w:val="24"/>
        </w:rPr>
        <w:t xml:space="preserve">  </w:t>
      </w:r>
      <w:r w:rsidR="002C013D">
        <w:rPr>
          <w:szCs w:val="24"/>
        </w:rPr>
        <w:t xml:space="preserve"> </w:t>
      </w:r>
      <w:r w:rsidR="00564CD4">
        <w:rPr>
          <w:szCs w:val="24"/>
        </w:rPr>
        <w:t>Marija Levanić-Škerbić</w:t>
      </w:r>
    </w:p>
    <w:p w:rsidRDefault="00DE7EC3" w:rsidP="006B3F2F" w:rsidR="00DE7EC3">
      <w:pPr>
        <w:rPr>
          <w:szCs w:val="24"/>
        </w:rPr>
      </w:pPr>
      <w:r>
        <w:rPr>
          <w:szCs w:val="24"/>
        </w:rPr>
        <w:t xml:space="preserve"> </w:t>
      </w:r>
    </w:p>
    <w:p w:rsidRDefault="00013D1F" w:rsidP="00CB6351" w:rsidR="00013D1F">
      <w:pPr>
        <w:rPr>
          <w:szCs w:val="24"/>
        </w:rPr>
      </w:pPr>
    </w:p>
    <w:p w:rsidRDefault="00013D1F" w:rsidP="00213DB3" w:rsidR="00564C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A97C5A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  <w:r w:rsidR="00887CED">
        <w:t>.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  <w:r w:rsidR="00887CED">
        <w:t>.</w:t>
      </w:r>
    </w:p>
    <w:p w:rsidRDefault="00F82D16" w:rsidP="00A25E61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Dužnik</w:t>
      </w:r>
      <w:r w:rsidR="00D223DF">
        <w:rPr>
          <w:szCs w:val="24"/>
        </w:rPr>
        <w:t xml:space="preserve"> </w:t>
      </w:r>
      <w:r w:rsidR="00A25E61" w:rsidRPr="00A25E61">
        <w:t>STUDIO LJEPOTE j.d.o.o., Koprivnica, Mi</w:t>
      </w:r>
      <w:r w:rsidR="00A25E61">
        <w:t>rka Viriusa 10</w:t>
      </w:r>
      <w:r w:rsidR="00AE48F3">
        <w:t>.</w:t>
      </w:r>
    </w:p>
    <w:p w:rsidRDefault="00AC315C" w:rsidP="00DE7EC3" w:rsidR="00AE48F3" w:rsidRPr="00AE48F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>vlaštena za</w:t>
      </w:r>
      <w:r w:rsidR="001F3838">
        <w:rPr>
          <w:szCs w:val="24"/>
        </w:rPr>
        <w:t xml:space="preserve"> zastupanje</w:t>
      </w:r>
      <w:r w:rsidR="00F82D16">
        <w:rPr>
          <w:szCs w:val="24"/>
        </w:rPr>
        <w:t xml:space="preserve"> </w:t>
      </w:r>
      <w:r w:rsidR="00887CED">
        <w:rPr>
          <w:szCs w:val="24"/>
        </w:rPr>
        <w:t>–</w:t>
      </w:r>
      <w:r w:rsidR="00646DB0">
        <w:rPr>
          <w:szCs w:val="24"/>
        </w:rPr>
        <w:t xml:space="preserve"> </w:t>
      </w:r>
      <w:r w:rsidR="00DE7EC3">
        <w:rPr>
          <w:szCs w:val="24"/>
        </w:rPr>
        <w:t xml:space="preserve"> </w:t>
      </w:r>
      <w:r w:rsidR="00A25E61">
        <w:rPr>
          <w:szCs w:val="24"/>
        </w:rPr>
        <w:t xml:space="preserve">Matija </w:t>
      </w:r>
      <w:proofErr w:type="spellStart"/>
      <w:r w:rsidR="00A25E61">
        <w:rPr>
          <w:szCs w:val="24"/>
        </w:rPr>
        <w:t>Lovković</w:t>
      </w:r>
      <w:proofErr w:type="spellEnd"/>
      <w:r w:rsidR="00A25E61">
        <w:rPr>
          <w:szCs w:val="24"/>
        </w:rPr>
        <w:t>, Koprivnica, Mirka Viriusa 10</w:t>
      </w:r>
      <w:r w:rsidR="00AE48F3">
        <w:rPr>
          <w:szCs w:val="24"/>
        </w:rPr>
        <w:t>.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  <w:r w:rsidR="00887CED">
        <w:rPr>
          <w:rFonts w:eastAsia="Calibri"/>
          <w:i/>
          <w:szCs w:val="24"/>
          <w:lang w:eastAsia="en-US"/>
        </w:rPr>
        <w:t>.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AE48F3">
        <w:rPr>
          <w:szCs w:val="24"/>
        </w:rPr>
        <w:t xml:space="preserve">ka, Ispostava </w:t>
      </w:r>
      <w:r w:rsidR="00DE7EC3">
        <w:rPr>
          <w:szCs w:val="24"/>
        </w:rPr>
        <w:t>Koprivnica</w:t>
      </w:r>
      <w:r w:rsidR="00887CED">
        <w:rPr>
          <w:szCs w:val="24"/>
        </w:rPr>
        <w:t>.</w:t>
      </w:r>
    </w:p>
    <w:p w:rsidRDefault="00213DB3" w:rsidP="00EA01E8" w:rsidR="00CB6351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Stečajni upravitelj</w:t>
      </w:r>
      <w:r w:rsidR="006A7212">
        <w:rPr>
          <w:szCs w:val="24"/>
        </w:rPr>
        <w:t>-</w:t>
      </w:r>
      <w:r w:rsidR="00013D1F">
        <w:rPr>
          <w:szCs w:val="24"/>
        </w:rPr>
        <w:t xml:space="preserve"> </w:t>
      </w:r>
      <w:r w:rsidR="00EA01E8" w:rsidRPr="00EA01E8">
        <w:rPr>
          <w:szCs w:val="24"/>
        </w:rPr>
        <w:t xml:space="preserve">Hrvoje </w:t>
      </w:r>
      <w:proofErr w:type="spellStart"/>
      <w:r w:rsidR="00EA01E8" w:rsidRPr="00EA01E8">
        <w:rPr>
          <w:szCs w:val="24"/>
        </w:rPr>
        <w:t>Kraljičković</w:t>
      </w:r>
      <w:proofErr w:type="spellEnd"/>
      <w:r w:rsidR="00EA01E8" w:rsidRPr="00EA01E8">
        <w:rPr>
          <w:szCs w:val="24"/>
        </w:rPr>
        <w:t>, Zagreb, Trg hrvats</w:t>
      </w:r>
      <w:r w:rsidR="00EA01E8">
        <w:rPr>
          <w:szCs w:val="24"/>
        </w:rPr>
        <w:t>kih velikana 4</w:t>
      </w:r>
      <w:r w:rsidR="00AE722B">
        <w:rPr>
          <w:szCs w:val="24"/>
        </w:rPr>
        <w:t>.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  <w:r w:rsidR="00A97C5A">
        <w:rPr>
          <w:szCs w:val="24"/>
        </w:rPr>
        <w:t>.</w:t>
      </w:r>
    </w:p>
    <w:sectPr w:rsidSect="00F61417" w:rsidR="00F82D16" w:rsidRPr="002F73DE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DB6" w:rsidP="006E5853" w:rsidR="008F6DB6">
      <w:r>
        <w:separator/>
      </w:r>
    </w:p>
  </w:endnote>
  <w:endnote w:id="0" w:type="continuationSeparator">
    <w:p w:rsidRDefault="008F6DB6" w:rsidP="006E5853" w:rsidR="008F6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DB6" w:rsidP="006E5853" w:rsidR="008F6DB6">
      <w:r>
        <w:separator/>
      </w:r>
    </w:p>
  </w:footnote>
  <w:footnote w:id="0" w:type="continuationSeparator">
    <w:p w:rsidRDefault="008F6DB6" w:rsidP="006E5853" w:rsidR="008F6D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3DE" w:rsidP="00F63AB2" w:rsidR="00BD5D5B">
    <w:pPr>
      <w:pStyle w:val="Zaglavlje"/>
      <w:jc w:val="right"/>
    </w:pPr>
    <w:r>
      <w:t xml:space="preserve">Poslovni broj: </w:t>
    </w:r>
    <w:r w:rsidR="00CB6351">
      <w:t>7 St-</w:t>
    </w:r>
    <w:r w:rsidR="00A25E61">
      <w:t>889</w:t>
    </w:r>
    <w:r w:rsidR="0081533A">
      <w:t>/16</w:t>
    </w:r>
    <w:r w:rsidR="002F25C1">
      <w:t>-</w:t>
    </w:r>
    <w:r w:rsidR="00DE7EC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F17519"/>
    <w:multiLevelType w:val="hybridMultilevel"/>
    <w:tmpl w:val="2F3EB8F4"/>
    <w:lvl w:tplc="F2763672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1">
    <w:nsid w:val="4667112B"/>
    <w:multiLevelType w:val="hybridMultilevel"/>
    <w:tmpl w:val="925EBC34"/>
    <w:lvl w:tplc="6EC27C9A" w:ilvl="0">
      <w:numFmt w:val="bullet"/>
      <w:lvlText w:val="-"/>
      <w:lvlJc w:val="left"/>
      <w:pPr>
        <w:ind w:hanging="360" w:left="373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5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7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9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1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3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5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7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92"/>
      </w:pPr>
      <w:rPr>
        <w:rFonts w:hAnsi="Wingdings" w:ascii="Wingdings" w:hint="default"/>
      </w:rPr>
    </w:lvl>
  </w:abstractNum>
  <w:abstractNum w:abstractNumId="2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3A801D4"/>
    <w:multiLevelType w:val="hybridMultilevel"/>
    <w:tmpl w:val="8FCACF60"/>
    <w:lvl w:tplc="837A4926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13D1F"/>
    <w:rsid w:val="000260F4"/>
    <w:rsid w:val="00037C55"/>
    <w:rsid w:val="00066303"/>
    <w:rsid w:val="000901C6"/>
    <w:rsid w:val="00095F63"/>
    <w:rsid w:val="000A16EA"/>
    <w:rsid w:val="000B768D"/>
    <w:rsid w:val="000E130B"/>
    <w:rsid w:val="000F3268"/>
    <w:rsid w:val="00100876"/>
    <w:rsid w:val="00154025"/>
    <w:rsid w:val="00176363"/>
    <w:rsid w:val="00182B62"/>
    <w:rsid w:val="001B05AE"/>
    <w:rsid w:val="001D29D2"/>
    <w:rsid w:val="001F3838"/>
    <w:rsid w:val="00213DB3"/>
    <w:rsid w:val="002435BA"/>
    <w:rsid w:val="002439C7"/>
    <w:rsid w:val="00262923"/>
    <w:rsid w:val="00275A3E"/>
    <w:rsid w:val="00275D3F"/>
    <w:rsid w:val="0028122B"/>
    <w:rsid w:val="002855C5"/>
    <w:rsid w:val="002A2A98"/>
    <w:rsid w:val="002C013D"/>
    <w:rsid w:val="002F25C1"/>
    <w:rsid w:val="002F73DE"/>
    <w:rsid w:val="00335D24"/>
    <w:rsid w:val="00356B59"/>
    <w:rsid w:val="003828EB"/>
    <w:rsid w:val="003A0B20"/>
    <w:rsid w:val="003B48FF"/>
    <w:rsid w:val="003E0D32"/>
    <w:rsid w:val="00436A5A"/>
    <w:rsid w:val="00447B2E"/>
    <w:rsid w:val="0048777C"/>
    <w:rsid w:val="004B23B2"/>
    <w:rsid w:val="004E2CB1"/>
    <w:rsid w:val="00507F2B"/>
    <w:rsid w:val="00510100"/>
    <w:rsid w:val="005235FC"/>
    <w:rsid w:val="005371AA"/>
    <w:rsid w:val="00564CD4"/>
    <w:rsid w:val="00574A4B"/>
    <w:rsid w:val="00582349"/>
    <w:rsid w:val="00583FF4"/>
    <w:rsid w:val="00595D50"/>
    <w:rsid w:val="005A29EE"/>
    <w:rsid w:val="005A38A1"/>
    <w:rsid w:val="005A3EFC"/>
    <w:rsid w:val="005D6464"/>
    <w:rsid w:val="005D6699"/>
    <w:rsid w:val="00603BD4"/>
    <w:rsid w:val="0060756A"/>
    <w:rsid w:val="00610AB3"/>
    <w:rsid w:val="00623F5F"/>
    <w:rsid w:val="006263EF"/>
    <w:rsid w:val="0062693C"/>
    <w:rsid w:val="00646DB0"/>
    <w:rsid w:val="0066676D"/>
    <w:rsid w:val="00670F24"/>
    <w:rsid w:val="006842AE"/>
    <w:rsid w:val="006A7212"/>
    <w:rsid w:val="006B07F7"/>
    <w:rsid w:val="006B087D"/>
    <w:rsid w:val="006B3F2F"/>
    <w:rsid w:val="006B4F97"/>
    <w:rsid w:val="006C38F8"/>
    <w:rsid w:val="006D5CEA"/>
    <w:rsid w:val="006E5853"/>
    <w:rsid w:val="006F5937"/>
    <w:rsid w:val="007020FA"/>
    <w:rsid w:val="007467AC"/>
    <w:rsid w:val="00791A89"/>
    <w:rsid w:val="007A4D9A"/>
    <w:rsid w:val="007A646E"/>
    <w:rsid w:val="007C181D"/>
    <w:rsid w:val="007D2555"/>
    <w:rsid w:val="008066E6"/>
    <w:rsid w:val="00806A38"/>
    <w:rsid w:val="0081533A"/>
    <w:rsid w:val="0083122F"/>
    <w:rsid w:val="00833BFA"/>
    <w:rsid w:val="00842FEB"/>
    <w:rsid w:val="00850758"/>
    <w:rsid w:val="00887CED"/>
    <w:rsid w:val="008C60D6"/>
    <w:rsid w:val="008D4E02"/>
    <w:rsid w:val="008F07C3"/>
    <w:rsid w:val="008F6DB6"/>
    <w:rsid w:val="0093096F"/>
    <w:rsid w:val="009E3C89"/>
    <w:rsid w:val="00A25E61"/>
    <w:rsid w:val="00A3305A"/>
    <w:rsid w:val="00A33569"/>
    <w:rsid w:val="00A458DE"/>
    <w:rsid w:val="00A46441"/>
    <w:rsid w:val="00A60097"/>
    <w:rsid w:val="00A728DE"/>
    <w:rsid w:val="00A771B9"/>
    <w:rsid w:val="00A970C6"/>
    <w:rsid w:val="00A97C5A"/>
    <w:rsid w:val="00AC315C"/>
    <w:rsid w:val="00AC34D4"/>
    <w:rsid w:val="00AD1D95"/>
    <w:rsid w:val="00AE48F3"/>
    <w:rsid w:val="00AE4E7D"/>
    <w:rsid w:val="00AE722B"/>
    <w:rsid w:val="00AF4663"/>
    <w:rsid w:val="00B12F61"/>
    <w:rsid w:val="00B1388D"/>
    <w:rsid w:val="00B327DC"/>
    <w:rsid w:val="00B447A8"/>
    <w:rsid w:val="00B57E86"/>
    <w:rsid w:val="00B62537"/>
    <w:rsid w:val="00B72CD2"/>
    <w:rsid w:val="00B76A79"/>
    <w:rsid w:val="00B80C91"/>
    <w:rsid w:val="00BC4D7A"/>
    <w:rsid w:val="00BD5D5B"/>
    <w:rsid w:val="00BD7494"/>
    <w:rsid w:val="00BE684B"/>
    <w:rsid w:val="00BF358B"/>
    <w:rsid w:val="00C322BE"/>
    <w:rsid w:val="00C4131D"/>
    <w:rsid w:val="00CA760E"/>
    <w:rsid w:val="00CB6351"/>
    <w:rsid w:val="00CF3A0D"/>
    <w:rsid w:val="00D03264"/>
    <w:rsid w:val="00D14F13"/>
    <w:rsid w:val="00D223DF"/>
    <w:rsid w:val="00D22749"/>
    <w:rsid w:val="00D25C15"/>
    <w:rsid w:val="00D463E2"/>
    <w:rsid w:val="00D4718D"/>
    <w:rsid w:val="00D907BF"/>
    <w:rsid w:val="00D97DDA"/>
    <w:rsid w:val="00DD056A"/>
    <w:rsid w:val="00DD676E"/>
    <w:rsid w:val="00DE7EC3"/>
    <w:rsid w:val="00E12A1C"/>
    <w:rsid w:val="00E21DDE"/>
    <w:rsid w:val="00E274EB"/>
    <w:rsid w:val="00E74DF1"/>
    <w:rsid w:val="00EA01E8"/>
    <w:rsid w:val="00EE29CD"/>
    <w:rsid w:val="00F072B4"/>
    <w:rsid w:val="00F27948"/>
    <w:rsid w:val="00F61417"/>
    <w:rsid w:val="00F63AB2"/>
    <w:rsid w:val="00F70386"/>
    <w:rsid w:val="00F81020"/>
    <w:rsid w:val="00F82D16"/>
    <w:rsid w:val="00FB767C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F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F2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F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F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F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F2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F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F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LJEPOTE jednostavno društvo s ograničenom odgovornošću za frizerske usluge</izvorni_sadrzaj>
    <derivirana_varijabla naziv="DomainObject.Predmet.ProtustrankaFormated_1">  STUDIO LJEPOTE jednostavno društvo s ograničenom odgovornošću za frizerske usluge</derivirana_varijabla>
  </DomainObject.Predmet.ProtustrankaFormated>
  <DomainObject.Predmet.ProtustrankaFormatedOIB>
    <izvorni_sadrzaj>  STUDIO LJEPOTE jednostavno društvo s ograničenom odgovornošću za frizerske usluge, OIB 82433490890</izvorni_sadrzaj>
    <derivirana_varijabla naziv="DomainObject.Predmet.ProtustrankaFormatedOIB_1">  STUDIO LJEPOTE jednostavno društvo s ograničenom odgovornošću za frizerske usluge, OIB 82433490890</derivirana_varijabla>
  </DomainObject.Predmet.ProtustrankaFormatedOIB>
  <DomainObject.Predmet.ProtustrankaFormatedWithAdress>
    <izvorni_sadrzaj> STUDIO LJEPOTE jednostavno društvo s ograničenom odgovornošću za frizerske usluge, Mirka Viriusa 10, 48000 Koprivnica</izvorni_sadrzaj>
    <derivirana_varijabla naziv="DomainObject.Predmet.ProtustrankaFormatedWithAdress_1"> STUDIO LJEPOTE jednostavno društvo s ograničenom odgovornošću za frizerske usluge, Mirka Viriusa 10, 48000 Koprivnica</derivirana_varijabla>
  </DomainObject.Predmet.ProtustrankaFormatedWithAdress>
  <DomainObject.Predmet.ProtustrankaFormatedWithAdressOIB>
    <izvorni_sadrzaj> STUDIO LJEPOTE jednostavno društvo s ograničenom odgovornošću za frizerske usluge, OIB 82433490890, Mirka Viriusa 10, 48000 Koprivnica</izvorni_sadrzaj>
    <derivirana_varijabla naziv="DomainObject.Predmet.ProtustrankaFormatedWithAdressOIB_1"> STUDIO LJEPOTE jednostavno društvo s ograničenom odgovornošću za frizerske usluge, OIB 82433490890, Mirka Viriusa 10, 48000 Koprivnica</derivirana_varijabla>
  </DomainObject.Predmet.ProtustrankaFormatedWithAdressOIB>
  <DomainObject.Predmet.ProtustrankaWithAdress>
    <izvorni_sadrzaj>STUDIO LJEPOTE jednostavno društvo s ograničenom odgovornošću za frizerske usluge Mirka Viriusa 10, 48000 Koprivnica</izvorni_sadrzaj>
    <derivirana_varijabla naziv="DomainObject.Predmet.ProtustrankaWithAdress_1">STUDIO LJEPOTE jednostavno društvo s ograničenom odgovornošću za frizerske usluge Mirka Viriusa 10, 48000 Koprivnica</derivirana_varijabla>
  </DomainObject.Predmet.ProtustrankaWithAdress>
  <DomainObject.Predmet.ProtustrankaWithAdressOIB>
    <izvorni_sadrzaj>STUDIO LJEPOTE jednostavno društvo s ograničenom odgovornošću za frizerske usluge, OIB 82433490890, Mirka Viriusa 10, 48000 Koprivnica</izvorni_sadrzaj>
    <derivirana_varijabla naziv="DomainObject.Predmet.ProtustrankaWithAdressOIB_1">STUDIO LJEPOTE jednostavno društvo s ograničenom odgovornošću za frizerske usluge, OIB 82433490890, Mirka Viriusa 10, 48000 Koprivnica</derivirana_varijabla>
  </DomainObject.Predmet.ProtustrankaWithAdressOIB>
  <DomainObject.Predmet.ProtustrankaNazivFormated>
    <izvorni_sadrzaj>STUDIO LJEPOTE jednostavno društvo s ograničenom odgovornošću za frizerske usluge</izvorni_sadrzaj>
    <derivirana_varijabla naziv="DomainObject.Predmet.ProtustrankaNazivFormated_1">STUDIO LJEPOTE jednostavno društvo s ograničenom odgovornošću za frizerske usluge</derivirana_varijabla>
  </DomainObject.Predmet.ProtustrankaNazivFormated>
  <DomainObject.Predmet.ProtustrankaNazivFormatedOIB>
    <izvorni_sadrzaj>STUDIO LJEPOTE jednostavno društvo s ograničenom odgovornošću za frizerske usluge, OIB 82433490890</izvorni_sadrzaj>
    <derivirana_varijabla naziv="DomainObject.Predmet.ProtustrankaNazivFormatedOIB_1">STUDIO LJEPOTE jednostavno društvo s ograničenom odgovornošću za frizerske usluge, OIB 82433490890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46168.66</izvorni_sadrzaj>
    <derivirana_varijabla naziv="DomainObject.Predmet.TrenutnaVrijednost_1">46168.66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LJEPOTE jednostavno društvo s ograničenom odgovornošću za frizerske usluge</item>
    </izvorni_sadrzaj>
    <derivirana_varijabla naziv="DomainObject.Predmet.ProtuStrankaListFormated_1">
      <item>STUDIO LJEPOTE jednostavno društvo s ograničenom odgovornošću za frizerske usluge</item>
    </derivirana_varijabla>
  </DomainObject.Predmet.ProtuStrankaListFormated>
  <DomainObject.Predmet.ProtuStrankaListFormatedOIB>
    <izvorni_sadrzaj>
      <item>STUDIO LJEPOTE jednostavno društvo s ograničenom odgovornošću za frizerske usluge, OIB 82433490890</item>
    </izvorni_sadrzaj>
    <derivirana_varijabla naziv="DomainObject.Predmet.ProtuStrankaListFormatedOIB_1">
      <item>STUDIO LJEPOTE jednostavno društvo s ograničenom odgovornošću za frizerske usluge, OIB 82433490890</item>
    </derivirana_varijabla>
  </DomainObject.Predmet.ProtuStrankaListFormatedOIB>
  <DomainObject.Predmet.ProtuStrankaListFormatedWithAdress>
    <izvorni_sadrzaj>
      <item>STUDIO LJEPOTE jednostavno društvo s ograničenom odgovornošću za frizerske usluge, Mirka Viriusa 10, 48000 Koprivnica</item>
    </izvorni_sadrzaj>
    <derivirana_varijabla naziv="DomainObject.Predmet.ProtuStrankaListFormatedWithAdress_1">
      <item>STUDIO LJEPOTE jednostavno društvo s ograničenom odgovornošću za frizerske usluge, Mirka Viriusa 10, 48000 Koprivnica</item>
    </derivirana_varijabla>
  </DomainObject.Predmet.ProtuStrankaListFormatedWithAdress>
  <DomainObject.Predmet.ProtuStrankaListFormatedWithAdressOIB>
    <izvorni_sadrzaj>
      <item>STUDIO LJEPOTE jednostavno društvo s ograničenom odgovornošću za frizerske usluge, OIB 82433490890, Mirka Viriusa 10, 48000 Koprivnica</item>
    </izvorni_sadrzaj>
    <derivirana_varijabla naziv="DomainObject.Predmet.ProtuStrankaListFormatedWithAdressOIB_1">
      <item>STUDIO LJEPOTE jednostavno društvo s ograničenom odgovornošću za frizerske usluge, OIB 82433490890, Mirka Viriusa 10, 48000 Koprivnica</item>
    </derivirana_varijabla>
  </DomainObject.Predmet.ProtuStrankaListFormatedWithAdressOIB>
  <DomainObject.Predmet.ProtuStrankaListNazivFormated>
    <izvorni_sadrzaj>
      <item>STUDIO LJEPOTE jednostavno društvo s ograničenom odgovornošću za frizerske usluge</item>
    </izvorni_sadrzaj>
    <derivirana_varijabla naziv="DomainObject.Predmet.ProtuStrankaListNazivFormated_1">
      <item>STUDIO LJEPOTE jednostavno društvo s ograničenom odgovornošću za frizerske usluge</item>
    </derivirana_varijabla>
  </DomainObject.Predmet.ProtuStrankaListNazivFormated>
  <DomainObject.Predmet.ProtuStrankaListNazivFormatedOIB>
    <izvorni_sadrzaj>
      <item>STUDIO LJEPOTE jednostavno društvo s ograničenom odgovornošću za frizerske usluge, OIB 82433490890</item>
    </izvorni_sadrzaj>
    <derivirana_varijabla naziv="DomainObject.Predmet.ProtuStrankaListNazivFormatedOIB_1">
      <item>STUDIO LJEPOTE jednostavno društvo s ograničenom odgovornošću za frizerske usluge, OIB 82433490890</item>
    </derivirana_varijabla>
  </DomainObject.Predmet.ProtuStrankaListNazivFormatedOIB>
  <DomainObject.Predmet.OstaliListFormated>
    <izvorni_sadrzaj>
      <item>sudski registar</item>
      <item>Županijsko državno odvjetništvo</item>
      <item>Matija Lovković</item>
      <item>Porezna uprava - Ispostava Koprivnica</item>
    </izvorni_sadrzaj>
    <derivirana_varijabla naziv="DomainObject.Predmet.OstaliListFormated_1">
      <item>sudski registar</item>
      <item>Županijsko državno odvjetništvo</item>
      <item>Matija Lovković</item>
      <item>Porezna uprava - Ispostava Koprivnica</item>
    </derivirana_varijabla>
  </DomainObject.Predmet.OstaliListFormated>
  <DomainObject.Predmet.OstaliListFormatedOIB>
    <izvorni_sadrzaj>
      <item>sudski registar</item>
      <item>Županijsko državno odvjetništvo</item>
      <item>Matija Lovković, OIB 83340255633</item>
      <item>Porezna uprava - Ispostava Koprivnica</item>
    </izvorni_sadrzaj>
    <derivirana_varijabla naziv="DomainObject.Predmet.OstaliListFormatedOIB_1">
      <item>sudski registar</item>
      <item>Županijsko državno odvjetništvo</item>
      <item>Matija Lovković, OIB 83340255633</item>
      <item>Porezna uprava - Ispostava Koprivnica</item>
    </derivirana_varijabla>
  </DomainObject.Predmet.OstaliListFormatedOIB>
  <DomainObject.Predmet.OstaliListFormatedWithAdress>
    <izvorni_sadrzaj>
      <item>sudski registar</item>
      <item>Županijsko državno odvjetništvo</item>
      <item>Matija Lovković, Mirka Viriusa 10, 48000 Koprivnica</item>
      <item>Porezna uprava - Ispostava Koprivnica, Ulica Hrvatske državnosti 7, 48000 Koprivnica</item>
    </izvorni_sadrzaj>
    <derivirana_varijabla naziv="DomainObject.Predmet.OstaliListFormatedWithAdress_1">
      <item>sudski registar</item>
      <item>Županijsko državno odvjetništvo</item>
      <item>Matija Lovković, Mirka Viriusa 10, 48000 Koprivnica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sudski registar</item>
      <item>Županijsko državno odvjetništvo</item>
      <item>Matija Lovković, OIB 83340255633, Mirka Viriusa 10, 48000 Koprivnica</item>
      <item>Porezna uprava - Ispostava Koprivnica, Ulica Hrvatske državnosti 7, 48000 Koprivnica</item>
    </izvorni_sadrzaj>
    <derivirana_varijabla naziv="DomainObject.Predmet.OstaliListFormatedWithAdressOIB_1">
      <item>sudski registar</item>
      <item>Županijsko državno odvjetništvo</item>
      <item>Matija Lovković, OIB 83340255633, Mirka Viriusa 10, 48000 Koprivnica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sudski registar</item>
      <item>Županijsko državno odvjetništvo</item>
      <item>Matija Lovković</item>
      <item>Porezna uprava - Ispostava Koprivnica</item>
    </izvorni_sadrzaj>
    <derivirana_varijabla naziv="DomainObject.Predmet.OstaliListNazivFormated_1">
      <item>sudski registar</item>
      <item>Županijsko državno odvjetništvo</item>
      <item>Matija Lovković</item>
      <item>Porezna uprava - Ispostava Koprivnica</item>
    </derivirana_varijabla>
  </DomainObject.Predmet.OstaliListNazivFormated>
  <DomainObject.Predmet.OstaliListNazivFormatedOIB>
    <izvorni_sadrzaj>
      <item>sudski registar</item>
      <item>Županijsko državno odvjetništvo</item>
      <item>Matija Lovković, OIB 83340255633</item>
      <item>Porezna uprava - Ispostava Koprivnica</item>
    </izvorni_sadrzaj>
    <derivirana_varijabla naziv="DomainObject.Predmet.OstaliListNazivFormatedOIB_1">
      <item>sudski registar</item>
      <item>Županijsko državno odvjetništvo</item>
      <item>Matija Lovković, OIB 83340255633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LJEPOTE jednostavno društvo s ograničenom odgovornošću za frizerske usluge</izvorni_sadrzaj>
    <derivirana_varijabla naziv="DomainObject.Predmet.ProtustrankaIDrugi_1">STUDIO LJEPOTE jednostavno društvo s ograničenom odgovornošću za frizerske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STUDIO LJEPOTE jednostavno društvo s ograničenom odgovornošću za frizerske usluge, OIB 82433490890, Mirka Viriusa 10, 48000 Koprivnica</izvorni_sadrzaj>
    <derivirana_varijabla naziv="DomainObject.Predmet.ProtustrankaIDrugiAdressOIB_1">STUDIO LJEPOTE jednostavno društvo s ograničenom odgovornošću za frizerske usluge, OIB 82433490890, Mirka Viriusa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LJEPOTE jednostavno društvo s ograničenom odgovornošću za frizerske usluge</item>
      <item>sudski registar</item>
      <item>Županijsko državno odvjetništvo</item>
      <item>Matija Lovković</item>
      <item>Porezna uprava - Ispostava Koprivnica</item>
    </izvorni_sadrzaj>
    <derivirana_varijabla naziv="DomainObject.Predmet.SudioniciListNaziv_1">
      <item>Financijska agencija</item>
      <item>STUDIO LJEPOTE jednostavno društvo s ograničenom odgovornošću za frizerske usluge</item>
      <item>sudski registar</item>
      <item>Županijsko državno odvjetništvo</item>
      <item>Matija Lovković</item>
      <item>Porezna uprava - Ispostava Koprivnica</item>
    </derivirana_varijabla>
  </DomainObject.Predmet.SudioniciListNaziv>
  <DomainObject.Predmet.SudioniciListAdressOIB>
    <izvorni_sadrzaj>
      <item>Financijska agencija, OIB 85821130368</item>
      <item>STUDIO LJEPOTE jednostavno društvo s ograničenom odgovornošću za frizerske usluge, OIB 82433490890, Mirka Viriusa 10,48000 Koprivnica</item>
      <item>sudski registar</item>
      <item>Županijsko državno odvjetništvo</item>
      <item>Matija Lovković, OIB 83340255633, Mirka Viriusa 10,48000 Koprivnica</item>
      <item>Porezna uprava - Ispostava Koprivnica, Ulica Hrvatske državnosti 7,48000 Koprivnica</item>
    </izvorni_sadrzaj>
    <derivirana_varijabla naziv="DomainObject.Predmet.SudioniciListAdressOIB_1">
      <item>Financijska agencija, OIB 85821130368</item>
      <item>STUDIO LJEPOTE jednostavno društvo s ograničenom odgovornošću za frizerske usluge, OIB 82433490890, Mirka Viriusa 10,48000 Koprivnica</item>
      <item>sudski registar</item>
      <item>Županijsko državno odvjetništvo</item>
      <item>Matija Lovković, OIB 83340255633, Mirka Viriusa 10,48000 Koprivnica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82433490890</item>
      <item>, OIB null</item>
      <item>, OIB null</item>
      <item>, OIB 83340255633</item>
      <item>, OIB null</item>
    </izvorni_sadrzaj>
    <derivirana_varijabla naziv="DomainObject.Predmet.SudioniciListNazivOIB_1">
      <item>, OIB 85821130368</item>
      <item>, OIB 82433490890</item>
      <item>, OIB null</item>
      <item>, OIB null</item>
      <item>, OIB 83340255633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2834</properties:Characters>
  <properties:Lines>84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2016-08-29T08:26:00Z</dcterms:created>
  <dc:creator>Ljubica Makovec</dc:creator>
  <cp:lastModifiedBy>Nevenka Vuković</cp:lastModifiedBy>
  <cp:lastPrinted>2016-07-08T08:30:00Z</cp:lastPrinted>
  <dcterms:modified xmlns:xsi="http://www.w3.org/2001/XMLSchema-instance" xsi:type="dcterms:W3CDTF">2016-08-29T12:25:00Z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