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a602" w14:paraId="f53a602" w:rsidRDefault="00CE2352" w:rsidP="00CE2352" w:rsidR="00CE23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352" w:rsidP="00CE2352" w:rsidR="00CE235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E2352" w:rsidP="00CE2352" w:rsidR="00CE23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E2352" w:rsidP="00CE2352" w:rsidR="00CE23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E2352" w:rsidP="00CE2352" w:rsidR="00CE235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E2352" w:rsidP="00CE2352" w:rsidR="00CE235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E2352" w:rsidP="00CE2352" w:rsidR="00CE2352" w:rsidRPr="005D578C">
      <w:pPr>
        <w:jc w:val="center"/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E2352" w:rsidP="00CE2352" w:rsidR="00CE2352" w:rsidRPr="005D578C">
      <w:pPr>
        <w:rPr>
          <w:rFonts w:cs="Times New Roman" w:eastAsia="Times New Roman"/>
          <w:szCs w:val="24"/>
        </w:rPr>
      </w:pPr>
    </w:p>
    <w:p w:rsidRDefault="00CE2352" w:rsidP="00CE2352" w:rsidR="00CE235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6C1998" w:rsidRPr="006C1998">
        <w:rPr>
          <w:iCs/>
        </w:rPr>
        <w:t xml:space="preserve">na temelju prijedloga sudske savjetnice Mihaele Kaligari, </w:t>
      </w:r>
      <w:r w:rsidRPr="006C1998">
        <w:rPr>
          <w:rFonts w:cs="Times New Roman" w:eastAsia="Times New Roman"/>
          <w:szCs w:val="24"/>
        </w:rPr>
        <w:t>u skraćeno</w:t>
      </w:r>
      <w:r w:rsidR="00886017" w:rsidRPr="006C1998">
        <w:rPr>
          <w:rFonts w:cs="Times New Roman" w:eastAsia="Times New Roman"/>
          <w:szCs w:val="24"/>
        </w:rPr>
        <w:t>m</w:t>
      </w:r>
      <w:r w:rsidRPr="006C1998">
        <w:rPr>
          <w:rFonts w:cs="Times New Roman" w:eastAsia="Times New Roman"/>
          <w:szCs w:val="24"/>
        </w:rPr>
        <w:t xml:space="preserve"> stečajno</w:t>
      </w:r>
      <w:r w:rsidR="00886017" w:rsidRPr="006C1998">
        <w:rPr>
          <w:rFonts w:cs="Times New Roman" w:eastAsia="Times New Roman"/>
          <w:szCs w:val="24"/>
        </w:rPr>
        <w:t>m</w:t>
      </w:r>
      <w:r w:rsidRPr="006C1998">
        <w:rPr>
          <w:rFonts w:cs="Times New Roman" w:eastAsia="Times New Roman"/>
          <w:szCs w:val="24"/>
        </w:rPr>
        <w:t xml:space="preserve"> postupk</w:t>
      </w:r>
      <w:r w:rsidR="00886017" w:rsidRPr="006C1998">
        <w:rPr>
          <w:rFonts w:cs="Times New Roman" w:eastAsia="Times New Roman"/>
          <w:szCs w:val="24"/>
        </w:rPr>
        <w:t>u</w:t>
      </w:r>
      <w:r w:rsidRPr="006C1998">
        <w:rPr>
          <w:rFonts w:cs="Times New Roman" w:eastAsia="Times New Roman"/>
          <w:szCs w:val="24"/>
        </w:rPr>
        <w:t xml:space="preserve"> nad pravnom osobom</w:t>
      </w:r>
      <w:r w:rsidRPr="005D578C">
        <w:rPr>
          <w:rFonts w:cs="Times New Roman" w:eastAsia="Times New Roman"/>
          <w:szCs w:val="24"/>
        </w:rPr>
        <w:t xml:space="preserve"> (dužnikom)</w:t>
      </w:r>
      <w:r>
        <w:rPr>
          <w:rFonts w:cs="Times New Roman" w:eastAsia="Times New Roman"/>
          <w:szCs w:val="24"/>
        </w:rPr>
        <w:t xml:space="preserve"> AQUARIUS DOMUS d. o. o. Novigrad, Kule 14, OIB </w:t>
      </w:r>
      <w:r w:rsidRPr="00CE2352">
        <w:rPr>
          <w:rFonts w:cs="Times New Roman" w:eastAsia="Times New Roman"/>
          <w:szCs w:val="24"/>
        </w:rPr>
        <w:t>34352457008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E2352">
        <w:rPr>
          <w:rFonts w:cs="Times New Roman" w:eastAsia="Times New Roman"/>
          <w:szCs w:val="24"/>
        </w:rPr>
        <w:t>040278307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C1998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travnja 2016.</w:t>
      </w:r>
    </w:p>
    <w:p w:rsidRDefault="00CE2352" w:rsidP="00CE2352" w:rsidR="00CE2352" w:rsidRPr="005D578C">
      <w:pPr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E2352" w:rsidP="00CE2352" w:rsidR="00CE2352" w:rsidRPr="005D578C">
      <w:pPr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AQUARIUS DOMUS d. o. o. Novigrad, Kule 14, OIB </w:t>
      </w:r>
      <w:r w:rsidRPr="00CE2352">
        <w:rPr>
          <w:rFonts w:cs="Times New Roman" w:eastAsia="Times New Roman"/>
          <w:szCs w:val="24"/>
        </w:rPr>
        <w:t>34352457008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E2352">
        <w:rPr>
          <w:rFonts w:cs="Times New Roman" w:eastAsia="Times New Roman"/>
          <w:szCs w:val="24"/>
        </w:rPr>
        <w:t>040278307</w:t>
      </w:r>
      <w:r w:rsidR="006C1998">
        <w:rPr>
          <w:rFonts w:cs="Times New Roman" w:eastAsia="Times New Roman"/>
          <w:szCs w:val="24"/>
        </w:rPr>
        <w:t>.</w:t>
      </w:r>
    </w:p>
    <w:p w:rsidRDefault="00CE2352" w:rsidP="00CE2352" w:rsidR="00CE2352" w:rsidRPr="005D578C">
      <w:pPr>
        <w:rPr>
          <w:rFonts w:cs="Times New Roman" w:eastAsia="Times New Roman"/>
          <w:szCs w:val="24"/>
        </w:rPr>
      </w:pPr>
    </w:p>
    <w:p w:rsidRDefault="00CE2352" w:rsidP="00CE2352" w:rsidR="00CE235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CE2352" w:rsidP="00CE2352" w:rsidR="00CE2352">
      <w:pPr>
        <w:rPr>
          <w:rFonts w:cs="Times New Roman" w:eastAsia="Times New Roman"/>
          <w:szCs w:val="20"/>
        </w:rPr>
      </w:pPr>
    </w:p>
    <w:p w:rsidRDefault="00CE2352" w:rsidP="00CE2352" w:rsidR="00CE23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AQUARIUS DOMUS d. o. o. Novigrad, Kule 14, OIB </w:t>
      </w:r>
      <w:r w:rsidRPr="00CE2352">
        <w:rPr>
          <w:rFonts w:cs="Times New Roman" w:eastAsia="Times New Roman"/>
          <w:szCs w:val="24"/>
        </w:rPr>
        <w:t>34352457008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E2352">
        <w:rPr>
          <w:rFonts w:cs="Times New Roman" w:eastAsia="Times New Roman"/>
          <w:szCs w:val="24"/>
        </w:rPr>
        <w:t>040278307</w:t>
      </w:r>
      <w:r>
        <w:rPr>
          <w:rFonts w:cs="Times New Roman" w:eastAsia="Times New Roman"/>
          <w:szCs w:val="24"/>
        </w:rPr>
        <w:t>.</w:t>
      </w:r>
    </w:p>
    <w:p w:rsidRDefault="00CE2352" w:rsidP="00CE2352" w:rsidR="00CE2352">
      <w:pPr>
        <w:ind w:firstLine="709"/>
        <w:rPr>
          <w:rFonts w:cs="Times New Roman" w:eastAsia="Times New Roman"/>
          <w:szCs w:val="24"/>
        </w:rPr>
      </w:pPr>
    </w:p>
    <w:p w:rsidRDefault="00CE2352" w:rsidP="00CE2352" w:rsidR="00CE23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AQUARIUS DOMUS d. o. o. Novigrad, Kule 14, OIB </w:t>
      </w:r>
      <w:r w:rsidRPr="00CE2352">
        <w:rPr>
          <w:rFonts w:cs="Times New Roman" w:eastAsia="Times New Roman"/>
          <w:szCs w:val="24"/>
        </w:rPr>
        <w:t>34352457008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E2352">
        <w:rPr>
          <w:rFonts w:cs="Times New Roman" w:eastAsia="Times New Roman"/>
          <w:szCs w:val="24"/>
        </w:rPr>
        <w:t>040278307</w:t>
      </w:r>
      <w:r>
        <w:rPr>
          <w:rFonts w:cs="Times New Roman" w:eastAsia="Times New Roman"/>
          <w:szCs w:val="24"/>
        </w:rPr>
        <w:t>.</w:t>
      </w:r>
    </w:p>
    <w:p w:rsidRDefault="00CE2352" w:rsidP="00CE2352" w:rsidR="00CE2352">
      <w:pPr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E2352" w:rsidP="00CE2352" w:rsidR="00CE2352">
      <w:pPr>
        <w:ind w:firstLine="708"/>
        <w:rPr>
          <w:rFonts w:cs="Times New Roman" w:eastAsia="Times New Roman"/>
          <w:szCs w:val="24"/>
        </w:rPr>
      </w:pPr>
    </w:p>
    <w:p w:rsidRDefault="00CE2352" w:rsidP="00CE2352" w:rsidR="00CE23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886017"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AQUARIUS DOMUS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E2352" w:rsidP="00CE2352" w:rsidR="00CE235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E2352" w:rsidP="00CE2352" w:rsidR="00CE2352" w:rsidRPr="005D578C">
      <w:pPr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C1998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E2352" w:rsidP="00CE2352" w:rsidR="00CE2352">
      <w:pPr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E2352" w:rsidP="00CE2352" w:rsidR="00CE23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E2352" w:rsidP="00CE2352" w:rsidR="00CE2352">
      <w:pPr>
        <w:jc w:val="left"/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jc w:val="left"/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C1998" w:rsidP="006C1998" w:rsidR="006C1998" w:rsidRPr="006C1998">
      <w:pPr>
        <w:ind w:firstLine="708"/>
        <w:rPr>
          <w:iCs/>
        </w:rPr>
      </w:pPr>
      <w:r w:rsidRPr="006C1998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6C1998" w:rsidP="006C1998" w:rsidR="006C1998" w:rsidRPr="006C1998">
      <w:pPr>
        <w:rPr>
          <w:iCs/>
        </w:rPr>
      </w:pPr>
      <w:r w:rsidRPr="006C1998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CE2352" w:rsidP="00CE2352" w:rsidR="00CE2352">
      <w:pPr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rPr>
          <w:rFonts w:cs="Times New Roman" w:eastAsia="Times New Roman"/>
          <w:szCs w:val="24"/>
        </w:rPr>
      </w:pPr>
    </w:p>
    <w:p w:rsidRDefault="00CE2352" w:rsidP="00CE2352" w:rsidR="00CE23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E2352" w:rsidP="00CE2352" w:rsidR="00CE2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E2352" w:rsidP="00CE2352" w:rsidR="00CE2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AQUARIUS DOMUS d. o. o. Novigrad, Kule 14,</w:t>
      </w:r>
    </w:p>
    <w:p w:rsidRDefault="00CE2352" w:rsidP="00CE2352" w:rsidR="00CE2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Stefano Mazzella, R. Italija, Paularo, Via C. S. Dierico 9 i Manuela Zaccaria, R. Italija, Trieste, Strada per Longera 246, </w:t>
      </w:r>
    </w:p>
    <w:p w:rsidRDefault="00CE2352" w:rsidP="00CE2352" w:rsidR="00CE235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CE2352" w:rsidP="00CE2352" w:rsidR="00CE2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E2352" w:rsidP="00CE2352" w:rsidR="00CE235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CE2352" w:rsidP="00CE2352" w:rsidR="00CE235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E2352" w:rsidP="00CE2352" w:rsidR="00CE2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E2352" w:rsidP="00CE2352" w:rsidR="00CE23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E2352" w:rsidP="00CE2352" w:rsidR="00CE2352"/>
    <w:p w:rsidRDefault="00CE2352" w:rsidP="00CE2352" w:rsidR="00CE2352"/>
    <w:p w:rsidRDefault="00CE2352" w:rsidP="00CE2352" w:rsidR="00CE2352"/>
    <w:p w:rsidRDefault="00CE2352" w:rsidP="00CE2352" w:rsidR="00CE2352"/>
    <w:p w:rsidRDefault="00CE2352" w:rsidP="00CE2352" w:rsidR="00CE2352"/>
    <w:p w:rsidRDefault="00CE2352" w:rsidP="00CE2352" w:rsidR="00CE2352"/>
    <w:p w:rsidRDefault="006B087C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352" w:rsidP="00CE2352" w:rsidR="00CE2352">
      <w:r>
        <w:separator/>
      </w:r>
    </w:p>
  </w:endnote>
  <w:endnote w:id="0" w:type="continuationSeparator">
    <w:p w:rsidRDefault="00CE2352" w:rsidP="00CE2352" w:rsidR="00CE2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352" w:rsidP="00CE2352" w:rsidR="00CE2352">
      <w:r>
        <w:separator/>
      </w:r>
    </w:p>
  </w:footnote>
  <w:footnote w:id="0" w:type="continuationSeparator">
    <w:p w:rsidRDefault="00CE2352" w:rsidP="00CE2352" w:rsidR="00CE2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352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B087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St-46/2016-5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352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St-46/2016-5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08C7"/>
    <w:rsid w:val="005908C7"/>
    <w:rsid w:val="006B087C"/>
    <w:rsid w:val="006C1998"/>
    <w:rsid w:val="0075528E"/>
    <w:rsid w:val="0079403F"/>
    <w:rsid w:val="00886017"/>
    <w:rsid w:val="00CE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3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23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3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3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3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3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3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8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087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08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08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3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23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3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3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3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3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3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8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087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08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08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99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AQUARIUS DOMUS d.o.o. NOVIGRAD</izvorni_sadrzaj>
    <derivirana_varijabla naziv="DomainObject.Predmet.ProtustrankaFormated_1">  AQUARIUS DOMUS d.o.o. NOVIGRAD</derivirana_varijabla>
  </DomainObject.Predmet.ProtustrankaFormated>
  <DomainObject.Predmet.ProtustrankaFormatedOIB>
    <izvorni_sadrzaj>  AQUARIUS DOMUS d.o.o. NOVIGRAD, OIB 34352457008</izvorni_sadrzaj>
    <derivirana_varijabla naziv="DomainObject.Predmet.ProtustrankaFormatedOIB_1">  AQUARIUS DOMUS d.o.o. NOVIGRAD, OIB 34352457008</derivirana_varijabla>
  </DomainObject.Predmet.ProtustrankaFormatedOIB>
  <DomainObject.Predmet.ProtustrankaFormatedWithAdress>
    <izvorni_sadrzaj> AQUARIUS DOMUS d.o.o. NOVIGRAD, Kule 14, 52466 Novigrad</izvorni_sadrzaj>
    <derivirana_varijabla naziv="DomainObject.Predmet.ProtustrankaFormatedWithAdress_1"> AQUARIUS DOMUS d.o.o. NOVIGRAD, Kule 14, 52466 Novigrad</derivirana_varijabla>
  </DomainObject.Predmet.ProtustrankaFormatedWithAdress>
  <DomainObject.Predmet.ProtustrankaFormatedWithAdressOIB>
    <izvorni_sadrzaj> AQUARIUS DOMUS d.o.o. NOVIGRAD, OIB 34352457008, Kule 14, 52466 Novigrad</izvorni_sadrzaj>
    <derivirana_varijabla naziv="DomainObject.Predmet.ProtustrankaFormatedWithAdressOIB_1"> AQUARIUS DOMUS d.o.o. NOVIGRAD, OIB 34352457008, Kule 14, 52466 Novigrad</derivirana_varijabla>
  </DomainObject.Predmet.ProtustrankaFormatedWithAdressOIB>
  <DomainObject.Predmet.ProtustrankaWithAdress>
    <izvorni_sadrzaj>AQUARIUS DOMUS d.o.o. NOVIGRAD Kule 14, 52466 Novigrad</izvorni_sadrzaj>
    <derivirana_varijabla naziv="DomainObject.Predmet.ProtustrankaWithAdress_1">AQUARIUS DOMUS d.o.o. NOVIGRAD Kule 14, 52466 Novigrad</derivirana_varijabla>
  </DomainObject.Predmet.ProtustrankaWithAdress>
  <DomainObject.Predmet.ProtustrankaWithAdressOIB>
    <izvorni_sadrzaj>AQUARIUS DOMUS d.o.o. NOVIGRAD, OIB 34352457008, Kule 14, 52466 Novigrad</izvorni_sadrzaj>
    <derivirana_varijabla naziv="DomainObject.Predmet.ProtustrankaWithAdressOIB_1">AQUARIUS DOMUS d.o.o. NOVIGRAD, OIB 34352457008, Kule 14, 52466 Novigrad</derivirana_varijabla>
  </DomainObject.Predmet.ProtustrankaWithAdressOIB>
  <DomainObject.Predmet.ProtustrankaNazivFormated>
    <izvorni_sadrzaj>AQUARIUS DOMUS d.o.o. NOVIGRAD</izvorni_sadrzaj>
    <derivirana_varijabla naziv="DomainObject.Predmet.ProtustrankaNazivFormated_1">AQUARIUS DOMUS d.o.o. NOVIGRAD</derivirana_varijabla>
  </DomainObject.Predmet.ProtustrankaNazivFormated>
  <DomainObject.Predmet.ProtustrankaNazivFormatedOIB>
    <izvorni_sadrzaj>AQUARIUS DOMUS d.o.o. NOVIGRAD, OIB 34352457008</izvorni_sadrzaj>
    <derivirana_varijabla naziv="DomainObject.Predmet.ProtustrankaNazivFormatedOIB_1">AQUARIUS DOMUS d.o.o. NOVIGRAD, OIB 34352457008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83891.70</izvorni_sadrzaj>
    <derivirana_varijabla naziv="DomainObject.Predmet.TrenutnaVrijednost_1">83891.70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AQUARIUS DOMUS d.o.o. NOVIGRAD</item>
    </izvorni_sadrzaj>
    <derivirana_varijabla naziv="DomainObject.Predmet.ProtuStrankaListFormated_1">
      <item>AQUARIUS DOMUS d.o.o. NOVIGRAD</item>
    </derivirana_varijabla>
  </DomainObject.Predmet.ProtuStrankaListFormated>
  <DomainObject.Predmet.ProtuStrankaListFormatedOIB>
    <izvorni_sadrzaj>
      <item>AQUARIUS DOMUS d.o.o. NOVIGRAD, OIB 34352457008</item>
    </izvorni_sadrzaj>
    <derivirana_varijabla naziv="DomainObject.Predmet.ProtuStrankaListFormatedOIB_1">
      <item>AQUARIUS DOMUS d.o.o. NOVIGRAD, OIB 34352457008</item>
    </derivirana_varijabla>
  </DomainObject.Predmet.ProtuStrankaListFormatedOIB>
  <DomainObject.Predmet.ProtuStrankaListFormatedWithAdress>
    <izvorni_sadrzaj>
      <item>AQUARIUS DOMUS d.o.o. NOVIGRAD, Kule 14, 52466 Novigrad</item>
    </izvorni_sadrzaj>
    <derivirana_varijabla naziv="DomainObject.Predmet.ProtuStrankaListFormatedWithAdress_1">
      <item>AQUARIUS DOMUS d.o.o. NOVIGRAD, Kule 14, 52466 Novigrad</item>
    </derivirana_varijabla>
  </DomainObject.Predmet.ProtuStrankaListFormatedWithAdress>
  <DomainObject.Predmet.ProtuStrankaListFormatedWithAdressOIB>
    <izvorni_sadrzaj>
      <item>AQUARIUS DOMUS d.o.o. NOVIGRAD, OIB 34352457008, Kule 14, 52466 Novigrad</item>
    </izvorni_sadrzaj>
    <derivirana_varijabla naziv="DomainObject.Predmet.ProtuStrankaListFormatedWithAdressOIB_1">
      <item>AQUARIUS DOMUS d.o.o. NOVIGRAD, OIB 34352457008, Kule 14, 52466 Novigrad</item>
    </derivirana_varijabla>
  </DomainObject.Predmet.ProtuStrankaListFormatedWithAdressOIB>
  <DomainObject.Predmet.ProtuStrankaListNazivFormated>
    <izvorni_sadrzaj>
      <item>AQUARIUS DOMUS d.o.o. NOVIGRAD</item>
    </izvorni_sadrzaj>
    <derivirana_varijabla naziv="DomainObject.Predmet.ProtuStrankaListNazivFormated_1">
      <item>AQUARIUS DOMUS d.o.o. NOVIGRAD</item>
    </derivirana_varijabla>
  </DomainObject.Predmet.ProtuStrankaListNazivFormated>
  <DomainObject.Predmet.ProtuStrankaListNazivFormatedOIB>
    <izvorni_sadrzaj>
      <item>AQUARIUS DOMUS d.o.o. NOVIGRAD, OIB 34352457008</item>
    </izvorni_sadrzaj>
    <derivirana_varijabla naziv="DomainObject.Predmet.ProtuStrankaListNazivFormatedOIB_1">
      <item>AQUARIUS DOMUS d.o.o. NOVIGRAD, OIB 34352457008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AQUARIUS DOMUS d.o.o. NOVIGRAD</izvorni_sadrzaj>
    <derivirana_varijabla naziv="DomainObject.Predmet.ProtustrankaIDrugi_1">AQUARIUS DOMUS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AQUARIUS DOMUS d.o.o. NOVIGRAD, OIB 34352457008, Kule 14, 52466 Novigrad</izvorni_sadrzaj>
    <derivirana_varijabla naziv="DomainObject.Predmet.ProtustrankaIDrugiAdressOIB_1">AQUARIUS DOMUS d.o.o. NOVIGRAD, OIB 34352457008, Kule 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AQUARIUS DOMUS d.o.o. NOVIGRAD</item>
    </izvorni_sadrzaj>
    <derivirana_varijabla naziv="DomainObject.Predmet.SudioniciListNaziv_1">
      <item>FINANCIJSKA AGENCIJA, RC RIJEKA, PODRUŽNICA PULA, PULA</item>
      <item>AQUARIUS DOMUS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AQUARIUS DOMUS d.o.o. NOVIGRAD, OIB 34352457008, Kule 14,52466 Novigrad</item>
    </izvorni_sadrzaj>
    <derivirana_varijabla naziv="DomainObject.Predmet.SudioniciListAdressOIB_1">
      <item>FINANCIJSKA AGENCIJA, RC RIJEKA, PODRUŽNICA PULA, PULA, OIB 85821130368, Giardini 5,52100 Pula</item>
      <item>AQUARIUS DOMUS d.o.o. NOVIGRAD, OIB 34352457008, Kule 14,52466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34352457008</item>
    </izvorni_sadrzaj>
    <derivirana_varijabla naziv="DomainObject.Predmet.SudioniciListNazivOIB_1">
      <item>, OIB 85821130368</item>
      <item>, OIB 34352457008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3119</properties:Characters>
  <properties:Lines>83</properties:Lines>
  <properties:Paragraphs>30</properties:Paragraphs>
  <properties:TotalTime>7</properties:TotalTime>
  <properties:ScaleCrop>false</properties:ScaleCrop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2016-03-31T07:51:00Z</dcterms:created>
  <dc:creator>Mihaela Kaligari</dc:creator>
  <dc:description/>
  <cp:keywords/>
  <cp:lastModifiedBy>Lorena Paris Aničić</cp:lastModifiedBy>
  <dcterms:modified xmlns:xsi="http://www.w3.org/2001/XMLSchema-instance" xsi:type="dcterms:W3CDTF">2016-04-15T07:25:00Z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