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b70e" w14:paraId="261b70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803225">
        <w:rPr>
          <w:lang w:val="hr-HR"/>
        </w:rPr>
        <w:t>12</w:t>
      </w:r>
      <w:r w:rsidR="006B26CF">
        <w:rPr>
          <w:lang w:val="hr-HR"/>
        </w:rPr>
        <w:t>1</w:t>
      </w:r>
      <w:r w:rsidR="0072107E">
        <w:rPr>
          <w:lang w:val="hr-HR"/>
        </w:rPr>
        <w:t>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2107E">
        <w:rPr>
          <w:lang w:val="hr-HR"/>
        </w:rPr>
        <w:t>L2</w:t>
      </w:r>
      <w:r w:rsidR="0072107E" w:rsidRPr="0072107E">
        <w:rPr>
          <w:lang w:val="hr-HR"/>
        </w:rPr>
        <w:t>-DIZAJN</w:t>
      </w:r>
      <w:r w:rsidR="0072107E">
        <w:rPr>
          <w:lang w:val="hr-HR"/>
        </w:rPr>
        <w:t xml:space="preserve">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>štvo s ograničenom odgovornošću za</w:t>
      </w:r>
      <w:r w:rsidR="006B26CF">
        <w:rPr>
          <w:lang w:val="hr-HR"/>
        </w:rPr>
        <w:t xml:space="preserve"> </w:t>
      </w:r>
      <w:r w:rsidR="00803225">
        <w:rPr>
          <w:lang w:val="hr-HR"/>
        </w:rPr>
        <w:t>usluge</w:t>
      </w:r>
      <w:r w:rsidR="00870F00">
        <w:rPr>
          <w:lang w:val="hr-HR"/>
        </w:rPr>
        <w:t xml:space="preserve">, </w:t>
      </w:r>
      <w:r w:rsidR="0072107E">
        <w:rPr>
          <w:lang w:val="hr-HR"/>
        </w:rPr>
        <w:t>Zaprešić</w:t>
      </w:r>
      <w:r w:rsidR="006B26CF">
        <w:rPr>
          <w:lang w:val="hr-HR"/>
        </w:rPr>
        <w:t xml:space="preserve">, </w:t>
      </w:r>
      <w:r w:rsidR="00F03D21">
        <w:rPr>
          <w:lang w:val="hr-HR"/>
        </w:rPr>
        <w:t>Trg žrtava fašizma 4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F03D21">
        <w:rPr>
          <w:lang w:val="hr-HR"/>
        </w:rPr>
        <w:t>080909699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F03D21">
        <w:rPr>
          <w:lang w:val="hr-HR"/>
        </w:rPr>
        <w:t>45094239270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03225">
        <w:rPr>
          <w:lang w:val="hr-HR"/>
        </w:rPr>
        <w:t>12</w:t>
      </w:r>
      <w:r w:rsidR="006B26CF">
        <w:rPr>
          <w:lang w:val="hr-HR"/>
        </w:rPr>
        <w:t>1</w:t>
      </w:r>
      <w:r w:rsidR="0072107E">
        <w:rPr>
          <w:lang w:val="hr-HR"/>
        </w:rPr>
        <w:t>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6B26CF">
        <w:rPr>
          <w:lang w:val="hr-HR"/>
        </w:rPr>
        <w:t>2</w:t>
      </w:r>
      <w:r w:rsidR="00F03D21">
        <w:rPr>
          <w:lang w:val="hr-HR"/>
        </w:rPr>
        <w:t>8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6B26CF">
        <w:rPr>
          <w:lang w:val="hr-HR"/>
        </w:rPr>
        <w:t>ožujka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</w:t>
      </w:r>
      <w:r w:rsidR="006B26CF">
        <w:rPr>
          <w:lang w:val="hr-HR"/>
        </w:rPr>
        <w:t>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B26CF">
        <w:rPr>
          <w:lang w:val="hr-HR"/>
        </w:rPr>
        <w:t>9</w:t>
      </w:r>
      <w:r w:rsidR="003F27BA">
        <w:rPr>
          <w:lang w:val="hr-HR"/>
        </w:rPr>
        <w:t>.</w:t>
      </w:r>
      <w:r w:rsidR="00F03D21">
        <w:rPr>
          <w:lang w:val="hr-HR"/>
        </w:rPr>
        <w:t>880</w:t>
      </w:r>
      <w:r w:rsidR="00763668">
        <w:rPr>
          <w:lang w:val="hr-HR"/>
        </w:rPr>
        <w:t>,</w:t>
      </w:r>
      <w:r w:rsidR="00F03D21">
        <w:rPr>
          <w:lang w:val="hr-HR"/>
        </w:rPr>
        <w:t>30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03D21">
        <w:rPr>
          <w:lang w:val="hr-HR"/>
        </w:rPr>
        <w:t>Lovro Lulić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F03D21">
        <w:rPr>
          <w:lang w:val="hr-HR"/>
        </w:rPr>
        <w:t>Zaprešića</w:t>
      </w:r>
      <w:r w:rsidR="005D2C38">
        <w:rPr>
          <w:lang w:val="hr-HR"/>
        </w:rPr>
        <w:t xml:space="preserve">, </w:t>
      </w:r>
      <w:r w:rsidR="00F03D21">
        <w:rPr>
          <w:lang w:val="hr-HR"/>
        </w:rPr>
        <w:t>Trg žrtava fašizma 4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F03D21">
        <w:rPr>
          <w:lang w:val="hr-HR"/>
        </w:rPr>
        <w:t>09783262515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91474">
        <w:rPr>
          <w:lang w:val="hr-HR"/>
        </w:rPr>
        <w:t>01. srpnja</w:t>
      </w:r>
      <w:r w:rsidR="00A91474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A91474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B18" w:rsidR="00794B18">
      <w:r>
        <w:separator/>
      </w:r>
    </w:p>
  </w:endnote>
  <w:endnote w:id="0" w:type="continuationSeparator">
    <w:p w:rsidRDefault="00794B18" w:rsidR="00794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B18" w:rsidR="00794B18">
      <w:r>
        <w:separator/>
      </w:r>
    </w:p>
  </w:footnote>
  <w:footnote w:id="0" w:type="continuationSeparator">
    <w:p w:rsidRDefault="00794B18" w:rsidR="00794B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3B00"/>
    <w:rsid w:val="002E77A1"/>
    <w:rsid w:val="00305265"/>
    <w:rsid w:val="0032457F"/>
    <w:rsid w:val="00350850"/>
    <w:rsid w:val="003579B4"/>
    <w:rsid w:val="00357E43"/>
    <w:rsid w:val="003875AB"/>
    <w:rsid w:val="003E0954"/>
    <w:rsid w:val="003E56D2"/>
    <w:rsid w:val="003F27BA"/>
    <w:rsid w:val="00405CB4"/>
    <w:rsid w:val="00420914"/>
    <w:rsid w:val="004525DA"/>
    <w:rsid w:val="00460492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4727"/>
    <w:rsid w:val="0052619D"/>
    <w:rsid w:val="005351C7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657D6"/>
    <w:rsid w:val="00674F9D"/>
    <w:rsid w:val="006767EE"/>
    <w:rsid w:val="00676B62"/>
    <w:rsid w:val="00691F5B"/>
    <w:rsid w:val="00696CCD"/>
    <w:rsid w:val="006B26CF"/>
    <w:rsid w:val="006B32F7"/>
    <w:rsid w:val="006E7557"/>
    <w:rsid w:val="006F0325"/>
    <w:rsid w:val="00700B52"/>
    <w:rsid w:val="0072107E"/>
    <w:rsid w:val="00726680"/>
    <w:rsid w:val="00737195"/>
    <w:rsid w:val="007624A6"/>
    <w:rsid w:val="00763668"/>
    <w:rsid w:val="00794B1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F01C7C"/>
    <w:rsid w:val="00F03D21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4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7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4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7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St-1217/2016</izvorni_sadrzaj>
    <derivirana_varijabla naziv="DomainObject.Predmet.OznakaBroj_1">St-1217/2016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L2-DIZAJN j.d.o.o. zastupanog po punomoćniku Lovro Lulić</izvorni_sadrzaj>
    <derivirana_varijabla naziv="DomainObject.Predmet.ProtustrankaFormated_1">  L2-DIZAJN j.d.o.o. zastupanog po punomoćniku Lovro Lulić</derivirana_varijabla>
  </DomainObject.Predmet.ProtustrankaFormated>
  <DomainObject.Predmet.ProtustrankaFormatedOIB>
    <izvorni_sadrzaj>  L2-DIZAJN j.d.o.o., OIB 45094239270 zastupanog po punomoćniku Lovro Lulić</izvorni_sadrzaj>
    <derivirana_varijabla naziv="DomainObject.Predmet.ProtustrankaFormatedOIB_1">  L2-DIZAJN j.d.o.o., OIB 45094239270 zastupanog po punomoćniku Lovro Lulić</derivirana_varijabla>
  </DomainObject.Predmet.ProtustrankaFormatedOIB>
  <DomainObject.Predmet.ProtustrankaFormatedWithAdress>
    <izvorni_sadrzaj> L2-DIZAJN j.d.o.o., Trg žrtava fašizma 4, 10290 Zaprešić zastupanog po punomoćniku Lovro Lulić</izvorni_sadrzaj>
    <derivirana_varijabla naziv="DomainObject.Predmet.ProtustrankaFormatedWithAdress_1"> L2-DIZAJN j.d.o.o., Trg žrtava fašizma 4, 10290 Zaprešić zastupanog po punomoćniku Lovro Lulić</derivirana_varijabla>
  </DomainObject.Predmet.ProtustrankaFormatedWithAdress>
  <DomainObject.Predmet.ProtustrankaFormatedWithAdressOIB>
    <izvorni_sadrzaj> L2-DIZAJN j.d.o.o., OIB 45094239270, Trg žrtava fašizma 4, 10290 Zaprešić zastupanog po punomoćniku Lovro Lulić</izvorni_sadrzaj>
    <derivirana_varijabla naziv="DomainObject.Predmet.ProtustrankaFormatedWithAdressOIB_1"> L2-DIZAJN j.d.o.o., OIB 45094239270, Trg žrtava fašizma 4, 10290 Zaprešić zastupanog po punomoćniku Lovro Lulić</derivirana_varijabla>
  </DomainObject.Predmet.ProtustrankaFormatedWithAdressOIB>
  <DomainObject.Predmet.ProtustrankaWithAdress>
    <izvorni_sadrzaj>L2-DIZAJN j.d.o.o. Trg žrtava fašizma 4, 10290 Zaprešić</izvorni_sadrzaj>
    <derivirana_varijabla naziv="DomainObject.Predmet.ProtustrankaWithAdress_1">L2-DIZAJN j.d.o.o. Trg žrtava fašizma 4, 10290 Zaprešić</derivirana_varijabla>
  </DomainObject.Predmet.ProtustrankaWithAdress>
  <DomainObject.Predmet.ProtustrankaWithAdressOIB>
    <izvorni_sadrzaj>L2-DIZAJN j.d.o.o., OIB 45094239270, Trg žrtava fašizma 4, 10290 Zaprešić</izvorni_sadrzaj>
    <derivirana_varijabla naziv="DomainObject.Predmet.ProtustrankaWithAdressOIB_1">L2-DIZAJN j.d.o.o., OIB 45094239270, Trg žrtava fašizma 4, 10290 Zaprešić</derivirana_varijabla>
  </DomainObject.Predmet.ProtustrankaWithAdressOIB>
  <DomainObject.Predmet.ProtustrankaNazivFormated>
    <izvorni_sadrzaj>L2-DIZAJN j.d.o.o.</izvorni_sadrzaj>
    <derivirana_varijabla naziv="DomainObject.Predmet.ProtustrankaNazivFormated_1">L2-DIZAJN j.d.o.o.</derivirana_varijabla>
  </DomainObject.Predmet.ProtustrankaNazivFormated>
  <DomainObject.Predmet.ProtustrankaNazivFormatedOIB>
    <izvorni_sadrzaj>L2-DIZAJN j.d.o.o., OIB 45094239270</izvorni_sadrzaj>
    <derivirana_varijabla naziv="DomainObject.Predmet.ProtustrankaNazivFormatedOIB_1">L2-DIZAJN j.d.o.o., OIB 45094239270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L2-DIZAJN j.d.o.o. zastupanog po punomoćniku Lovro Lulić</item>
    </izvorni_sadrzaj>
    <derivirana_varijabla naziv="DomainObject.Predmet.ProtuStrankaListFormated_1">
      <item>L2-DIZAJN j.d.o.o. zastupanog po punomoćniku Lovro Lulić</item>
    </derivirana_varijabla>
  </DomainObject.Predmet.ProtuStrankaListFormated>
  <DomainObject.Predmet.ProtuStrankaListFormatedOIB>
    <izvorni_sadrzaj>
      <item>L2-DIZAJN j.d.o.o., OIB 45094239270 zastupanog po punomoćniku Lovro Lulić</item>
    </izvorni_sadrzaj>
    <derivirana_varijabla naziv="DomainObject.Predmet.ProtuStrankaListFormatedOIB_1">
      <item>L2-DIZAJN j.d.o.o., OIB 45094239270 zastupanog po punomoćniku Lovro Lulić</item>
    </derivirana_varijabla>
  </DomainObject.Predmet.ProtuStrankaListFormatedOIB>
  <DomainObject.Predmet.ProtuStrankaListFormatedWithAdress>
    <izvorni_sadrzaj>
      <item>L2-DIZAJN j.d.o.o., Trg žrtava fašizma 4, 10290 Zaprešić zastupanog po punomoćniku Lovro Lulić</item>
    </izvorni_sadrzaj>
    <derivirana_varijabla naziv="DomainObject.Predmet.ProtuStrankaListFormatedWithAdress_1">
      <item>L2-DIZAJN j.d.o.o., Trg žrtava fašizma 4, 10290 Zaprešić zastupanog po punomoćniku Lovro Lulić</item>
    </derivirana_varijabla>
  </DomainObject.Predmet.ProtuStrankaListFormatedWithAdress>
  <DomainObject.Predmet.ProtuStrankaListFormatedWithAdressOIB>
    <izvorni_sadrzaj>
      <item>L2-DIZAJN j.d.o.o., OIB 45094239270, Trg žrtava fašizma 4, 10290 Zaprešić zastupanog po punomoćniku Lovro Lulić</item>
    </izvorni_sadrzaj>
    <derivirana_varijabla naziv="DomainObject.Predmet.ProtuStrankaListFormatedWithAdressOIB_1">
      <item>L2-DIZAJN j.d.o.o., OIB 45094239270, Trg žrtava fašizma 4, 10290 Zaprešić zastupanog po punomoćniku Lovro Lulić</item>
    </derivirana_varijabla>
  </DomainObject.Predmet.ProtuStrankaListFormatedWithAdressOIB>
  <DomainObject.Predmet.ProtuStrankaListNazivFormated>
    <izvorni_sadrzaj>
      <item>L2-DIZAJN j.d.o.o.</item>
    </izvorni_sadrzaj>
    <derivirana_varijabla naziv="DomainObject.Predmet.ProtuStrankaListNazivFormated_1">
      <item>L2-DIZAJN j.d.o.o.</item>
    </derivirana_varijabla>
  </DomainObject.Predmet.ProtuStrankaListNazivFormated>
  <DomainObject.Predmet.ProtuStrankaListNazivFormatedOIB>
    <izvorni_sadrzaj>
      <item>L2-DIZAJN j.d.o.o., OIB 45094239270</item>
    </izvorni_sadrzaj>
    <derivirana_varijabla naziv="DomainObject.Predmet.ProtuStrankaListNazivFormatedOIB_1">
      <item>L2-DIZAJN j.d.o.o., OIB 45094239270</item>
    </derivirana_varijabla>
  </DomainObject.Predmet.ProtuStrankaListNazivFormatedOIB>
  <DomainObject.Predmet.OstaliListFormated>
    <izvorni_sadrzaj>
      <item>Lovro Lulić punomoćnik sudionika u postupku L2-DIZAJN j.d.o.o.</item>
    </izvorni_sadrzaj>
    <derivirana_varijabla naziv="DomainObject.Predmet.OstaliListFormated_1">
      <item>Lovro Lulić punomoćnik sudionika u postupku L2-DIZAJN j.d.o.o.</item>
    </derivirana_varijabla>
  </DomainObject.Predmet.OstaliListFormated>
  <DomainObject.Predmet.OstaliListFormatedOIB>
    <izvorni_sadrzaj>
      <item>Lovro Lulić, OIB 09783262515 punomoćnik sudionika u postupku L2-DIZAJN j.d.o.o.</item>
    </izvorni_sadrzaj>
    <derivirana_varijabla naziv="DomainObject.Predmet.OstaliListFormatedOIB_1">
      <item>Lovro Lulić, OIB 09783262515 punomoćnik sudionika u postupku L2-DIZAJN j.d.o.o.</item>
    </derivirana_varijabla>
  </DomainObject.Predmet.OstaliListFormatedOIB>
  <DomainObject.Predmet.OstaliListFormatedWithAdress>
    <izvorni_sadrzaj>
      <item>Lovro Lulić, Trg žrtava fašizma 4, 10290 Zaprešić punomoćnik sudionika u postupku L2-DIZAJN j.d.o.o.</item>
    </izvorni_sadrzaj>
    <derivirana_varijabla naziv="DomainObject.Predmet.OstaliListFormatedWithAdress_1">
      <item>Lovro Lulić, Trg žrtava fašizma 4, 10290 Zaprešić punomoćnik sudionika u postupku L2-DIZAJN j.d.o.o.</item>
    </derivirana_varijabla>
  </DomainObject.Predmet.OstaliListFormatedWithAdress>
  <DomainObject.Predmet.OstaliListFormatedWithAdressOIB>
    <izvorni_sadrzaj>
      <item>Lovro Lulić, OIB 09783262515, Trg žrtava fašizma 4, 10290 Zaprešić punomoćnik sudionika u postupku L2-DIZAJN j.d.o.o.</item>
    </izvorni_sadrzaj>
    <derivirana_varijabla naziv="DomainObject.Predmet.OstaliListFormatedWithAdressOIB_1">
      <item>Lovro Lulić, OIB 09783262515, Trg žrtava fašizma 4, 10290 Zaprešić punomoćnik sudionika u postupku L2-DIZAJN j.d.o.o.</item>
    </derivirana_varijabla>
  </DomainObject.Predmet.OstaliListFormatedWithAdressOIB>
  <DomainObject.Predmet.OstaliListNazivFormated>
    <izvorni_sadrzaj>
      <item>Lovro Lulić</item>
    </izvorni_sadrzaj>
    <derivirana_varijabla naziv="DomainObject.Predmet.OstaliListNazivFormated_1">
      <item>Lovro Lulić</item>
    </derivirana_varijabla>
  </DomainObject.Predmet.OstaliListNazivFormated>
  <DomainObject.Predmet.OstaliListNazivFormatedOIB>
    <izvorni_sadrzaj>
      <item>Lovro Lulić, OIB 09783262515</item>
    </izvorni_sadrzaj>
    <derivirana_varijabla naziv="DomainObject.Predmet.OstaliListNazivFormatedOIB_1">
      <item>Lovro Lulić, OIB 09783262515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L2-DIZAJN j.d.o.o.</izvorni_sadrzaj>
    <derivirana_varijabla naziv="DomainObject.Predmet.ProtustrankaIDrugi_1">L2-DIZAJN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L2-DIZAJN j.d.o.o., OIB 45094239270, Trg žrtava fašizma 4, 10290 Zaprešić</izvorni_sadrzaj>
    <derivirana_varijabla naziv="DomainObject.Predmet.ProtustrankaIDrugiAdressOIB_1">L2-DIZAJN j.d.o.o., OIB 45094239270, Trg žrtava fašizma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L2-DIZAJN j.d.o.o.</item>
      <item>FINA Regionalni centar Zagreb</item>
      <item>Lovro Lulić</item>
    </izvorni_sadrzaj>
    <derivirana_varijabla naziv="DomainObject.Predmet.SudioniciListNaziv_1">
      <item>L2-DIZAJN j.d.o.o.</item>
      <item>FINA Regionalni centar Zagreb</item>
      <item>Lovro Lulić</item>
    </derivirana_varijabla>
  </DomainObject.Predmet.SudioniciListNaziv>
  <DomainObject.Predmet.SudioniciListAdressOIB>
    <izvorni_sadrzaj>
      <item>L2-DIZAJN j.d.o.o., OIB 45094239270, Trg žrtava fašizma 4,10290 Zaprešić</item>
      <item>FINA Regionalni centar Zagreb, OIB 85821130368, Trg svibanjskih žrtava 1995. 1,10000 Zagreb</item>
      <item>Lovro Lulić, OIB 09783262515, Trg žrtava fašizma 4,10290 Zaprešić</item>
    </izvorni_sadrzaj>
    <derivirana_varijabla naziv="DomainObject.Predmet.SudioniciListAdressOIB_1">
      <item>L2-DIZAJN j.d.o.o., OIB 45094239270, Trg žrtava fašizma 4,10290 Zaprešić</item>
      <item>FINA Regionalni centar Zagreb, OIB 85821130368, Trg svibanjskih žrtava 1995. 1,10000 Zagreb</item>
      <item>Lovro Lulić, OIB 09783262515, Trg žrtava fašizma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45094239270</item>
      <item>, OIB 85821130368</item>
      <item>, OIB 09783262515</item>
    </izvorni_sadrzaj>
    <derivirana_varijabla naziv="DomainObject.Predmet.SudioniciListNazivOIB_1">
      <item>, OIB 45094239270</item>
      <item>, OIB 85821130368</item>
      <item>, OIB 09783262515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05A78-BB5D-4DFA-A733-F8442B606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1756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2016-07-01T05:33:00Z</dcterms:created>
  <dc:creator>ssabljic</dc:creator>
  <cp:lastModifiedBy>Miroslav Lovreković</cp:lastModifiedBy>
  <cp:lastPrinted>2016-06-30T12:21:00Z</cp:lastPrinted>
  <dcterms:modified xmlns:xsi="http://www.w3.org/2001/XMLSchema-instance" xsi:type="dcterms:W3CDTF">2016-07-01T12:37:00Z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