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0f39" w14:paraId="18b0f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455E8" w:rsidP="00C455E8" w:rsidR="00C455E8" w:rsidRPr="00C455E8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C455E8">
        <w:rPr>
          <w:rFonts w:cs="Times New Roman" w:eastAsia="Times New Roman"/>
          <w:lang w:eastAsia="hr-HR"/>
        </w:rPr>
        <w:t>Posl</w:t>
      </w:r>
      <w:proofErr w:type="spellEnd"/>
      <w:r w:rsidRPr="00C455E8">
        <w:rPr>
          <w:rFonts w:cs="Times New Roman" w:eastAsia="Times New Roman"/>
          <w:lang w:eastAsia="hr-HR"/>
        </w:rPr>
        <w:t>. br.: 1 St-23/2015-93</w:t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REPUBLIKA HRVATSKA</w:t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TRGOVAČKI SUD U ZADRU</w:t>
      </w:r>
      <w:r w:rsidRPr="00C455E8">
        <w:rPr>
          <w:rFonts w:cs="Times New Roman" w:eastAsia="Times New Roman"/>
          <w:lang w:eastAsia="hr-HR"/>
        </w:rPr>
        <w:tab/>
      </w:r>
      <w:r w:rsidRPr="00C455E8">
        <w:rPr>
          <w:rFonts w:cs="Times New Roman" w:eastAsia="Times New Roman"/>
          <w:lang w:eastAsia="hr-HR"/>
        </w:rPr>
        <w:tab/>
      </w:r>
      <w:r w:rsidRPr="00C455E8">
        <w:rPr>
          <w:rFonts w:cs="Times New Roman" w:eastAsia="Times New Roman"/>
          <w:lang w:eastAsia="hr-HR"/>
        </w:rPr>
        <w:tab/>
      </w:r>
      <w:r w:rsidRPr="00C455E8">
        <w:rPr>
          <w:rFonts w:cs="Times New Roman" w:eastAsia="Times New Roman"/>
          <w:lang w:eastAsia="hr-HR"/>
        </w:rPr>
        <w:tab/>
      </w:r>
      <w:r w:rsidRPr="00C455E8">
        <w:rPr>
          <w:rFonts w:cs="Times New Roman" w:eastAsia="Times New Roman"/>
          <w:lang w:eastAsia="hr-HR"/>
        </w:rPr>
        <w:tab/>
      </w:r>
      <w:r w:rsidRPr="00C455E8">
        <w:rPr>
          <w:rFonts w:cs="Times New Roman" w:eastAsia="Times New Roman"/>
          <w:lang w:eastAsia="hr-HR"/>
        </w:rPr>
        <w:tab/>
      </w:r>
      <w:r w:rsidRPr="00C455E8">
        <w:rPr>
          <w:rFonts w:cs="Times New Roman" w:eastAsia="Times New Roman"/>
          <w:lang w:eastAsia="hr-HR"/>
        </w:rPr>
        <w:tab/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 xml:space="preserve">Dr. Franje Tuđmana 35 </w:t>
      </w:r>
    </w:p>
    <w:p w:rsidRDefault="00C455E8" w:rsidP="00C455E8" w:rsidR="00C455E8" w:rsidRPr="00C455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jc w:val="center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U   I M E   R E P U B L I K E   H R V A T S K E</w:t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jc w:val="center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Z A K L J U Č A K</w:t>
      </w:r>
    </w:p>
    <w:p w:rsidRDefault="00C455E8" w:rsidP="00C455E8" w:rsidR="00C455E8" w:rsidRPr="00C455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 xml:space="preserve">Trgovački sud u Zadru u ime Republike Hrvatske, OIB: 39670464653, po sucu ovog suda Ardeni </w:t>
      </w:r>
      <w:proofErr w:type="spellStart"/>
      <w:r w:rsidRPr="00C455E8">
        <w:rPr>
          <w:rFonts w:cs="Times New Roman" w:eastAsia="Times New Roman"/>
          <w:lang w:eastAsia="hr-HR"/>
        </w:rPr>
        <w:t>Bajlo</w:t>
      </w:r>
      <w:proofErr w:type="spellEnd"/>
      <w:r w:rsidRPr="00C455E8">
        <w:rPr>
          <w:rFonts w:cs="Times New Roman" w:eastAsia="Times New Roman"/>
          <w:lang w:eastAsia="hr-HR"/>
        </w:rPr>
        <w:t>, u stečajnom postupku nad stečajnim dužnikom FUZUL INTERNATIONAL d.o.o. Zadar u stečaju, zastupanom po stečajnom upravitelju Antunu Kovačeviću, dana 23. ožujka 2017.,</w:t>
      </w:r>
    </w:p>
    <w:p w:rsidRDefault="00C455E8" w:rsidP="00C455E8" w:rsidR="00C455E8" w:rsidRPr="00C45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jc w:val="center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z a k l j u č i o    j e</w:t>
      </w:r>
    </w:p>
    <w:p w:rsidRDefault="00C455E8" w:rsidP="00C455E8" w:rsidR="00C455E8" w:rsidRPr="00C45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Nalaže se Financijskoj agenciji postupiti po zahtjevu za prodaju nekretnina u stečajnom postupku koji se pred ovim sudom vodi pod posl.br. St-23/2015-85 od 11. siječnja 2017.</w:t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keepNext/>
        <w:overflowPunct w:val="false"/>
        <w:autoSpaceDE w:val="false"/>
        <w:autoSpaceDN w:val="false"/>
        <w:adjustRightInd w:val="false"/>
        <w:spacing w:after="0"/>
        <w:jc w:val="center"/>
        <w:outlineLvl w:val="1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 xml:space="preserve"> Obrazloženje</w:t>
      </w:r>
    </w:p>
    <w:p w:rsidRDefault="00C455E8" w:rsidP="00C455E8" w:rsidR="00C455E8" w:rsidRPr="00C455E8">
      <w:pPr>
        <w:spacing w:after="0"/>
        <w:rPr>
          <w:rFonts w:cs="Times New Roman" w:eastAsia="Times New Roman"/>
          <w:b/>
          <w:lang w:eastAsia="hr-HR"/>
        </w:rPr>
      </w:pPr>
    </w:p>
    <w:p w:rsidRDefault="00C455E8" w:rsidP="00C455E8" w:rsidR="00C455E8" w:rsidRPr="00C455E8">
      <w:pPr>
        <w:spacing w:after="0"/>
        <w:jc w:val="both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ab/>
        <w:t>Rješenjem ovog Trgovačkog suda u Zadru posl.br. St-23/2015-23 od 26. veljače 2016. godine otvoren je stečajni postupak nad dužnikom, a rješenjem posl.br. St-23/2015-78 od 14. prosinca 2016. godine određena je prodaja imovine u stečajnom postupku, te je na temelju navedenih odluka dostavljen Financijskoj agenciji zahtjev od 11. siječnja 2017. godine za prodaju imovine.</w:t>
      </w:r>
    </w:p>
    <w:p w:rsidRDefault="00C455E8" w:rsidP="00C455E8" w:rsidR="00C455E8" w:rsidRPr="00C455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 xml:space="preserve">Financijska agencija u dopisu klasa: O/110-10/17-01/25, </w:t>
      </w:r>
      <w:proofErr w:type="spellStart"/>
      <w:r w:rsidRPr="00C455E8">
        <w:rPr>
          <w:rFonts w:cs="Times New Roman" w:eastAsia="Times New Roman"/>
          <w:lang w:eastAsia="hr-HR"/>
        </w:rPr>
        <w:t>Ur.broj</w:t>
      </w:r>
      <w:proofErr w:type="spellEnd"/>
      <w:r w:rsidRPr="00C455E8">
        <w:rPr>
          <w:rFonts w:cs="Times New Roman" w:eastAsia="Times New Roman"/>
          <w:lang w:eastAsia="hr-HR"/>
        </w:rPr>
        <w:t>: 04-09-17-10 od 25. siječnja 2017. godine (list spisa 273) navodi da na račun Financijske agencije nije evidentirana uplata stečajnog upravitelja u ime i za račun stečajnog dužnika na ime predujma za pokriće troškova provedbe prodaje elektroničkom javnom dražbom.</w:t>
      </w:r>
    </w:p>
    <w:p w:rsidRDefault="00C455E8" w:rsidP="00C455E8" w:rsidR="00C455E8" w:rsidRPr="00C455E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455E8">
        <w:rPr>
          <w:rFonts w:cs="Times New Roman" w:eastAsia="Times New Roman"/>
          <w:lang w:eastAsia="hr-HR"/>
        </w:rPr>
        <w:tab/>
        <w:t>Prema čl. 247. Stečajnog zakona (Narodne novine 71/2015,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C455E8" w:rsidP="00C455E8" w:rsidR="00C455E8" w:rsidRPr="00C455E8">
      <w:pPr>
        <w:spacing w:after="0"/>
        <w:jc w:val="both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 xml:space="preserve"> </w:t>
      </w:r>
      <w:r w:rsidRPr="00C455E8">
        <w:rPr>
          <w:rFonts w:cs="Times New Roman" w:eastAsia="Times New Roman"/>
          <w:lang w:eastAsia="hr-HR"/>
        </w:rPr>
        <w:tab/>
        <w:t xml:space="preserve">Prema Pravilniku o načinu i postupku provedbe prodaje nekretnina i pokretnina u ovršnom postupku (Narodne novine 156/2014) Financijska agencija će ovrhovoditelja pozvati platiti predujam za troškove provedbe prodaje elektroničkom javnom dražbom. U konkretnom slučaju stečajni dužnik, ili stečajni upravitelj stečajnog dužnika, a posebno sud koji je podnio </w:t>
      </w:r>
      <w:r w:rsidRPr="00C455E8">
        <w:rPr>
          <w:rFonts w:cs="Times New Roman" w:eastAsia="Times New Roman"/>
          <w:lang w:eastAsia="hr-HR"/>
        </w:rPr>
        <w:lastRenderedPageBreak/>
        <w:t xml:space="preserve">zahtjev, nisu ovrhovoditelji. Stečajni postupak je generalna ovrha, pa stečajni dužnik (i nitko drugi, tj. sud ili stečajni upravitelj) može samo imati status </w:t>
      </w:r>
      <w:proofErr w:type="spellStart"/>
      <w:r w:rsidRPr="00C455E8">
        <w:rPr>
          <w:rFonts w:cs="Times New Roman" w:eastAsia="Times New Roman"/>
          <w:lang w:eastAsia="hr-HR"/>
        </w:rPr>
        <w:t>ovršenika</w:t>
      </w:r>
      <w:proofErr w:type="spellEnd"/>
      <w:r w:rsidRPr="00C455E8">
        <w:rPr>
          <w:rFonts w:cs="Times New Roman" w:eastAsia="Times New Roman"/>
          <w:lang w:eastAsia="hr-HR"/>
        </w:rPr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zakonskoj obvezi unovčenja nekretnine (stečajne mase), a ne o slobodnom raspolaganju ovrhovoditelja. Troškovi unovčenja će se namiriti iz postignute </w:t>
      </w:r>
      <w:proofErr w:type="spellStart"/>
      <w:r w:rsidRPr="00C455E8">
        <w:rPr>
          <w:rFonts w:cs="Times New Roman" w:eastAsia="Times New Roman"/>
          <w:lang w:eastAsia="hr-HR"/>
        </w:rPr>
        <w:t>kupovnine</w:t>
      </w:r>
      <w:proofErr w:type="spellEnd"/>
      <w:r w:rsidRPr="00C455E8">
        <w:rPr>
          <w:rFonts w:cs="Times New Roman" w:eastAsia="Times New Roman"/>
          <w:lang w:eastAsia="hr-HR"/>
        </w:rPr>
        <w:t xml:space="preserve">, a sve sukladno Stečajnom zakonu koji je u ovom slučaju </w:t>
      </w:r>
      <w:proofErr w:type="spellStart"/>
      <w:r w:rsidRPr="00C455E8">
        <w:rPr>
          <w:rFonts w:cs="Times New Roman" w:eastAsia="Times New Roman"/>
          <w:lang w:eastAsia="hr-HR"/>
        </w:rPr>
        <w:t>lex</w:t>
      </w:r>
      <w:proofErr w:type="spellEnd"/>
      <w:r w:rsidRPr="00C455E8">
        <w:rPr>
          <w:rFonts w:cs="Times New Roman" w:eastAsia="Times New Roman"/>
          <w:lang w:eastAsia="hr-HR"/>
        </w:rPr>
        <w:t xml:space="preserve"> </w:t>
      </w:r>
      <w:proofErr w:type="spellStart"/>
      <w:r w:rsidRPr="00C455E8">
        <w:rPr>
          <w:rFonts w:cs="Times New Roman" w:eastAsia="Times New Roman"/>
          <w:lang w:eastAsia="hr-HR"/>
        </w:rPr>
        <w:t>specialis</w:t>
      </w:r>
      <w:proofErr w:type="spellEnd"/>
      <w:r w:rsidRPr="00C455E8">
        <w:rPr>
          <w:rFonts w:cs="Times New Roman" w:eastAsia="Times New Roman"/>
          <w:lang w:eastAsia="hr-HR"/>
        </w:rPr>
        <w:t>.</w:t>
      </w:r>
    </w:p>
    <w:p w:rsidRDefault="00C455E8" w:rsidP="00C455E8" w:rsidR="00C455E8" w:rsidRPr="00C455E8">
      <w:pPr>
        <w:spacing w:after="0"/>
        <w:jc w:val="both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ab/>
        <w:t>Zbog navedenog, na temelju spomenutog propisa i čl. 247., u svezi s čl. 18. Stečajnog zakona, odlučeno je kao u izreci.</w:t>
      </w:r>
    </w:p>
    <w:p w:rsidRDefault="00C455E8" w:rsidP="00C455E8" w:rsidR="00C455E8" w:rsidRPr="00C45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jc w:val="center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U Zadru, 23. ožujka 2017.</w:t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jc w:val="right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b/>
          <w:lang w:eastAsia="hr-HR"/>
        </w:rPr>
        <w:tab/>
      </w:r>
      <w:r w:rsidRPr="00C455E8">
        <w:rPr>
          <w:rFonts w:cs="Times New Roman" w:eastAsia="Times New Roman"/>
          <w:b/>
          <w:lang w:eastAsia="hr-HR"/>
        </w:rPr>
        <w:tab/>
      </w:r>
      <w:r w:rsidRPr="00C455E8">
        <w:rPr>
          <w:rFonts w:cs="Times New Roman" w:eastAsia="Times New Roman"/>
          <w:b/>
          <w:lang w:eastAsia="hr-HR"/>
        </w:rPr>
        <w:tab/>
      </w:r>
      <w:r w:rsidRPr="00C455E8">
        <w:rPr>
          <w:rFonts w:cs="Times New Roman" w:eastAsia="Times New Roman"/>
          <w:b/>
          <w:lang w:eastAsia="hr-HR"/>
        </w:rPr>
        <w:tab/>
      </w:r>
      <w:r w:rsidRPr="00C455E8">
        <w:rPr>
          <w:rFonts w:cs="Times New Roman" w:eastAsia="Times New Roman"/>
          <w:b/>
          <w:lang w:eastAsia="hr-HR"/>
        </w:rPr>
        <w:tab/>
      </w:r>
      <w:r w:rsidRPr="00C455E8">
        <w:rPr>
          <w:rFonts w:cs="Times New Roman" w:eastAsia="Times New Roman"/>
          <w:b/>
          <w:lang w:eastAsia="hr-HR"/>
        </w:rPr>
        <w:tab/>
      </w:r>
      <w:r w:rsidRPr="00C455E8">
        <w:rPr>
          <w:rFonts w:cs="Times New Roman" w:eastAsia="Times New Roman"/>
          <w:b/>
          <w:lang w:eastAsia="hr-HR"/>
        </w:rPr>
        <w:tab/>
      </w:r>
      <w:r w:rsidRPr="00C455E8">
        <w:rPr>
          <w:rFonts w:cs="Times New Roman" w:eastAsia="Times New Roman"/>
          <w:b/>
          <w:lang w:eastAsia="hr-HR"/>
        </w:rPr>
        <w:tab/>
      </w:r>
      <w:r w:rsidRPr="00C455E8">
        <w:rPr>
          <w:rFonts w:cs="Times New Roman" w:eastAsia="Times New Roman"/>
          <w:lang w:eastAsia="hr-HR"/>
        </w:rPr>
        <w:t>Sutkinja:</w:t>
      </w:r>
    </w:p>
    <w:p w:rsidRDefault="00C455E8" w:rsidP="00C455E8" w:rsidR="00C455E8" w:rsidRPr="00C455E8">
      <w:pPr>
        <w:spacing w:after="0"/>
        <w:jc w:val="right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 xml:space="preserve">Ardena </w:t>
      </w:r>
      <w:proofErr w:type="spellStart"/>
      <w:r w:rsidRPr="00C455E8">
        <w:rPr>
          <w:rFonts w:cs="Times New Roman" w:eastAsia="Times New Roman"/>
          <w:lang w:eastAsia="hr-HR"/>
        </w:rPr>
        <w:t>Bajlo</w:t>
      </w:r>
      <w:proofErr w:type="spellEnd"/>
    </w:p>
    <w:p w:rsidRDefault="00C455E8" w:rsidP="00C455E8" w:rsidR="00C455E8" w:rsidRPr="00C455E8">
      <w:pPr>
        <w:spacing w:after="0"/>
        <w:rPr>
          <w:rFonts w:cs="Times New Roman" w:eastAsia="Times New Roman"/>
          <w:b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b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POUKA O PRAVNOM LIJEKU</w:t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 xml:space="preserve">Protiv ovog zaključka nije dopušteno je izjaviti žalbu. </w:t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DNA:</w:t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- Financijska agencija RC Split,  putem e oglasne ploče,</w:t>
      </w:r>
    </w:p>
    <w:p w:rsidRDefault="00C455E8" w:rsidP="00C455E8" w:rsidR="00C455E8" w:rsidRPr="00C455E8">
      <w:pPr>
        <w:spacing w:after="0"/>
        <w:rPr>
          <w:rFonts w:cs="Times New Roman" w:eastAsia="Times New Roman"/>
          <w:lang w:eastAsia="hr-HR"/>
        </w:rPr>
      </w:pPr>
      <w:r w:rsidRPr="00C455E8">
        <w:rPr>
          <w:rFonts w:cs="Times New Roman" w:eastAsia="Times New Roman"/>
          <w:lang w:eastAsia="hr-HR"/>
        </w:rPr>
        <w:t>- stečajni upravitelj, putem e oglasne ploče.</w:t>
      </w:r>
    </w:p>
    <w:p w:rsidRDefault="00C455E8" w:rsidP="00C455E8" w:rsidR="00C455E8" w:rsidRPr="00C455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5E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780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St-23/2015-101</izvorni_sadrzaj>
    <derivirana_varijabla naziv="DomainObject.Oznaka_1">St-23/2015-101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St-23/2015-101</izvorni_sadrzaj>
    <derivirana_varijabla naziv="DomainObject.PoslovniBrojDokumenta_1">St-23/2015-101</derivirana_varijabla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EE344-B768-4184-9C17-108D63825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2562</properties:Characters>
  <properties:Lines>77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2017-03-23T12:13:00Z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St-23/2015-101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