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d19b" w14:paraId="8c4d19b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12385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1E1CAE" w:rsidRPr="001E1CAE">
        <w:t>ZOVAK &amp; SINOVI d.o.o. za završne radove u građevinarstvu, projektiranje i opremanje interijera, skraćena tvrtka: ZOVAK &amp; SINOVI d.o.o., Donji Andrijevci, Posavska 10, OIB 99986564121</w:t>
      </w:r>
      <w:r w:rsidR="00123855">
        <w:t>, dana</w:t>
      </w:r>
      <w:r w:rsidR="007515A3">
        <w:t xml:space="preserve"> </w:t>
      </w:r>
      <w:r w:rsidR="001E1CAE">
        <w:t>04</w:t>
      </w:r>
      <w:r w:rsidR="00A14A8E">
        <w:t>. rujna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E1CAE" w:rsidP="00132969" w:rsidR="001E1CAE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17795C" w:rsidRPr="0017795C">
        <w:t>ZOVAK &amp; SINOVI d.o.o. za završne radove u građevinarstvu, projektiranje i opremanje interijera, skraćena tvrtka: ZOVAK &amp; SINOVI d.o.o., Donji Andrijevci, Posavska 10, OIB 99986564121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BA5B41">
      <w:pPr>
        <w:ind w:firstLine="1440"/>
        <w:jc w:val="both"/>
      </w:pPr>
      <w:r>
        <w:t>2.Za s</w:t>
      </w:r>
      <w:r w:rsidR="0068262A">
        <w:t>tečajnog upravitelja imenuje se</w:t>
      </w:r>
      <w:r w:rsidR="00702567">
        <w:t xml:space="preserve"> </w:t>
      </w:r>
      <w:r w:rsidR="00330833" w:rsidRPr="00BA5B41">
        <w:t>Maša Šoštarko</w:t>
      </w:r>
      <w:r w:rsidR="00E35473" w:rsidRPr="00BA5B41">
        <w:t xml:space="preserve"> </w:t>
      </w:r>
      <w:r w:rsidR="00034F0E" w:rsidRPr="00BA5B41">
        <w:t xml:space="preserve">iz </w:t>
      </w:r>
      <w:r w:rsidR="00330833" w:rsidRPr="00BA5B41">
        <w:t>Osijeka</w:t>
      </w:r>
      <w:r w:rsidR="00C36715" w:rsidRPr="00BA5B41">
        <w:t xml:space="preserve">, </w:t>
      </w:r>
      <w:r w:rsidR="00330833" w:rsidRPr="00BA5B41">
        <w:t>Brodska</w:t>
      </w:r>
      <w:r w:rsidR="00034F0E" w:rsidRPr="00BA5B41">
        <w:t xml:space="preserve"> </w:t>
      </w:r>
      <w:r w:rsidR="00330833" w:rsidRPr="00BA5B41">
        <w:t>26</w:t>
      </w:r>
      <w:r w:rsidR="00C36715" w:rsidRPr="00BA5B41">
        <w:t xml:space="preserve">, OIB </w:t>
      </w:r>
      <w:r w:rsidR="00BA5B41" w:rsidRPr="00BA5B41">
        <w:t>30793582245</w:t>
      </w:r>
      <w:r w:rsidR="00C36715" w:rsidRPr="00BA5B41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17795C" w:rsidRPr="0017795C">
        <w:t>ZOVAK &amp; SINOVI d.o.o. za završne radove u građevinarstvu, projektiranje i opremanje interijera, skraćena tvrtka: ZOVAK &amp; SINOVI d.o.o., Donji Andrijevci, Posavska 10, OIB 99986564121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17795C" w:rsidRPr="0017795C">
        <w:t>ZOVAK &amp; SINOVI d.o.o. za završne radove u građevinarstvu, projektiranje i opremanje interijera, skraćena tvrtka: ZOVAK &amp; SINOVI d.o.o., Donji Andrijevci, Posavska 10, OIB 99986564121</w:t>
      </w:r>
      <w:r w:rsidR="00EA2F6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  <w:r w:rsidR="0017795C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B85967">
        <w:t xml:space="preserve">05. </w:t>
      </w:r>
      <w:r w:rsidR="00EA2F6E">
        <w:t xml:space="preserve">srpnja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DC0D67">
        <w:t>04</w:t>
      </w:r>
      <w:r w:rsidR="00F0147F">
        <w:t>. rujna</w:t>
      </w:r>
      <w:r w:rsidR="005E3B84" w:rsidRPr="00EE71C4">
        <w:t xml:space="preserve">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DC0D67">
        <w:t>3.611.797,66</w:t>
      </w:r>
      <w:r w:rsidR="00C87AC0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D84433">
      <w:pPr>
        <w:jc w:val="center"/>
      </w:pPr>
      <w:r>
        <w:t>U S</w:t>
      </w:r>
      <w:r w:rsidR="00703938">
        <w:t xml:space="preserve">lavonskom Brodu, </w:t>
      </w:r>
      <w:r w:rsidR="00B44534">
        <w:t>04</w:t>
      </w:r>
      <w:r w:rsidR="00310D64">
        <w:t>. rujna</w:t>
      </w:r>
      <w:r w:rsidR="00D66FB6">
        <w:t xml:space="preserve"> 201</w:t>
      </w:r>
      <w:r w:rsidR="007820CB">
        <w:t>8</w:t>
      </w:r>
      <w:r>
        <w:t>. godine</w:t>
      </w:r>
    </w:p>
    <w:p w:rsidRDefault="00470D6A" w:rsidP="00111FB5" w:rsidR="00470D6A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DD6096">
        <w:t xml:space="preserve">  </w:t>
      </w:r>
      <w:r w:rsidR="00C1614F">
        <w:t xml:space="preserve">  </w:t>
      </w:r>
      <w:r w:rsidR="00B10653">
        <w:t xml:space="preserve"> </w:t>
      </w:r>
      <w:r w:rsidR="00F00402">
        <w:t>Stečajna sutkinja</w:t>
      </w:r>
    </w:p>
    <w:p w:rsidRDefault="00F00402" w:rsidP="00F224AC" w:rsidR="00D84433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 w:rsidR="009E0BFE">
        <w:t xml:space="preserve"> </w:t>
      </w:r>
      <w:r w:rsidR="00F224AC">
        <w:t xml:space="preserve">  </w:t>
      </w:r>
      <w:r w:rsidR="009E0BFE">
        <w:t xml:space="preserve"> </w:t>
      </w:r>
      <w:r w:rsidR="00F34B8E">
        <w:t xml:space="preserve">  </w:t>
      </w:r>
      <w:r>
        <w:t>Mirna Vujčić</w:t>
      </w:r>
      <w:r w:rsidR="005904DA"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0C1" w:rsidR="007420C1">
      <w:r>
        <w:separator/>
      </w:r>
    </w:p>
  </w:endnote>
  <w:endnote w:id="0" w:type="continuationSeparator">
    <w:p w:rsidRDefault="007420C1" w:rsidR="00742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0C1" w:rsidR="007420C1">
      <w:r>
        <w:separator/>
      </w:r>
    </w:p>
  </w:footnote>
  <w:footnote w:id="0" w:type="continuationSeparator">
    <w:p w:rsidRDefault="007420C1" w:rsidR="00742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D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9B4F14">
      <w:rPr>
        <w:b/>
      </w:rPr>
      <w:t>960</w:t>
    </w:r>
    <w:r w:rsidR="008274CB">
      <w:rPr>
        <w:b/>
      </w:rPr>
      <w:t>/2018-</w:t>
    </w:r>
    <w:r w:rsidR="00FF28FC">
      <w:rPr>
        <w:b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1E1CAE">
      <w:rPr>
        <w:b/>
      </w:rPr>
      <w:t>960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FF28FC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0BFD"/>
    <w:rsid w:val="00005F78"/>
    <w:rsid w:val="00011913"/>
    <w:rsid w:val="00020417"/>
    <w:rsid w:val="00022715"/>
    <w:rsid w:val="00034F0E"/>
    <w:rsid w:val="00035806"/>
    <w:rsid w:val="0004248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4491B"/>
    <w:rsid w:val="00152E0E"/>
    <w:rsid w:val="0016117B"/>
    <w:rsid w:val="0016405B"/>
    <w:rsid w:val="00174C7D"/>
    <w:rsid w:val="00175490"/>
    <w:rsid w:val="0017795C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1CAE"/>
    <w:rsid w:val="001E20A3"/>
    <w:rsid w:val="001F3A4F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E0CFA"/>
    <w:rsid w:val="002E7797"/>
    <w:rsid w:val="002F214A"/>
    <w:rsid w:val="002F5765"/>
    <w:rsid w:val="002F62F6"/>
    <w:rsid w:val="00303630"/>
    <w:rsid w:val="00310D64"/>
    <w:rsid w:val="00314599"/>
    <w:rsid w:val="00315A80"/>
    <w:rsid w:val="00327888"/>
    <w:rsid w:val="0033069D"/>
    <w:rsid w:val="00330833"/>
    <w:rsid w:val="003357C9"/>
    <w:rsid w:val="00337924"/>
    <w:rsid w:val="00346CC3"/>
    <w:rsid w:val="0035583B"/>
    <w:rsid w:val="00363213"/>
    <w:rsid w:val="003659C6"/>
    <w:rsid w:val="00370DCD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2A1C"/>
    <w:rsid w:val="00423E79"/>
    <w:rsid w:val="00435AC3"/>
    <w:rsid w:val="00442FDD"/>
    <w:rsid w:val="00443163"/>
    <w:rsid w:val="00463FBA"/>
    <w:rsid w:val="004641A6"/>
    <w:rsid w:val="004678D6"/>
    <w:rsid w:val="00470A88"/>
    <w:rsid w:val="00470D6A"/>
    <w:rsid w:val="00483D15"/>
    <w:rsid w:val="0048761C"/>
    <w:rsid w:val="00491E6A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6F4EFF"/>
    <w:rsid w:val="00701827"/>
    <w:rsid w:val="00702567"/>
    <w:rsid w:val="00703938"/>
    <w:rsid w:val="007121A8"/>
    <w:rsid w:val="00722E69"/>
    <w:rsid w:val="0072644F"/>
    <w:rsid w:val="007300B5"/>
    <w:rsid w:val="007314AE"/>
    <w:rsid w:val="00732E3F"/>
    <w:rsid w:val="00733C42"/>
    <w:rsid w:val="00735081"/>
    <w:rsid w:val="007420C1"/>
    <w:rsid w:val="007515A3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D4457"/>
    <w:rsid w:val="007E7A55"/>
    <w:rsid w:val="007F7BE4"/>
    <w:rsid w:val="00800F3B"/>
    <w:rsid w:val="0080307F"/>
    <w:rsid w:val="008062E9"/>
    <w:rsid w:val="00816600"/>
    <w:rsid w:val="008274CB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4B1F"/>
    <w:rsid w:val="008A681F"/>
    <w:rsid w:val="008C042B"/>
    <w:rsid w:val="008D2527"/>
    <w:rsid w:val="009019EE"/>
    <w:rsid w:val="00905C45"/>
    <w:rsid w:val="009135EF"/>
    <w:rsid w:val="00917A95"/>
    <w:rsid w:val="00921726"/>
    <w:rsid w:val="00942E1D"/>
    <w:rsid w:val="009458D8"/>
    <w:rsid w:val="00961BE6"/>
    <w:rsid w:val="00962A87"/>
    <w:rsid w:val="00963F18"/>
    <w:rsid w:val="0096689E"/>
    <w:rsid w:val="00977391"/>
    <w:rsid w:val="00983065"/>
    <w:rsid w:val="00993DC7"/>
    <w:rsid w:val="009A2710"/>
    <w:rsid w:val="009A34A3"/>
    <w:rsid w:val="009A37D8"/>
    <w:rsid w:val="009A4537"/>
    <w:rsid w:val="009B282F"/>
    <w:rsid w:val="009B4F14"/>
    <w:rsid w:val="009C0DD6"/>
    <w:rsid w:val="009E0BFE"/>
    <w:rsid w:val="00A12410"/>
    <w:rsid w:val="00A14A8E"/>
    <w:rsid w:val="00A14DF8"/>
    <w:rsid w:val="00A30584"/>
    <w:rsid w:val="00A326A6"/>
    <w:rsid w:val="00A35289"/>
    <w:rsid w:val="00A374CF"/>
    <w:rsid w:val="00A41904"/>
    <w:rsid w:val="00A44FC2"/>
    <w:rsid w:val="00A53366"/>
    <w:rsid w:val="00A54D42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44534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A5B41"/>
    <w:rsid w:val="00BC62D8"/>
    <w:rsid w:val="00BC6FC5"/>
    <w:rsid w:val="00BD0EB6"/>
    <w:rsid w:val="00C14D24"/>
    <w:rsid w:val="00C1614F"/>
    <w:rsid w:val="00C22A84"/>
    <w:rsid w:val="00C32C54"/>
    <w:rsid w:val="00C35F6A"/>
    <w:rsid w:val="00C36715"/>
    <w:rsid w:val="00C53A06"/>
    <w:rsid w:val="00C5449D"/>
    <w:rsid w:val="00C63865"/>
    <w:rsid w:val="00C63D01"/>
    <w:rsid w:val="00C661D9"/>
    <w:rsid w:val="00C74CB4"/>
    <w:rsid w:val="00C834D3"/>
    <w:rsid w:val="00C868CA"/>
    <w:rsid w:val="00C87AC0"/>
    <w:rsid w:val="00C910A7"/>
    <w:rsid w:val="00C92D33"/>
    <w:rsid w:val="00CB077F"/>
    <w:rsid w:val="00CB3C50"/>
    <w:rsid w:val="00CB5495"/>
    <w:rsid w:val="00CC11C6"/>
    <w:rsid w:val="00CC5C59"/>
    <w:rsid w:val="00CD466F"/>
    <w:rsid w:val="00CE5746"/>
    <w:rsid w:val="00D03C88"/>
    <w:rsid w:val="00D22AF4"/>
    <w:rsid w:val="00D23860"/>
    <w:rsid w:val="00D24F05"/>
    <w:rsid w:val="00D24F06"/>
    <w:rsid w:val="00D25655"/>
    <w:rsid w:val="00D26487"/>
    <w:rsid w:val="00D35A6A"/>
    <w:rsid w:val="00D61145"/>
    <w:rsid w:val="00D66FB6"/>
    <w:rsid w:val="00D80405"/>
    <w:rsid w:val="00D84433"/>
    <w:rsid w:val="00DA2BCF"/>
    <w:rsid w:val="00DA7B24"/>
    <w:rsid w:val="00DB3A66"/>
    <w:rsid w:val="00DB52D3"/>
    <w:rsid w:val="00DC0D67"/>
    <w:rsid w:val="00DC4AFF"/>
    <w:rsid w:val="00DC7E31"/>
    <w:rsid w:val="00DD6096"/>
    <w:rsid w:val="00DE065B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0E2D"/>
    <w:rsid w:val="00E9327B"/>
    <w:rsid w:val="00EA2F6E"/>
    <w:rsid w:val="00EC0616"/>
    <w:rsid w:val="00EC3055"/>
    <w:rsid w:val="00EC6FC9"/>
    <w:rsid w:val="00ED1A01"/>
    <w:rsid w:val="00EE60A1"/>
    <w:rsid w:val="00EE71C4"/>
    <w:rsid w:val="00EF41AB"/>
    <w:rsid w:val="00EF4D33"/>
    <w:rsid w:val="00F00402"/>
    <w:rsid w:val="00F0147F"/>
    <w:rsid w:val="00F04ADE"/>
    <w:rsid w:val="00F05697"/>
    <w:rsid w:val="00F113C6"/>
    <w:rsid w:val="00F17E9C"/>
    <w:rsid w:val="00F224AC"/>
    <w:rsid w:val="00F24A25"/>
    <w:rsid w:val="00F30326"/>
    <w:rsid w:val="00F328FA"/>
    <w:rsid w:val="00F34569"/>
    <w:rsid w:val="00F34B8E"/>
    <w:rsid w:val="00F45A4F"/>
    <w:rsid w:val="00F80FA2"/>
    <w:rsid w:val="00F91028"/>
    <w:rsid w:val="00F911E6"/>
    <w:rsid w:val="00FA0053"/>
    <w:rsid w:val="00FB3B83"/>
    <w:rsid w:val="00FD0829"/>
    <w:rsid w:val="00FE6696"/>
    <w:rsid w:val="00FF15F9"/>
    <w:rsid w:val="00FF28F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1502120.76</izvorni_sadrzaj>
    <derivirana_varijabla naziv="DomainObject.Predmet.InicijalnaVrijednost_1">1502120.76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St-960/2018</izvorni_sadrzaj>
    <derivirana_varijabla naziv="DomainObject.Predmet.OznakaBroj_1">St-960/2018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ZOVAK &amp; SINOVI d. o. o. za završne radove u građevinarstvu, projektiranje i opremanje interijera</izvorni_sadrzaj>
    <derivirana_varijabla naziv="DomainObject.Predmet.ProtustrankaFormated_1">  ZOVAK &amp; SINOVI d. o. o. za završne radove u građevinarstvu, projektiranje i opremanje interijera</derivirana_varijabla>
  </DomainObject.Predmet.ProtustrankaFormated>
  <DomainObject.Predmet.ProtustrankaFormatedOIB>
    <izvorni_sadrzaj>  ZOVAK &amp; SINOVI d. o. o. za završne radove u građevinarstvu, projektiranje i opremanje interijera, OIB 99986564121</izvorni_sadrzaj>
    <derivirana_varijabla naziv="DomainObject.Predmet.ProtustrankaFormatedOIB_1">  ZOVAK &amp; SINOVI d. o. o. za završne radove u građevinarstvu, projektiranje i opremanje interijera, OIB 99986564121</derivirana_varijabla>
  </DomainObject.Predmet.ProtustrankaFormatedOIB>
  <DomainObject.Predmet.ProtustrankaFormatedWithAdress>
    <izvorni_sadrzaj> ZOVAK &amp; SINOVI d. o. o. za završne radove u građevinarstvu, projektiranje i opremanje interijera, Posavska 10, 35214 Donji Andrijevci</izvorni_sadrzaj>
    <derivirana_varijabla naziv="DomainObject.Predmet.ProtustrankaFormatedWithAdress_1"> ZOVAK &amp; SINOVI d. o. o. za završne radove u građevinarstvu, projektiranje i opremanje interijera, Posavska 10, 35214 Donji Andrijevci</derivirana_varijabla>
  </DomainObject.Predmet.ProtustrankaFormatedWithAdress>
  <DomainObject.Predmet.ProtustrankaFormatedWithAdressOIB>
    <izvorni_sadrzaj> ZOVAK &amp; SINOVI d. o. o. za završne radove u građevinarstvu, projektiranje i opremanje interijera, OIB 99986564121, Posavska 10, 35214 Donji Andrijevci</izvorni_sadrzaj>
    <derivirana_varijabla naziv="DomainObject.Predmet.ProtustrankaFormatedWithAdressOIB_1"> ZOVAK &amp; SINOVI d. o. o. za završne radove u građevinarstvu, projektiranje i opremanje interijera, OIB 99986564121, Posavska 10, 35214 Donji Andrijevci</derivirana_varijabla>
  </DomainObject.Predmet.ProtustrankaFormatedWithAdressOIB>
  <DomainObject.Predmet.ProtustrankaWithAdress>
    <izvorni_sadrzaj>ZOVAK &amp; SINOVI d. o. o. za završne radove u građevinarstvu, projektiranje i opremanje interijera Posavska 10, 35214 Donji Andrijevci</izvorni_sadrzaj>
    <derivirana_varijabla naziv="DomainObject.Predmet.ProtustrankaWithAdress_1">ZOVAK &amp; SINOVI d. o. o. za završne radove u građevinarstvu, projektiranje i opremanje interijera Posavska 10, 35214 Donji Andrijevci</derivirana_varijabla>
  </DomainObject.Predmet.ProtustrankaWithAdress>
  <DomainObject.Predmet.ProtustrankaWithAdressOIB>
    <izvorni_sadrzaj>ZOVAK &amp; SINOVI d. o. o. za završne radove u građevinarstvu, projektiranje i opremanje interijera, OIB 99986564121, Posavska 10, 35214 Donji Andrijevci</izvorni_sadrzaj>
    <derivirana_varijabla naziv="DomainObject.Predmet.ProtustrankaWithAdressOIB_1">ZOVAK &amp; SINOVI d. o. o. za završne radove u građevinarstvu, projektiranje i opremanje interijera, OIB 99986564121, Posavska 10, 35214 Donji Andrijevci</derivirana_varijabla>
  </DomainObject.Predmet.ProtustrankaWithAdressOIB>
  <DomainObject.Predmet.ProtustrankaNazivFormated>
    <izvorni_sadrzaj>ZOVAK &amp; SINOVI d. o. o. za završne radove u građevinarstvu, projektiranje i opremanje interijera</izvorni_sadrzaj>
    <derivirana_varijabla naziv="DomainObject.Predmet.ProtustrankaNazivFormated_1">ZOVAK &amp; SINOVI d. o. o. za završne radove u građevinarstvu, projektiranje i opremanje interijera</derivirana_varijabla>
  </DomainObject.Predmet.ProtustrankaNazivFormated>
  <DomainObject.Predmet.ProtustrankaNazivFormatedOIB>
    <izvorni_sadrzaj>ZOVAK &amp; SINOVI d. o. o. za završne radove u građevinarstvu, projektiranje i opremanje interijera, OIB 99986564121</izvorni_sadrzaj>
    <derivirana_varijabla naziv="DomainObject.Predmet.ProtustrankaNazivFormatedOIB_1">ZOVAK &amp; SINOVI d. o. o. za završne radove u građevinarstvu, projektiranje i opremanje interijera, OIB 99986564121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ZOVAK &amp; SINOVI d. o. o. za završne radove u građevinarstvu, projektiranje i opremanje interijera</item>
    </izvorni_sadrzaj>
    <derivirana_varijabla naziv="DomainObject.Predmet.ProtuStrankaListFormated_1">
      <item>ZOVAK &amp; SINOVI d. o. o. za završne radove u građevinarstvu, projektiranje i opremanje interijera</item>
    </derivirana_varijabla>
  </DomainObject.Predmet.ProtuStrankaListFormated>
  <DomainObject.Predmet.ProtuStrankaListFormatedOIB>
    <izvorni_sadrzaj>
      <item>ZOVAK &amp; SINOVI d. o. o. za završne radove u građevinarstvu, projektiranje i opremanje interijera, OIB 99986564121</item>
    </izvorni_sadrzaj>
    <derivirana_varijabla naziv="DomainObject.Predmet.ProtuStrankaListFormatedOIB_1">
      <item>ZOVAK &amp; SINOVI d. o. o. za završne radove u građevinarstvu, projektiranje i opremanje interijera, OIB 99986564121</item>
    </derivirana_varijabla>
  </DomainObject.Predmet.ProtuStrankaListFormatedOIB>
  <DomainObject.Predmet.ProtuStrankaListFormatedWithAdress>
    <izvorni_sadrzaj>
      <item>ZOVAK &amp; SINOVI d. o. o. za završne radove u građevinarstvu, projektiranje i opremanje interijera, Posavska 10, 35214 Donji Andrijevci</item>
    </izvorni_sadrzaj>
    <derivirana_varijabla naziv="DomainObject.Predmet.ProtuStrankaListFormatedWithAdress_1">
      <item>ZOVAK &amp; SINOVI d. o. o. za završne radove u građevinarstvu, projektiranje i opremanje interijera, Posavska 10, 35214 Donji Andrijevci</item>
    </derivirana_varijabla>
  </DomainObject.Predmet.ProtuStrankaListFormatedWithAdress>
  <DomainObject.Predmet.ProtuStrankaListFormatedWithAdressOIB>
    <izvorni_sadrzaj>
      <item>ZOVAK &amp; SINOVI d. o. o. za završne radove u građevinarstvu, projektiranje i opremanje interijera, OIB 99986564121, Posavska 10, 35214 Donji Andrijevci</item>
    </izvorni_sadrzaj>
    <derivirana_varijabla naziv="DomainObject.Predmet.ProtuStrankaListFormatedWithAdressOIB_1">
      <item>ZOVAK &amp; SINOVI d. o. o. za završne radove u građevinarstvu, projektiranje i opremanje interijera, OIB 99986564121, Posavska 10, 35214 Donji Andrijevci</item>
    </derivirana_varijabla>
  </DomainObject.Predmet.ProtuStrankaListFormatedWithAdressOIB>
  <DomainObject.Predmet.ProtuStrankaListNazivFormated>
    <izvorni_sadrzaj>
      <item>ZOVAK &amp; SINOVI d. o. o. za završne radove u građevinarstvu, projektiranje i opremanje interijera</item>
    </izvorni_sadrzaj>
    <derivirana_varijabla naziv="DomainObject.Predmet.ProtuStrankaListNazivFormated_1">
      <item>ZOVAK &amp; SINOVI d. o. o. za završne radove u građevinarstvu, projektiranje i opremanje interijera</item>
    </derivirana_varijabla>
  </DomainObject.Predmet.ProtuStrankaListNazivFormated>
  <DomainObject.Predmet.ProtuStrankaListNazivFormatedOIB>
    <izvorni_sadrzaj>
      <item>ZOVAK &amp; SINOVI d. o. o. za završne radove u građevinarstvu, projektiranje i opremanje interijera, OIB 99986564121</item>
    </izvorni_sadrzaj>
    <derivirana_varijabla naziv="DomainObject.Predmet.ProtuStrankaListNazivFormatedOIB_1">
      <item>ZOVAK &amp; SINOVI d. o. o. za završne radove u građevinarstvu, projektiranje i opremanje interijera, OIB 99986564121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ZOVAK &amp; SINOVI d. o. o. za završne radove u građevinarstvu, projektiranje i opremanje interijera</izvorni_sadrzaj>
    <derivirana_varijabla naziv="DomainObject.Predmet.ProtustrankaIDrugi_1">ZOVAK &amp; SINOVI d. o. o. za završne radove u građevinarstvu, projektiranje i opremanje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ZOVAK &amp; SINOVI d. o. o. za završne radove u građevinarstvu, projektiranje i opremanje interijera, OIB 99986564121, Posavska 10, 35214 Donji Andrijevci</izvorni_sadrzaj>
    <derivirana_varijabla naziv="DomainObject.Predmet.ProtustrankaIDrugiAdressOIB_1">ZOVAK &amp; SINOVI d. o. o. za završne radove u građevinarstvu, projektiranje i opremanje interijera, OIB 99986564121, Posavska 10,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ZOVAK &amp; SINOVI d. o. o. za završne radove u građevinarstvu, projektiranje i opremanje interijera</item>
    </izvorni_sadrzaj>
    <derivirana_varijabla naziv="DomainObject.Predmet.SudioniciListNaziv_1">
      <item>Financijska agencija</item>
      <item>ZOVAK &amp; SINOVI d. o. o. za završne radove u građevinarstvu, projektiranje i opremanje interijera</item>
    </derivirana_varijabla>
  </DomainObject.Predmet.SudioniciListNaziv>
  <DomainObject.Predmet.SudioniciListAdressOIB>
    <izvorni_sadrzaj>
      <item>Financijska agencija, OIB 85821130368, Ulica grada Vukovara 70,10000 Zagreb</item>
      <item>ZOVAK &amp; SINOVI d. o. o. za završne radove u građevinarstvu, projektiranje i opremanje interijera, OIB 99986564121, Posavska 10,35214 Donji Andrijevci</item>
    </izvorni_sadrzaj>
    <derivirana_varijabla naziv="DomainObject.Predmet.SudioniciListAdressOIB_1">
      <item>Financijska agencija, OIB 85821130368, Ulica grada Vukovara 70,10000 Zagreb</item>
      <item>ZOVAK &amp; SINOVI d. o. o. za završne radove u građevinarstvu, projektiranje i opremanje interijera, OIB 99986564121, Posavska 10,35214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99986564121</item>
    </izvorni_sadrzaj>
    <derivirana_varijabla naziv="DomainObject.Predmet.SudioniciListNazivOIB_1">
      <item>, OIB 85821130368</item>
      <item>, OIB 99986564121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74E9B-6F7D-4A04-9AA7-2850E0990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838</properties:Words>
  <properties:Characters>4695</properties:Characters>
  <properties:Lines>111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2018-09-04T06:10:00Z</dcterms:created>
  <dc:creator>alet</dc:creator>
  <cp:lastModifiedBy>wsadmin</cp:lastModifiedBy>
  <cp:lastPrinted>2018-09-03T12:12:00Z</cp:lastPrinted>
  <dcterms:modified xmlns:xsi="http://www.w3.org/2001/XMLSchema-instance" xsi:type="dcterms:W3CDTF">2018-09-04T11:17:00Z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(St-960-2018 -04.09.2018.OTVARANJE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