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d32af" w14:paraId="44d32af" w:rsidRDefault="00E57AE2" w:rsidP="00AE5B31" w:rsidR="00E57AE2">
      <w:pPr>
        <w:jc w:val="right"/>
        <w15:collapsed w:val="false"/>
      </w:pPr>
    </w:p>
    <w:tbl>
      <w:tblPr>
        <w:tblpPr w:tblpY="1" w:vertAnchor="text" w:rightFromText="180" w:leftFromText="180"/>
        <w:tblOverlap w:val="never"/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E57AE2" w:rsidR="00E57AE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hideMark/>
          </w:tcPr>
          <w:p w:rsidRDefault="00E57AE2" w:rsidP="00E57AE2" w:rsidR="00E57AE2">
            <w:pPr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57AE2" w:rsidP="00E57AE2" w:rsidR="00E57AE2">
            <w:pPr>
              <w:jc w:val="center"/>
            </w:pPr>
            <w:r>
              <w:t>Republika Hrvatska</w:t>
            </w:r>
          </w:p>
          <w:p w:rsidRDefault="00E57AE2" w:rsidP="00E57AE2" w:rsidR="00E57AE2">
            <w:pPr>
              <w:jc w:val="center"/>
            </w:pPr>
            <w:r>
              <w:t xml:space="preserve">Trgovački sud u Osijeku </w:t>
            </w:r>
          </w:p>
          <w:p w:rsidRDefault="00E57AE2" w:rsidP="00E57AE2" w:rsidR="00E57AE2">
            <w:pPr>
              <w:jc w:val="center"/>
              <w:rPr>
                <w:lang w:eastAsia="en-US"/>
              </w:rPr>
            </w:pPr>
            <w:r>
              <w:t xml:space="preserve">Osijek, Zagrebačka 2          </w:t>
            </w:r>
          </w:p>
        </w:tc>
      </w:tr>
      <w:tr w:rsidTr="00E57AE2" w:rsidR="00E57AE2">
        <w:tc>
          <w:tcPr>
            <w:tcW w:type="dxa" w:w="4320"/>
            <w:gridSpan w:val="3"/>
            <w:tcMar>
              <w:top w:type="dxa" w:w="0"/>
              <w:left w:type="dxa" w:w="0"/>
              <w:bottom w:type="dxa" w:w="0"/>
              <w:right w:type="dxa" w:w="0"/>
            </w:tcMar>
            <w:hideMark/>
          </w:tcPr>
          <w:p w:rsidRDefault="00E57AE2" w:rsidP="00E57AE2" w:rsidR="00E57AE2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E57AE2" w:rsidR="00E57AE2">
        <w:tc>
          <w:tcPr>
            <w:tcW w:type="dxa" w:w="4320"/>
            <w:gridSpan w:val="3"/>
            <w:tcMar>
              <w:top w:type="dxa" w:w="0"/>
              <w:left w:type="dxa" w:w="0"/>
              <w:bottom w:type="dxa" w:w="0"/>
              <w:right w:type="dxa" w:w="0"/>
            </w:tcMar>
          </w:tcPr>
          <w:p w:rsidRDefault="00E57AE2" w:rsidP="00E57AE2" w:rsidR="00E57AE2">
            <w:pPr>
              <w:pStyle w:val="VSVerzija"/>
              <w:jc w:val="right"/>
            </w:pPr>
            <w:r>
              <w:t xml:space="preserve"> </w:t>
            </w:r>
          </w:p>
        </w:tc>
      </w:tr>
    </w:tbl>
    <w:p w:rsidRDefault="00E57AE2" w:rsidP="00E57AE2" w:rsidR="00E57AE2">
      <w:pPr>
        <w:jc w:val="both"/>
        <w:rPr>
          <w:lang w:eastAsia="en-US"/>
        </w:rPr>
      </w:pPr>
    </w:p>
    <w:p w:rsidRDefault="00E57AE2" w:rsidP="00E57AE2" w:rsidR="00E57AE2" w:rsidRPr="00E57AE2">
      <w:pPr>
        <w:rPr>
          <w:lang w:eastAsia="en-US"/>
        </w:rPr>
      </w:pPr>
    </w:p>
    <w:p w:rsidRDefault="00E57AE2" w:rsidP="00E57AE2" w:rsidR="00E57AE2" w:rsidRPr="00E57AE2">
      <w:pPr>
        <w:rPr>
          <w:lang w:eastAsia="en-US"/>
        </w:rPr>
      </w:pPr>
    </w:p>
    <w:p w:rsidRDefault="00E57AE2" w:rsidP="00E57AE2" w:rsidR="00E57AE2" w:rsidRPr="00E57AE2">
      <w:pPr>
        <w:rPr>
          <w:lang w:eastAsia="en-US"/>
        </w:rPr>
      </w:pPr>
    </w:p>
    <w:p w:rsidRDefault="00E57AE2" w:rsidP="00E57AE2" w:rsidR="00E57AE2" w:rsidRPr="00E57AE2">
      <w:pPr>
        <w:rPr>
          <w:lang w:eastAsia="en-US"/>
        </w:rPr>
      </w:pPr>
    </w:p>
    <w:p w:rsidRDefault="00E57AE2" w:rsidP="00E57AE2" w:rsidR="00E57AE2">
      <w:pPr>
        <w:jc w:val="both"/>
        <w:rPr>
          <w:lang w:eastAsia="en-US"/>
        </w:rPr>
      </w:pPr>
    </w:p>
    <w:p w:rsidRDefault="00E57AE2" w:rsidP="00E57AE2" w:rsidR="00E57AE2">
      <w:pPr>
        <w:tabs>
          <w:tab w:pos="2483" w:val="center"/>
        </w:tabs>
        <w:jc w:val="both"/>
      </w:pPr>
      <w:r>
        <w:rPr>
          <w:lang w:eastAsia="en-US"/>
        </w:rPr>
        <w:tab/>
        <w:t xml:space="preserve">                                 Poslovni broj: 4 St-</w:t>
      </w:r>
      <w:r w:rsidR="005610F5">
        <w:rPr>
          <w:lang w:eastAsia="en-US"/>
        </w:rPr>
        <w:t>702/18-</w:t>
      </w:r>
      <w:proofErr w:type="spellStart"/>
      <w:r w:rsidR="005610F5">
        <w:rPr>
          <w:lang w:eastAsia="en-US"/>
        </w:rPr>
        <w:t>18</w:t>
      </w:r>
      <w:proofErr w:type="spellEnd"/>
      <w:r>
        <w:rPr>
          <w:lang w:eastAsia="en-US"/>
        </w:rPr>
        <w:br w:clear="all" w:type="textWrapping"/>
      </w:r>
    </w:p>
    <w:p w:rsidRDefault="00E57AE2" w:rsidP="00E57AE2" w:rsidR="00E57AE2">
      <w:pPr>
        <w:jc w:val="center"/>
      </w:pPr>
      <w:r>
        <w:t>R E P U B L I K A   H R V AT S K A</w:t>
      </w:r>
    </w:p>
    <w:p w:rsidRDefault="00E57AE2" w:rsidP="00E57AE2" w:rsidR="00E57AE2">
      <w:pPr>
        <w:jc w:val="center"/>
      </w:pPr>
    </w:p>
    <w:p w:rsidRDefault="00E57AE2" w:rsidP="00E57AE2" w:rsidR="00E57AE2">
      <w:pPr>
        <w:jc w:val="center"/>
      </w:pPr>
      <w:r>
        <w:t>R J E Š E NJ E</w:t>
      </w:r>
    </w:p>
    <w:p w:rsidRDefault="00E57AE2" w:rsidP="00E57AE2" w:rsidR="00E57AE2">
      <w:pPr>
        <w:jc w:val="both"/>
      </w:pPr>
    </w:p>
    <w:p w:rsidRDefault="00E57AE2" w:rsidP="00E57AE2" w:rsidR="00E57AE2">
      <w:pPr>
        <w:pStyle w:val="Bezproreda"/>
        <w:rPr>
          <w:rFonts w:hAnsi="Times" w:ascii="Times"/>
          <w:sz w:val="24"/>
          <w:szCs w:val="24"/>
        </w:rPr>
      </w:pPr>
    </w:p>
    <w:p w:rsidRDefault="00E57AE2" w:rsidP="00E57AE2" w:rsidR="00E57AE2">
      <w:pPr>
        <w:pStyle w:val="Tijeloteksta"/>
        <w:ind w:firstLine="708"/>
      </w:pPr>
      <w:r>
        <w:t xml:space="preserve">Trgovački sud u Osijeku, po sucu Dubravki Kuveždić, povodom prijedloga FINANCIJSKE AGENCIJE, Regionalni centar Zagreb, Podružnica Zagreb, Trg svibanjskih žrtava 1995. 1, OIB 85821130368 za otvaranje stečajnog postupka nad dužnikom  </w:t>
      </w:r>
      <w:r w:rsidR="005610F5">
        <w:t xml:space="preserve">AGRAMKRAN d.o.o. za </w:t>
      </w:r>
      <w:r>
        <w:t>usluge</w:t>
      </w:r>
      <w:r w:rsidR="005610F5">
        <w:t xml:space="preserve"> transporta, Zagreb, </w:t>
      </w:r>
      <w:proofErr w:type="spellStart"/>
      <w:r w:rsidR="005610F5">
        <w:t>Andraševečka</w:t>
      </w:r>
      <w:proofErr w:type="spellEnd"/>
      <w:r w:rsidR="005610F5">
        <w:t xml:space="preserve"> 7, OIB 76783828487</w:t>
      </w:r>
      <w:r w:rsidR="009F0D21">
        <w:t xml:space="preserve">, </w:t>
      </w:r>
      <w:r w:rsidR="005610F5">
        <w:t xml:space="preserve">MBS 080614639, dana 17. prosinca 2018., </w:t>
      </w:r>
    </w:p>
    <w:p w:rsidRDefault="00E57AE2" w:rsidP="00E57AE2" w:rsidR="00E57AE2">
      <w:pPr>
        <w:pStyle w:val="Tijeloteksta"/>
        <w:ind w:firstLine="708"/>
      </w:pPr>
    </w:p>
    <w:p w:rsidRDefault="00E57AE2" w:rsidP="00E57AE2" w:rsidR="00E57AE2">
      <w:pPr>
        <w:jc w:val="center"/>
      </w:pPr>
    </w:p>
    <w:p w:rsidRDefault="00E57AE2" w:rsidP="00E57AE2" w:rsidR="00E57AE2">
      <w:pPr>
        <w:jc w:val="center"/>
      </w:pPr>
      <w:r>
        <w:t>r i j e š i o   j e</w:t>
      </w:r>
    </w:p>
    <w:p w:rsidRDefault="00E57AE2" w:rsidP="00E57AE2" w:rsidR="00E57AE2">
      <w:pPr>
        <w:pStyle w:val="Tijeloteksta"/>
      </w:pPr>
      <w:r>
        <w:tab/>
      </w:r>
    </w:p>
    <w:p w:rsidRDefault="00E57AE2" w:rsidP="00E57AE2" w:rsidR="00E57AE2">
      <w:pPr>
        <w:pStyle w:val="Tijeloteksta"/>
      </w:pPr>
    </w:p>
    <w:p w:rsidRDefault="00E57AE2" w:rsidP="00E57AE2" w:rsidR="00E57AE2" w:rsidRPr="00AD0D25">
      <w:pPr>
        <w:pStyle w:val="Tijeloteksta"/>
        <w:numPr>
          <w:ilvl w:val="0"/>
          <w:numId w:val="15"/>
        </w:numPr>
      </w:pPr>
      <w:r w:rsidRPr="00626C0B">
        <w:rPr>
          <w:bCs/>
        </w:rPr>
        <w:t>Privremeno</w:t>
      </w:r>
      <w:r w:rsidR="005610F5">
        <w:rPr>
          <w:bCs/>
        </w:rPr>
        <w:t>j stečajnoj upraviteljici Renati Horvatin iz Našica, Ivana Zajca 8, OIB 45832446829</w:t>
      </w:r>
      <w:r>
        <w:rPr>
          <w:bCs/>
        </w:rPr>
        <w:t xml:space="preserve"> </w:t>
      </w:r>
      <w:r>
        <w:t>određuje se nagrada u ukupnom iznosu od 4.000,00 kn za obnašanje dužnosti privremenog stečajnog upravitelja</w:t>
      </w:r>
      <w:r w:rsidR="005610F5">
        <w:t xml:space="preserve"> i naknada stvarno</w:t>
      </w:r>
      <w:r w:rsidR="003D6841">
        <w:t>g</w:t>
      </w:r>
      <w:r w:rsidR="005610F5">
        <w:t xml:space="preserve"> troška u</w:t>
      </w:r>
      <w:r w:rsidR="003D6841">
        <w:t xml:space="preserve"> neto</w:t>
      </w:r>
      <w:r w:rsidR="005610F5">
        <w:t xml:space="preserve"> iznosu od 90,00 kn. </w:t>
      </w:r>
    </w:p>
    <w:p w:rsidRDefault="00E57AE2" w:rsidP="00E57AE2" w:rsidR="00E57AE2">
      <w:pPr>
        <w:pStyle w:val="Tijeloteksta"/>
        <w:numPr>
          <w:ilvl w:val="0"/>
          <w:numId w:val="15"/>
        </w:numPr>
      </w:pPr>
      <w:r>
        <w:t>Nalaže se računovodstvu ovog suda da po pravomoćnosti ovog rješenja isplati  iznos iz točke 1. ovog rješenja  p</w:t>
      </w:r>
      <w:r w:rsidRPr="00626C0B">
        <w:rPr>
          <w:bCs/>
        </w:rPr>
        <w:t>rivremeno</w:t>
      </w:r>
      <w:r w:rsidR="00B93A77">
        <w:rPr>
          <w:bCs/>
        </w:rPr>
        <w:t xml:space="preserve">j stečajnoj upraviteljici Renati Horvatin iz Našica, Ivana Zajca 8, OIB 45832446829 </w:t>
      </w:r>
      <w:r>
        <w:t>putem žiro računa broj HR</w:t>
      </w:r>
      <w:r w:rsidR="00B93A77">
        <w:t>1124020063101758451</w:t>
      </w:r>
      <w:r w:rsidR="00101658">
        <w:t xml:space="preserve"> </w:t>
      </w:r>
      <w:r w:rsidR="00B93A77">
        <w:t>kod Erste&amp;</w:t>
      </w:r>
      <w:proofErr w:type="spellStart"/>
      <w:r w:rsidR="00B93A77">
        <w:t>Steiermarkische</w:t>
      </w:r>
      <w:proofErr w:type="spellEnd"/>
      <w:r w:rsidR="00B93A77">
        <w:t xml:space="preserve"> </w:t>
      </w:r>
      <w:proofErr w:type="spellStart"/>
      <w:r w:rsidR="00B93A77">
        <w:t>bank</w:t>
      </w:r>
      <w:proofErr w:type="spellEnd"/>
      <w:r w:rsidR="00B93A77">
        <w:t xml:space="preserve"> d.d. Rijeka</w:t>
      </w:r>
      <w:r w:rsidR="00101658">
        <w:t xml:space="preserve">,  a </w:t>
      </w:r>
      <w:r>
        <w:t xml:space="preserve">poreze i doprinose na odgovarajuće žiro račune, sa </w:t>
      </w:r>
      <w:proofErr w:type="spellStart"/>
      <w:r>
        <w:t>kontovnika</w:t>
      </w:r>
      <w:proofErr w:type="spellEnd"/>
      <w:r>
        <w:t xml:space="preserve"> 8500- Fond za pokriće troškova stečajnog postupka. </w:t>
      </w:r>
    </w:p>
    <w:p w:rsidRDefault="00E57AE2" w:rsidP="00E57AE2" w:rsidR="00E57AE2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E57AE2" w:rsidP="00E57AE2" w:rsidR="00E57AE2">
      <w:pPr>
        <w:pStyle w:val="Tijeloteksta"/>
        <w:rPr>
          <w:bCs/>
        </w:rPr>
      </w:pPr>
    </w:p>
    <w:p w:rsidRDefault="00E57AE2" w:rsidP="00E57AE2" w:rsidR="00E57AE2">
      <w:pPr>
        <w:pStyle w:val="Tijeloteksta"/>
        <w:ind w:left="1065"/>
        <w:jc w:val="center"/>
        <w:rPr>
          <w:bCs/>
        </w:rPr>
      </w:pPr>
    </w:p>
    <w:p w:rsidRDefault="00E57AE2" w:rsidP="00E57AE2" w:rsidR="00E57AE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E57AE2" w:rsidP="00E57AE2" w:rsidR="00E57AE2">
      <w:pPr>
        <w:pStyle w:val="Tijeloteksta"/>
        <w:rPr>
          <w:bCs/>
        </w:rPr>
      </w:pPr>
    </w:p>
    <w:p w:rsidRDefault="00E57AE2" w:rsidP="00E57AE2" w:rsidR="00E57AE2">
      <w:pPr>
        <w:pStyle w:val="Tijeloteksta"/>
        <w:rPr>
          <w:bCs/>
        </w:rPr>
      </w:pPr>
    </w:p>
    <w:p w:rsidRDefault="00E57AE2" w:rsidP="00E57AE2" w:rsidR="00E57AE2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AF2AB4">
        <w:rPr>
          <w:bCs/>
        </w:rPr>
        <w:t>702/18 od 14. rujna</w:t>
      </w:r>
      <w:r w:rsidR="00101658">
        <w:rPr>
          <w:bCs/>
        </w:rPr>
        <w:t xml:space="preserve"> </w:t>
      </w:r>
      <w:r>
        <w:rPr>
          <w:bCs/>
        </w:rPr>
        <w:t xml:space="preserve">2018. pokrenut je prethodni postupak nad dužnikom </w:t>
      </w:r>
      <w:r w:rsidR="00AF2AB4">
        <w:t xml:space="preserve">AGRAMKRAN d.o.o. za usluge transporta, Zagreb, </w:t>
      </w:r>
      <w:proofErr w:type="spellStart"/>
      <w:r w:rsidR="00AF2AB4">
        <w:t>Andraševečka</w:t>
      </w:r>
      <w:proofErr w:type="spellEnd"/>
      <w:r w:rsidR="00AF2AB4">
        <w:t xml:space="preserve"> 7, OIB 76783828487</w:t>
      </w:r>
      <w:r>
        <w:rPr>
          <w:bCs/>
        </w:rPr>
        <w:t xml:space="preserve">. Istim rješenjem imenovan je </w:t>
      </w:r>
      <w:r>
        <w:t>p</w:t>
      </w:r>
      <w:r w:rsidRPr="00626C0B">
        <w:rPr>
          <w:bCs/>
        </w:rPr>
        <w:t>rivremen</w:t>
      </w:r>
      <w:r w:rsidR="00AF2AB4">
        <w:rPr>
          <w:bCs/>
        </w:rPr>
        <w:t xml:space="preserve">a </w:t>
      </w:r>
      <w:r w:rsidR="00417F31">
        <w:rPr>
          <w:bCs/>
        </w:rPr>
        <w:t>stečajna upraviteljica Renata Horvatin iz Našica, Ivana Zajca 8, OIB 45832446829 sa z</w:t>
      </w:r>
      <w:r>
        <w:rPr>
          <w:bCs/>
        </w:rPr>
        <w:t xml:space="preserve">adatkom da u roku od 15 dana sucu dostavi izvješće o financijsko– gospodarskom stanju stečajnog dužnika mogućnostima provođenja stečajnog postupka nad njegovom imovinom, kao i ispita postoje li kod  dužnika razlozi za otvaranje stečajnog postupka.   </w:t>
      </w:r>
    </w:p>
    <w:p w:rsidRDefault="00E57AE2" w:rsidP="00E57AE2" w:rsidR="00E57AE2">
      <w:pPr>
        <w:pStyle w:val="Tijeloteksta"/>
        <w:ind w:firstLine="708"/>
        <w:jc w:val="center"/>
        <w:rPr>
          <w:bCs/>
        </w:rPr>
      </w:pPr>
    </w:p>
    <w:p w:rsidRDefault="00417F31" w:rsidP="00E57AE2" w:rsidR="00417F31">
      <w:pPr>
        <w:pStyle w:val="Tijeloteksta"/>
        <w:ind w:firstLine="708"/>
        <w:rPr>
          <w:bCs/>
        </w:rPr>
      </w:pPr>
    </w:p>
    <w:p w:rsidRDefault="00417F31" w:rsidP="00E57AE2" w:rsidR="00417F31">
      <w:pPr>
        <w:pStyle w:val="Tijeloteksta"/>
        <w:ind w:firstLine="708"/>
        <w:rPr>
          <w:bCs/>
        </w:rPr>
      </w:pPr>
    </w:p>
    <w:p w:rsidRDefault="00417F31" w:rsidP="00E57AE2" w:rsidR="00417F31">
      <w:pPr>
        <w:pStyle w:val="Tijeloteksta"/>
        <w:ind w:firstLine="708"/>
        <w:rPr>
          <w:bCs/>
        </w:rPr>
      </w:pPr>
    </w:p>
    <w:p w:rsidRDefault="00E57AE2" w:rsidP="00E57AE2" w:rsidR="00E57AE2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417F31">
        <w:rPr>
          <w:bCs/>
        </w:rPr>
        <w:t>a stečajna upraviteljica je 22. l</w:t>
      </w:r>
      <w:r>
        <w:rPr>
          <w:bCs/>
        </w:rPr>
        <w:t>istopada 2018. dostavi</w:t>
      </w:r>
      <w:r w:rsidR="00417F31">
        <w:rPr>
          <w:bCs/>
        </w:rPr>
        <w:t>la</w:t>
      </w:r>
      <w:r>
        <w:rPr>
          <w:bCs/>
        </w:rPr>
        <w:t xml:space="preserve"> sudu izviješće o financijskom stanju dužnika, </w:t>
      </w:r>
      <w:r w:rsidR="0044175C">
        <w:rPr>
          <w:bCs/>
        </w:rPr>
        <w:t xml:space="preserve">a podneskom od </w:t>
      </w:r>
      <w:r w:rsidR="00417F31">
        <w:rPr>
          <w:bCs/>
        </w:rPr>
        <w:t>13</w:t>
      </w:r>
      <w:r w:rsidR="0044175C">
        <w:rPr>
          <w:bCs/>
        </w:rPr>
        <w:t xml:space="preserve">. prosinca 2018. </w:t>
      </w:r>
      <w:r>
        <w:rPr>
          <w:bCs/>
        </w:rPr>
        <w:t>te je zatraži</w:t>
      </w:r>
      <w:r w:rsidR="00417F31">
        <w:rPr>
          <w:bCs/>
        </w:rPr>
        <w:t>la</w:t>
      </w:r>
      <w:r>
        <w:rPr>
          <w:bCs/>
        </w:rPr>
        <w:t xml:space="preserve"> nagradu</w:t>
      </w:r>
      <w:r w:rsidR="00417F31">
        <w:rPr>
          <w:bCs/>
        </w:rPr>
        <w:t xml:space="preserve"> i naknadu</w:t>
      </w:r>
      <w:r>
        <w:rPr>
          <w:bCs/>
        </w:rPr>
        <w:t xml:space="preserve">. </w:t>
      </w:r>
    </w:p>
    <w:p w:rsidRDefault="00E57AE2" w:rsidP="00E57AE2" w:rsidR="00E57AE2">
      <w:pPr>
        <w:pStyle w:val="Tijeloteksta"/>
        <w:ind w:firstLine="708"/>
        <w:rPr>
          <w:bCs/>
        </w:rPr>
      </w:pPr>
    </w:p>
    <w:p w:rsidRDefault="00E57AE2" w:rsidP="00E57AE2" w:rsidR="00E57AE2">
      <w:pPr>
        <w:pStyle w:val="Tijeloteksta"/>
        <w:ind w:firstLine="708"/>
        <w:rPr>
          <w:bCs/>
        </w:rPr>
      </w:pPr>
      <w:r>
        <w:rPr>
          <w:bCs/>
        </w:rPr>
        <w:t>Prema odredbi članka 4 Uredbe</w:t>
      </w:r>
      <w:r w:rsidRPr="00955B1C">
        <w:t xml:space="preserve"> </w:t>
      </w:r>
      <w:r>
        <w:t>o kriterijima i načinu obračuna i plaćanja nagrade stečajnim upraviteljima (Narodne novine 105/15, dalje Uredbe)</w:t>
      </w:r>
      <w:r>
        <w:rPr>
          <w:bCs/>
        </w:rPr>
        <w:t xml:space="preserve"> privremeni stečajni upravitelj ima pravo na nagradu za poslove obavljene u prethodnom postupku u iznosu od 3.000,00 kn do 20.000,00 kn, a prema članku 15. Uredbe svi iznosi iz ove Uredbe su u bruto iznosu.</w:t>
      </w:r>
    </w:p>
    <w:p w:rsidRDefault="00E57AE2" w:rsidP="00E57AE2" w:rsidR="00E57AE2">
      <w:pPr>
        <w:pStyle w:val="Tijeloteksta"/>
        <w:ind w:firstLine="708"/>
        <w:rPr>
          <w:bCs/>
        </w:rPr>
      </w:pPr>
    </w:p>
    <w:p w:rsidRDefault="00E57AE2" w:rsidP="00E57AE2" w:rsidR="00E57AE2">
      <w:pPr>
        <w:pStyle w:val="Tijeloteksta"/>
        <w:ind w:firstLine="708"/>
        <w:rPr>
          <w:bCs/>
        </w:rPr>
      </w:pPr>
      <w:r>
        <w:rPr>
          <w:bCs/>
        </w:rPr>
        <w:t xml:space="preserve">Prema stavku 2. istog članka nagradu određuje sud vodeći računa o složenosti postupaka koje je obavio privremeni stečajni upravitelj. </w:t>
      </w:r>
    </w:p>
    <w:p w:rsidRDefault="00E57AE2" w:rsidP="00E57AE2" w:rsidR="00E57AE2">
      <w:pPr>
        <w:pStyle w:val="Tijeloteksta"/>
        <w:ind w:firstLine="708"/>
        <w:rPr>
          <w:bCs/>
        </w:rPr>
      </w:pPr>
    </w:p>
    <w:p w:rsidRDefault="00BA7129" w:rsidP="00BA7129" w:rsidR="00BA7129">
      <w:pPr>
        <w:pStyle w:val="Tijeloteksta"/>
        <w:ind w:firstLine="708"/>
        <w:rPr>
          <w:bCs/>
        </w:rPr>
      </w:pPr>
      <w:r>
        <w:rPr>
          <w:bCs/>
        </w:rPr>
        <w:t xml:space="preserve">Podneskom od 13. prosinca 2018. privremena stečajna upraviteljica je zatražila naknadu stvarnog troška u ukupnom iznosu od 90,00 kn na ime troškova pristojbi za pribavljanje potvrda.  </w:t>
      </w:r>
    </w:p>
    <w:p w:rsidRDefault="00BA7129" w:rsidP="00BA7129" w:rsidR="00BA7129">
      <w:pPr>
        <w:pStyle w:val="Tijeloteksta"/>
        <w:ind w:firstLine="708"/>
        <w:rPr>
          <w:bCs/>
        </w:rPr>
      </w:pPr>
    </w:p>
    <w:p w:rsidRDefault="00BA7129" w:rsidP="00BA7129" w:rsidR="00BA7129">
      <w:pPr>
        <w:ind w:firstLine="708"/>
        <w:jc w:val="both"/>
      </w:pPr>
      <w:r>
        <w:t>Vodeći računa o složenosti poslova  privremen stečajne upraviteljice iz izviješća od 14. lipnja 2018. sud smatra primjerenom nagradu u iznosu od 4.000,00 kn. Kako je privremena stečajna upraviteljica sačinila pismeni nalaz i dostavila dokaze, odobrava joj se stvarni trošak u ukupnom iznosu 90,00 kn, te je u skladu s odredbom članka 94. Stečajnog zakona (Narodne novine 71/15 i 104/17, dalje SZ-a) i članka 4. i 15. Uredbe riješeno kao u izreci.</w:t>
      </w:r>
    </w:p>
    <w:p w:rsidRDefault="00E57AE2" w:rsidP="00E57AE2" w:rsidR="00E57AE2">
      <w:pPr>
        <w:ind w:firstLine="708"/>
        <w:jc w:val="both"/>
        <w:rPr>
          <w:bCs/>
        </w:rPr>
      </w:pPr>
    </w:p>
    <w:p w:rsidRDefault="00E57AE2" w:rsidP="00E57AE2" w:rsidR="00E57AE2">
      <w:pPr>
        <w:pStyle w:val="Tijeloteksta"/>
        <w:ind w:firstLine="708"/>
        <w:rPr>
          <w:bCs/>
        </w:rPr>
      </w:pPr>
      <w:r>
        <w:rPr>
          <w:bCs/>
        </w:rPr>
        <w:t xml:space="preserve">Budući su predmetni troškovi bili nužni, a pisano izvješće - zahtjev stečajnog upravitelja je obrazložen i dokumentiran, odlučeno je kao u točki 2. izreke rješenja, temeljem članka 94. Stečajnog zakona. </w:t>
      </w:r>
    </w:p>
    <w:p w:rsidRDefault="0044175C" w:rsidP="00E57AE2" w:rsidR="0044175C">
      <w:pPr>
        <w:pStyle w:val="Tijeloteksta"/>
        <w:ind w:firstLine="708"/>
        <w:rPr>
          <w:bCs/>
        </w:rPr>
      </w:pPr>
    </w:p>
    <w:p w:rsidRDefault="00E57AE2" w:rsidP="00E57AE2" w:rsidR="00E57AE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7AE2" w:rsidP="00E57AE2" w:rsidR="00E57AE2">
      <w:pPr>
        <w:spacing w:lineRule="auto" w:line="480"/>
        <w:jc w:val="center"/>
      </w:pPr>
      <w:r>
        <w:t>Osijek, 1</w:t>
      </w:r>
      <w:r w:rsidR="00BA7129">
        <w:t>7</w:t>
      </w:r>
      <w:r>
        <w:t xml:space="preserve">. prosinca 2018.      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E57AE2" w:rsidR="00E57AE2">
        <w:tc>
          <w:tcPr>
            <w:tcW w:type="dxa" w:w="3369"/>
            <w:hideMark/>
          </w:tcPr>
          <w:p w:rsidRDefault="00E57AE2" w:rsidR="00E57AE2">
            <w:pPr>
              <w:spacing w:lineRule="auto" w:line="480"/>
              <w:jc w:val="center"/>
              <w:rPr>
                <w:lang w:eastAsia="en-US"/>
              </w:rPr>
            </w:pPr>
          </w:p>
        </w:tc>
        <w:tc>
          <w:tcPr>
            <w:tcW w:type="dxa" w:w="2409"/>
          </w:tcPr>
          <w:p w:rsidRDefault="00E57AE2" w:rsidR="00E57AE2">
            <w:pPr>
              <w:spacing w:lineRule="auto" w:line="480"/>
              <w:jc w:val="center"/>
              <w:rPr>
                <w:lang w:eastAsia="en-US"/>
              </w:rPr>
            </w:pPr>
          </w:p>
        </w:tc>
        <w:tc>
          <w:tcPr>
            <w:tcW w:type="dxa" w:w="3510"/>
            <w:hideMark/>
          </w:tcPr>
          <w:p w:rsidRDefault="00E57AE2" w:rsidR="00E57AE2">
            <w:pPr>
              <w:spacing w:lineRule="auto" w:line="480"/>
              <w:jc w:val="center"/>
              <w:rPr>
                <w:lang w:eastAsia="en-US"/>
              </w:rPr>
            </w:pPr>
            <w:r>
              <w:t xml:space="preserve">Sudac:              </w:t>
            </w:r>
          </w:p>
          <w:p w:rsidRDefault="00E57AE2" w:rsidR="00E57AE2">
            <w:pPr>
              <w:spacing w:lineRule="auto" w:line="480"/>
              <w:jc w:val="center"/>
              <w:rPr>
                <w:lang w:eastAsia="en-US"/>
              </w:rPr>
            </w:pPr>
            <w:r>
              <w:t>Dubravka Kuveždić</w:t>
            </w:r>
            <w:r w:rsidR="00041F23">
              <w:t xml:space="preserve">, v.r. </w:t>
            </w:r>
            <w:r>
              <w:t xml:space="preserve">  </w:t>
            </w:r>
          </w:p>
        </w:tc>
      </w:tr>
    </w:tbl>
    <w:p w:rsidRDefault="0044175C" w:rsidP="00E57AE2" w:rsidR="0044175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7AE2" w:rsidP="00E57AE2" w:rsidR="00E57AE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E57AE2" w:rsidP="00E57AE2" w:rsidR="00E57AE2">
      <w:pPr>
        <w:pStyle w:val="Bezproreda"/>
        <w:jc w:val="both"/>
      </w:pPr>
      <w:r>
        <w:rPr>
          <w:rFonts w:hAnsi="Times New Roman" w:ascii="Times New Roman"/>
          <w:sz w:val="24"/>
          <w:szCs w:val="24"/>
        </w:rPr>
        <w:t>Protiv ovog rješenja može nezadovoljna stranka izjaviti žalbu Visokom Trgovačkom sudu RH u Zagrebu u roku od 8 dana pismeno u 3 primjerka putem ovog suda</w:t>
      </w:r>
      <w:r>
        <w:t>.</w:t>
      </w:r>
    </w:p>
    <w:p w:rsidRDefault="0044175C" w:rsidP="00041F23" w:rsidR="0044175C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106345" w:rsidP="00C03483" w:rsidR="00106345">
      <w:pPr>
        <w:jc w:val="both"/>
      </w:pPr>
      <w:bookmarkStart w:name="_GoBack" w:id="0"/>
    </w:p>
    <w:p w:rsidRDefault="00041F23" w:rsidP="00106345" w:rsidR="00106345">
      <w:pPr>
        <w:ind w:firstLine="708" w:left="4956"/>
        <w:jc w:val="both"/>
      </w:pPr>
      <w:r>
        <w:t xml:space="preserve">           </w:t>
      </w:r>
      <w:r w:rsidR="00106345">
        <w:t xml:space="preserve">Za točnost </w:t>
      </w:r>
      <w:proofErr w:type="spellStart"/>
      <w:r w:rsidR="00106345">
        <w:t>otpravka</w:t>
      </w:r>
      <w:proofErr w:type="spellEnd"/>
    </w:p>
    <w:p w:rsidRDefault="00041F23" w:rsidP="00106345" w:rsidR="00106345">
      <w:pPr>
        <w:ind w:firstLine="708" w:left="4956"/>
        <w:jc w:val="both"/>
      </w:pPr>
      <w:r>
        <w:t xml:space="preserve">           </w:t>
      </w:r>
      <w:r w:rsidR="00106345">
        <w:t>ovlašteni službenik:</w:t>
      </w:r>
    </w:p>
    <w:p w:rsidRDefault="00041F23" w:rsidP="00106345" w:rsidR="005E7829" w:rsidRPr="00C03483">
      <w:pPr>
        <w:ind w:firstLine="708" w:left="4956"/>
        <w:jc w:val="both"/>
      </w:pPr>
      <w:r>
        <w:t xml:space="preserve">           </w:t>
      </w:r>
      <w:r w:rsidR="00106345">
        <w:t xml:space="preserve">    Darija Miličević </w:t>
      </w:r>
      <w:bookmarkEnd w:id="0"/>
    </w:p>
    <w:sectPr w:rsidSect="00626C0B" w:rsidR="005E7829" w:rsidRPr="00C03483">
      <w:headerReference w:type="default" r:id="rId11"/>
      <w:pgSz w:h="16838" w:w="11906"/>
      <w:pgMar w:gutter="0" w:footer="708" w:header="708" w:left="1417" w:bottom="1702" w:right="1417" w:top="69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483F" w:rsidP="00864F4A" w:rsidR="00EA483F">
      <w:r>
        <w:separator/>
      </w:r>
    </w:p>
  </w:endnote>
  <w:endnote w:id="0" w:type="continuationSeparator">
    <w:p w:rsidRDefault="00EA483F" w:rsidP="00864F4A" w:rsidR="00EA48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483F" w:rsidP="00864F4A" w:rsidR="00EA483F">
      <w:r>
        <w:separator/>
      </w:r>
    </w:p>
  </w:footnote>
  <w:footnote w:id="0" w:type="continuationSeparator">
    <w:p w:rsidRDefault="00EA483F" w:rsidP="00864F4A" w:rsidR="00EA48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8D" w:rsidP="00E7308D" w:rsidR="00E7308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376E1B"/>
    <w:multiLevelType w:val="hybridMultilevel"/>
    <w:tmpl w:val="DFEAA6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8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727549A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1"/>
  </w:num>
  <w:num w:numId="3">
    <w:abstractNumId w:val="1"/>
  </w:num>
  <w:num w:numId="4">
    <w:abstractNumId w:val="12"/>
  </w:num>
  <w:num w:numId="5">
    <w:abstractNumId w:val="13"/>
  </w:num>
  <w:num w:numId="6">
    <w:abstractNumId w:val="15"/>
  </w:num>
  <w:num w:numId="7">
    <w:abstractNumId w:val="7"/>
  </w:num>
  <w:num w:numId="8">
    <w:abstractNumId w:val="14"/>
  </w:num>
  <w:num w:numId="9">
    <w:abstractNumId w:val="10"/>
  </w:num>
  <w:num w:numId="10">
    <w:abstractNumId w:val="0"/>
  </w:num>
  <w:num w:numId="11">
    <w:abstractNumId w:val="17"/>
  </w:num>
  <w:num w:numId="12">
    <w:abstractNumId w:val="8"/>
  </w:num>
  <w:num w:numId="13">
    <w:abstractNumId w:val="2"/>
  </w:num>
  <w:num w:numId="14">
    <w:abstractNumId w:val="6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9"/>
  </w:num>
  <w:num w:numId="1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1F23"/>
    <w:rsid w:val="00046B8E"/>
    <w:rsid w:val="0006259D"/>
    <w:rsid w:val="00097D4D"/>
    <w:rsid w:val="000D19D0"/>
    <w:rsid w:val="000D6D83"/>
    <w:rsid w:val="000E3FFC"/>
    <w:rsid w:val="000E56D3"/>
    <w:rsid w:val="000E5EFB"/>
    <w:rsid w:val="000E657B"/>
    <w:rsid w:val="00101658"/>
    <w:rsid w:val="00106345"/>
    <w:rsid w:val="00176876"/>
    <w:rsid w:val="001C3FCE"/>
    <w:rsid w:val="002062C0"/>
    <w:rsid w:val="0022783F"/>
    <w:rsid w:val="002927CB"/>
    <w:rsid w:val="002969B7"/>
    <w:rsid w:val="002A2ABB"/>
    <w:rsid w:val="002A4DA0"/>
    <w:rsid w:val="002A6416"/>
    <w:rsid w:val="002B3739"/>
    <w:rsid w:val="002F05BC"/>
    <w:rsid w:val="002F5770"/>
    <w:rsid w:val="002F664B"/>
    <w:rsid w:val="00337861"/>
    <w:rsid w:val="00343B1C"/>
    <w:rsid w:val="00352DAF"/>
    <w:rsid w:val="00374214"/>
    <w:rsid w:val="00374B01"/>
    <w:rsid w:val="003853F2"/>
    <w:rsid w:val="003947E6"/>
    <w:rsid w:val="003C24E6"/>
    <w:rsid w:val="003D6841"/>
    <w:rsid w:val="00417F31"/>
    <w:rsid w:val="0044175C"/>
    <w:rsid w:val="00452675"/>
    <w:rsid w:val="00467912"/>
    <w:rsid w:val="00484B3F"/>
    <w:rsid w:val="004A7C42"/>
    <w:rsid w:val="004D1637"/>
    <w:rsid w:val="004D5EAE"/>
    <w:rsid w:val="004E08E4"/>
    <w:rsid w:val="004E4CBA"/>
    <w:rsid w:val="004E50D8"/>
    <w:rsid w:val="004F7CC6"/>
    <w:rsid w:val="005004E8"/>
    <w:rsid w:val="00532E76"/>
    <w:rsid w:val="00546EBD"/>
    <w:rsid w:val="005610F5"/>
    <w:rsid w:val="005613AA"/>
    <w:rsid w:val="005A420D"/>
    <w:rsid w:val="005D145B"/>
    <w:rsid w:val="005E7829"/>
    <w:rsid w:val="006253D2"/>
    <w:rsid w:val="00626C0B"/>
    <w:rsid w:val="006346E4"/>
    <w:rsid w:val="0064567C"/>
    <w:rsid w:val="00645A02"/>
    <w:rsid w:val="006626CD"/>
    <w:rsid w:val="00673593"/>
    <w:rsid w:val="006925F2"/>
    <w:rsid w:val="006D3C49"/>
    <w:rsid w:val="006E04D2"/>
    <w:rsid w:val="006E1FC5"/>
    <w:rsid w:val="006F4B7A"/>
    <w:rsid w:val="00701DE4"/>
    <w:rsid w:val="00702F70"/>
    <w:rsid w:val="00717715"/>
    <w:rsid w:val="0074057D"/>
    <w:rsid w:val="00760A28"/>
    <w:rsid w:val="00771403"/>
    <w:rsid w:val="00795B53"/>
    <w:rsid w:val="007F2994"/>
    <w:rsid w:val="00806899"/>
    <w:rsid w:val="00814A7C"/>
    <w:rsid w:val="00823E71"/>
    <w:rsid w:val="00864F4A"/>
    <w:rsid w:val="008904EA"/>
    <w:rsid w:val="008D657C"/>
    <w:rsid w:val="008D7E28"/>
    <w:rsid w:val="009136EE"/>
    <w:rsid w:val="00914DBC"/>
    <w:rsid w:val="00933062"/>
    <w:rsid w:val="00940306"/>
    <w:rsid w:val="00953B56"/>
    <w:rsid w:val="00955B1C"/>
    <w:rsid w:val="00972093"/>
    <w:rsid w:val="00974208"/>
    <w:rsid w:val="009A270E"/>
    <w:rsid w:val="009A36A6"/>
    <w:rsid w:val="009D556C"/>
    <w:rsid w:val="009F0D21"/>
    <w:rsid w:val="00A414AC"/>
    <w:rsid w:val="00A57BCA"/>
    <w:rsid w:val="00A7558D"/>
    <w:rsid w:val="00AD0D25"/>
    <w:rsid w:val="00AE5B31"/>
    <w:rsid w:val="00AF2AB4"/>
    <w:rsid w:val="00AF7195"/>
    <w:rsid w:val="00AF756A"/>
    <w:rsid w:val="00B259B4"/>
    <w:rsid w:val="00B54765"/>
    <w:rsid w:val="00B7310E"/>
    <w:rsid w:val="00B847BC"/>
    <w:rsid w:val="00B93A77"/>
    <w:rsid w:val="00BA7129"/>
    <w:rsid w:val="00BB0482"/>
    <w:rsid w:val="00BB2204"/>
    <w:rsid w:val="00BE3C70"/>
    <w:rsid w:val="00BE6406"/>
    <w:rsid w:val="00BF3639"/>
    <w:rsid w:val="00C03483"/>
    <w:rsid w:val="00C332C6"/>
    <w:rsid w:val="00C368D1"/>
    <w:rsid w:val="00C50542"/>
    <w:rsid w:val="00C62EC5"/>
    <w:rsid w:val="00C8182B"/>
    <w:rsid w:val="00CC57C4"/>
    <w:rsid w:val="00CE665D"/>
    <w:rsid w:val="00D10ECE"/>
    <w:rsid w:val="00D5216E"/>
    <w:rsid w:val="00D554DA"/>
    <w:rsid w:val="00D60EB0"/>
    <w:rsid w:val="00D71D5D"/>
    <w:rsid w:val="00DA556D"/>
    <w:rsid w:val="00DC2C62"/>
    <w:rsid w:val="00DC56DD"/>
    <w:rsid w:val="00DF6832"/>
    <w:rsid w:val="00E24D15"/>
    <w:rsid w:val="00E31905"/>
    <w:rsid w:val="00E33005"/>
    <w:rsid w:val="00E46F24"/>
    <w:rsid w:val="00E57AE2"/>
    <w:rsid w:val="00E7308D"/>
    <w:rsid w:val="00E81C29"/>
    <w:rsid w:val="00E9072B"/>
    <w:rsid w:val="00E90B07"/>
    <w:rsid w:val="00E9212A"/>
    <w:rsid w:val="00EA483F"/>
    <w:rsid w:val="00EF20AC"/>
    <w:rsid w:val="00EF49B6"/>
    <w:rsid w:val="00F4072E"/>
    <w:rsid w:val="00F42F75"/>
    <w:rsid w:val="00F848E4"/>
    <w:rsid w:val="00FC028D"/>
    <w:rsid w:val="00FE7AF9"/>
    <w:rsid w:val="00FF2E59"/>
    <w:rsid w:val="00FF56E2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03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3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57AE2"/>
    <w:rPr>
      <w:rFonts w:eastAsia="Calibri" w:hAnsi="Calibri" w:ascii="Calibri"/>
      <w:sz w:val="22"/>
      <w:szCs w:val="22"/>
      <w:lang w:eastAsia="en-US"/>
    </w:rPr>
  </w:style>
  <w:style w:customStyle="true" w:styleId="VSVerzija" w:type="paragraph">
    <w:name w:val="VS_Verzija"/>
    <w:basedOn w:val="Normal"/>
    <w:rsid w:val="00E57AE2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03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3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57AE2"/>
    <w:rPr>
      <w:rFonts w:ascii="Calibri" w:eastAsia="Calibri" w:hAnsi="Calibri"/>
      <w:sz w:val="22"/>
      <w:szCs w:val="22"/>
      <w:lang w:eastAsia="en-US"/>
    </w:rPr>
  </w:style>
  <w:style w:customStyle="1" w:styleId="VSVerzija" w:type="paragraph">
    <w:name w:val="VS_Verzija"/>
    <w:basedOn w:val="Normal"/>
    <w:rsid w:val="00E57AE2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564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37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053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319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24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</izvorni_sadrzaj>
    <derivirana_varijabla naziv="DomainObject.Predmet.Broj_1">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studenog 2018.</izvorni_sadrzaj>
    <derivirana_varijabla naziv="DomainObject.Predmet.DatumRjesavanja_1">28.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St-702/2018</izvorni_sadrzaj>
    <derivirana_varijabla naziv="DomainObject.Predmet.OznakaBroj_1">St-702/2018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Dubravka</izvorni_sadrzaj>
    <derivirana_varijabla naziv="DomainObject.Predmet.PredmetRijesio.Ime_1">Dubravka</derivirana_varijabla>
  </DomainObject.Predmet.PredmetRijesio.Ime>
  <DomainObject.Predmet.PredmetRijesio.Oib>
    <izvorni_sadrzaj>18098632440</izvorni_sadrzaj>
    <derivirana_varijabla naziv="DomainObject.Predmet.PredmetRijesio.Oib_1">18098632440</derivirana_varijabla>
  </DomainObject.Predmet.PredmetRijesio.Oib>
  <DomainObject.Predmet.PredmetRijesio.Prezime>
    <izvorni_sadrzaj>Kuveždić</izvorni_sadrzaj>
    <derivirana_varijabla naziv="DomainObject.Predmet.PredmetRijesio.Prezime_1">Kuveždić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AGRAMKRAN d.o.o. zastupanog po punomoćniku Dijana Matas; Marko Karuza; Miljenko Matas; TIHOMIR ZEC</izvorni_sadrzaj>
    <derivirana_varijabla naziv="DomainObject.Predmet.ProtustrankaFormated_1">  AGRAMKRAN d.o.o. zastupanog po punomoćniku Dijana Matas; Marko Karuza; Miljenko Matas; TIHOMIR ZEC</derivirana_varijabla>
  </DomainObject.Predmet.ProtustrankaFormated>
  <DomainObject.Predmet.ProtustrankaFormatedOIB>
    <izvorni_sadrzaj>  AGRAMKRAN d.o.o., OIB 76783828487 zastupanog po punomoćniku Dijana Matas; Marko Karuza; Miljenko Matas; TIHOMIR ZEC</izvorni_sadrzaj>
    <derivirana_varijabla naziv="DomainObject.Predmet.ProtustrankaFormatedOIB_1">  AGRAMKRAN d.o.o., OIB 76783828487 zastupanog po punomoćniku Dijana Matas; Marko Karuza; Miljenko Matas; TIHOMIR ZEC</derivirana_varijabla>
  </DomainObject.Predmet.ProtustrankaFormatedOIB>
  <DomainObject.Predmet.ProtustrankaFormatedWithAdress>
    <izvorni_sadrzaj> AGRAMKRAN d.o.o., Andraševečka 7, 10000 Zagreb zastupanog po punomoćniku Dijana Matas; Marko Karuza; Miljenko Matas; TIHOMIR ZEC</izvorni_sadrzaj>
    <derivirana_varijabla naziv="DomainObject.Predmet.ProtustrankaFormatedWithAdress_1"> AGRAMKRAN d.o.o., Andraševečka 7, 10000 Zagreb zastupanog po punomoćniku Dijana Matas; Marko Karuza; Miljenko Matas; TIHOMIR ZEC</derivirana_varijabla>
  </DomainObject.Predmet.ProtustrankaFormatedWithAdress>
  <DomainObject.Predmet.ProtustrankaFormatedWithAdressOIB>
    <izvorni_sadrzaj> AGRAMKRAN d.o.o., OIB 76783828487, Andraševečka 7, 10000 Zagreb zastupanog po punomoćniku Dijana Matas; Marko Karuza; Miljenko Matas; TIHOMIR ZEC</izvorni_sadrzaj>
    <derivirana_varijabla naziv="DomainObject.Predmet.ProtustrankaFormatedWithAdressOIB_1"> AGRAMKRAN d.o.o., OIB 76783828487, Andraševečka 7, 10000 Zagreb zastupanog po punomoćniku Dijana Matas; Marko Karuza; Miljenko Matas; TIHOMIR ZEC</derivirana_varijabla>
  </DomainObject.Predmet.ProtustrankaFormatedWithAdressOIB>
  <DomainObject.Predmet.ProtustrankaWithAdress>
    <izvorni_sadrzaj>AGRAMKRAN d.o.o. Andraševečka 7, 10000 Zagreb</izvorni_sadrzaj>
    <derivirana_varijabla naziv="DomainObject.Predmet.ProtustrankaWithAdress_1">AGRAMKRAN d.o.o. Andraševečka 7, 10000 Zagreb</derivirana_varijabla>
  </DomainObject.Predmet.ProtustrankaWithAdress>
  <DomainObject.Predmet.ProtustrankaWithAdressOIB>
    <izvorni_sadrzaj>AGRAMKRAN d.o.o., OIB 76783828487, Andraševečka 7, 10000 Zagreb</izvorni_sadrzaj>
    <derivirana_varijabla naziv="DomainObject.Predmet.ProtustrankaWithAdressOIB_1">AGRAMKRAN d.o.o., OIB 76783828487, Andraševečka 7, 10000 Zagreb</derivirana_varijabla>
  </DomainObject.Predmet.ProtustrankaWithAdressOIB>
  <DomainObject.Predmet.ProtustrankaNazivFormated>
    <izvorni_sadrzaj>AGRAMKRAN d.o.o.</izvorni_sadrzaj>
    <derivirana_varijabla naziv="DomainObject.Predmet.ProtustrankaNazivFormated_1">AGRAMKRAN d.o.o.</derivirana_varijabla>
  </DomainObject.Predmet.ProtustrankaNazivFormated>
  <DomainObject.Predmet.ProtustrankaNazivFormatedOIB>
    <izvorni_sadrzaj>AGRAMKRAN d.o.o., OIB 76783828487</izvorni_sadrzaj>
    <derivirana_varijabla naziv="DomainObject.Predmet.ProtustrankaNazivFormatedOIB_1">AGRAMKRAN d.o.o., OIB 76783828487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AGRAMKRAN d.o.o. zastupanog po punomoćniku Dijana Matas; Marko Karuza; Miljenko Matas; TIHOMIR ZEC</item>
    </izvorni_sadrzaj>
    <derivirana_varijabla naziv="DomainObject.Predmet.ProtuStrankaListFormated_1">
      <item>AGRAMKRAN d.o.o. zastupanog po punomoćniku Dijana Matas; Marko Karuza; Miljenko Matas; TIHOMIR ZEC</item>
    </derivirana_varijabla>
  </DomainObject.Predmet.ProtuStrankaListFormated>
  <DomainObject.Predmet.ProtuStrankaListFormatedOIB>
    <izvorni_sadrzaj>
      <item>AGRAMKRAN d.o.o., OIB 76783828487 zastupanog po punomoćniku Dijana Matas; Marko Karuza; Miljenko Matas; TIHOMIR ZEC</item>
    </izvorni_sadrzaj>
    <derivirana_varijabla naziv="DomainObject.Predmet.ProtuStrankaListFormatedOIB_1">
      <item>AGRAMKRAN d.o.o., OIB 76783828487 zastupanog po punomoćniku Dijana Matas; Marko Karuza; Miljenko Matas; TIHOMIR ZEC</item>
    </derivirana_varijabla>
  </DomainObject.Predmet.ProtuStrankaListFormatedOIB>
  <DomainObject.Predmet.ProtuStrankaListFormatedWithAdress>
    <izvorni_sadrzaj>
      <item>AGRAMKRAN d.o.o., Andraševečka 7, 10000 Zagreb zastupanog po punomoćniku Dijana Matas; Marko Karuza; Miljenko Matas; TIHOMIR ZEC</item>
    </izvorni_sadrzaj>
    <derivirana_varijabla naziv="DomainObject.Predmet.ProtuStrankaListFormatedWithAdress_1">
      <item>AGRAMKRAN d.o.o., Andraševečka 7, 10000 Zagreb zastupanog po punomoćniku Dijana Matas; Marko Karuza; Miljenko Matas; TIHOMIR ZEC</item>
    </derivirana_varijabla>
  </DomainObject.Predmet.ProtuStrankaListFormatedWithAdress>
  <DomainObject.Predmet.ProtuStrankaListFormatedWithAdressOIB>
    <izvorni_sadrzaj>
      <item>AGRAMKRAN d.o.o., OIB 76783828487, Andraševečka 7, 10000 Zagreb zastupanog po punomoćniku Dijana Matas; Marko Karuza; Miljenko Matas; TIHOMIR ZEC</item>
    </izvorni_sadrzaj>
    <derivirana_varijabla naziv="DomainObject.Predmet.ProtuStrankaListFormatedWithAdressOIB_1">
      <item>AGRAMKRAN d.o.o., OIB 76783828487, Andraševečka 7, 10000 Zagreb zastupanog po punomoćniku Dijana Matas; Marko Karuza; Miljenko Matas; TIHOMIR ZEC</item>
    </derivirana_varijabla>
  </DomainObject.Predmet.ProtuStrankaListFormatedWithAdressOIB>
  <DomainObject.Predmet.ProtuStrankaListNazivFormated>
    <izvorni_sadrzaj>
      <item>AGRAMKRAN d.o.o.</item>
    </izvorni_sadrzaj>
    <derivirana_varijabla naziv="DomainObject.Predmet.ProtuStrankaListNazivFormated_1">
      <item>AGRAMKRAN d.o.o.</item>
    </derivirana_varijabla>
  </DomainObject.Predmet.ProtuStrankaListNazivFormated>
  <DomainObject.Predmet.ProtuStrankaListNazivFormatedOIB>
    <izvorni_sadrzaj>
      <item>AGRAMKRAN d.o.o., OIB 76783828487</item>
    </izvorni_sadrzaj>
    <derivirana_varijabla naziv="DomainObject.Predmet.ProtuStrankaListNazivFormatedOIB_1">
      <item>AGRAMKRAN d.o.o., OIB 76783828487</item>
    </derivirana_varijabla>
  </DomainObject.Predmet.ProtuStrankaListNazivFormatedOIB>
  <DomainObject.Predmet.OstaliListFormated>
    <izvorni_sadrzaj>
      <item>Dijana Matas punomoćnica sudionika u postupku AGRAMKRAN d.o.o.</item>
      <item>Marko Karuza punomoćnik sudionika u postupku AGRAMKRAN d.o.o.</item>
      <item>Miljenko Matas punomoćnik sudionika u postupku AGRAMKRAN d.o.o.</item>
      <item>TIHOMIR ZEC punomoćnik sudionika u postupku AGRAMKRAN d.o.o.</item>
    </izvorni_sadrzaj>
    <derivirana_varijabla naziv="DomainObject.Predmet.OstaliListFormated_1">
      <item>Dijana Matas punomoćnica sudionika u postupku AGRAMKRAN d.o.o.</item>
      <item>Marko Karuza punomoćnik sudionika u postupku AGRAMKRAN d.o.o.</item>
      <item>Miljenko Matas punomoćnik sudionika u postupku AGRAMKRAN d.o.o.</item>
      <item>TIHOMIR ZEC punomoćnik sudionika u postupku AGRAMKRAN d.o.o.</item>
    </derivirana_varijabla>
  </DomainObject.Predmet.OstaliListFormated>
  <DomainObject.Predmet.OstaliListFormatedOIB>
    <izvorni_sadrzaj>
      <item>Dijana Matas, OIB 45282454490 punomoćnica sudionika u postupku AGRAMKRAN d.o.o.</item>
      <item>Marko Karuza, OIB 16123360188 punomoćnik sudionika u postupku AGRAMKRAN d.o.o.</item>
      <item>Miljenko Matas punomoćnik sudionika u postupku AGRAMKRAN d.o.o.</item>
      <item>TIHOMIR ZEC punomoćnik sudionika u postupku AGRAMKRAN d.o.o.</item>
    </izvorni_sadrzaj>
    <derivirana_varijabla naziv="DomainObject.Predmet.OstaliListFormatedOIB_1">
      <item>Dijana Matas, OIB 45282454490 punomoćnica sudionika u postupku AGRAMKRAN d.o.o.</item>
      <item>Marko Karuza, OIB 16123360188 punomoćnik sudionika u postupku AGRAMKRAN d.o.o.</item>
      <item>Miljenko Matas punomoćnik sudionika u postupku AGRAMKRAN d.o.o.</item>
      <item>TIHOMIR ZEC punomoćnik sudionika u postupku AGRAMKRAN d.o.o.</item>
    </derivirana_varijabla>
  </DomainObject.Predmet.OstaliListFormatedOIB>
  <DomainObject.Predmet.OstaliListFormatedWithAdress>
    <izvorni_sadrzaj>
      <item>Dijana Matas, Andraševečka 7, 10000 Zagreb punomoćnica sudionika u postupku AGRAMKRAN d.o.o.</item>
      <item>Marko Karuza, Andraševečka Ulica 7, 10000 Zagreb punomoćnik sudionika u postupku AGRAMKRAN d.o.o.</item>
      <item>Miljenko Matas punomoćnik sudionika u postupku AGRAMKRAN d.o.o.</item>
      <item>TIHOMIR ZEC punomoćnik sudionika u postupku AGRAMKRAN d.o.o.</item>
    </izvorni_sadrzaj>
    <derivirana_varijabla naziv="DomainObject.Predmet.OstaliListFormatedWithAdress_1">
      <item>Dijana Matas, Andraševečka 7, 10000 Zagreb punomoćnica sudionika u postupku AGRAMKRAN d.o.o.</item>
      <item>Marko Karuza, Andraševečka Ulica 7, 10000 Zagreb punomoćnik sudionika u postupku AGRAMKRAN d.o.o.</item>
      <item>Miljenko Matas punomoćnik sudionika u postupku AGRAMKRAN d.o.o.</item>
      <item>TIHOMIR ZEC punomoćnik sudionika u postupku AGRAMKRAN d.o.o.</item>
    </derivirana_varijabla>
  </DomainObject.Predmet.OstaliListFormatedWithAdress>
  <DomainObject.Predmet.OstaliListFormatedWithAdressOIB>
    <izvorni_sadrzaj>
      <item>Dijana Matas, OIB 45282454490, Andraševečka 7, 10000 Zagreb punomoćnica sudionika u postupku AGRAMKRAN d.o.o.</item>
      <item>Marko Karuza, OIB 16123360188, Andraševečka Ulica 7, 10000 Zagreb punomoćnik sudionika u postupku AGRAMKRAN d.o.o.</item>
      <item>Miljenko Matas punomoćnik sudionika u postupku AGRAMKRAN d.o.o.</item>
      <item>TIHOMIR ZEC punomoćnik sudionika u postupku AGRAMKRAN d.o.o.</item>
    </izvorni_sadrzaj>
    <derivirana_varijabla naziv="DomainObject.Predmet.OstaliListFormatedWithAdressOIB_1">
      <item>Dijana Matas, OIB 45282454490, Andraševečka 7, 10000 Zagreb punomoćnica sudionika u postupku AGRAMKRAN d.o.o.</item>
      <item>Marko Karuza, OIB 16123360188, Andraševečka Ulica 7, 10000 Zagreb punomoćnik sudionika u postupku AGRAMKRAN d.o.o.</item>
      <item>Miljenko Matas punomoćnik sudionika u postupku AGRAMKRAN d.o.o.</item>
      <item>TIHOMIR ZEC punomoćnik sudionika u postupku AGRAMKRAN d.o.o.</item>
    </derivirana_varijabla>
  </DomainObject.Predmet.OstaliListFormatedWithAdressOIB>
  <DomainObject.Predmet.OstaliListNazivFormated>
    <izvorni_sadrzaj>
      <item>Dijana Matas</item>
      <item>Marko Karuza</item>
      <item>Miljenko Matas</item>
      <item>TIHOMIR ZEC</item>
    </izvorni_sadrzaj>
    <derivirana_varijabla naziv="DomainObject.Predmet.OstaliListNazivFormated_1">
      <item>Dijana Matas</item>
      <item>Marko Karuza</item>
      <item>Miljenko Matas</item>
      <item>TIHOMIR ZEC</item>
    </derivirana_varijabla>
  </DomainObject.Predmet.OstaliListNazivFormated>
  <DomainObject.Predmet.OstaliListNazivFormatedOIB>
    <izvorni_sadrzaj>
      <item>Dijana Matas, OIB 45282454490</item>
      <item>Marko Karuza, OIB 16123360188</item>
      <item>Miljenko Matas</item>
      <item>TIHOMIR ZEC</item>
    </izvorni_sadrzaj>
    <derivirana_varijabla naziv="DomainObject.Predmet.OstaliListNazivFormatedOIB_1">
      <item>Dijana Matas, OIB 45282454490</item>
      <item>Marko Karuza, OIB 16123360188</item>
      <item>Miljenko Matas</item>
      <item>TIHOMIR ZEC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AGRAMKRAN d.o.o.</izvorni_sadrzaj>
    <derivirana_varijabla naziv="DomainObject.Predmet.ProtustrankaIDrugi_1">AGRAMKRAN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AGRAMKRAN d.o.o., OIB 76783828487, Andraševečka 7, 10000 Zagreb</izvorni_sadrzaj>
    <derivirana_varijabla naziv="DomainObject.Predmet.ProtustrankaIDrugiAdressOIB_1">AGRAMKRAN d.o.o., OIB 76783828487, Andraševečka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studenog 2018.</izvorni_sadrzaj>
    <derivirana_varijabla naziv="DomainObject.Predmet.OdlukaRjesenje.DatumDonosenjaOdluke_1">28. studenog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St-702/2018-12</izvorni_sadrzaj>
    <derivirana_varijabla naziv="DomainObject.Predmet.OdlukaRjesenje.Oznaka_1">St-702/2018-12</derivirana_varijabla>
  </DomainObject.Predmet.OdlukaRjesenje.Oznaka>
  <DomainObject.Predmet.SudioniciListNaziv>
    <izvorni_sadrzaj>
      <item>AGRAMKRAN d.o.o.</item>
      <item>FINA Regionalni centar Zagreb</item>
      <item>Dijana Matas</item>
      <item>Marko Karuza</item>
      <item>Miljenko Matas</item>
      <item>TIHOMIR ZEC</item>
    </izvorni_sadrzaj>
    <derivirana_varijabla naziv="DomainObject.Predmet.SudioniciListNaziv_1">
      <item>AGRAMKRAN d.o.o.</item>
      <item>FINA Regionalni centar Zagreb</item>
      <item>Dijana Matas</item>
      <item>Marko Karuza</item>
      <item>Miljenko Matas</item>
      <item>TIHOMIR ZEC</item>
    </derivirana_varijabla>
  </DomainObject.Predmet.SudioniciListNaziv>
  <DomainObject.Predmet.SudioniciListAdressOIB>
    <izvorni_sadrzaj>
      <item>AGRAMKRAN d.o.o., OIB 76783828487, Andraševečka 7,10000 Zagreb</item>
      <item>FINA Regionalni centar Zagreb, OIB 85821130368, Trg svibanjskih žrtava 1995. 1,10000 Zagreb</item>
      <item>Dijana Matas, OIB 45282454490, Andraševečka 7,10000 Zagreb</item>
      <item>Marko Karuza, OIB 16123360188, Andraševečka Ulica 7,10000 Zagreb</item>
      <item>Miljenko Matas</item>
      <item>TIHOMIR ZEC</item>
    </izvorni_sadrzaj>
    <derivirana_varijabla naziv="DomainObject.Predmet.SudioniciListAdressOIB_1">
      <item>AGRAMKRAN d.o.o., OIB 76783828487, Andraševečka 7,10000 Zagreb</item>
      <item>FINA Regionalni centar Zagreb, OIB 85821130368, Trg svibanjskih žrtava 1995. 1,10000 Zagreb</item>
      <item>Dijana Matas, OIB 45282454490, Andraševečka 7,10000 Zagreb</item>
      <item>Marko Karuza, OIB 16123360188, Andraševečka Ulica 7,10000 Zagreb</item>
      <item>Miljenko Matas</item>
      <item>TIHOMIR ZEC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76783828487</item>
      <item>, OIB 85821130368</item>
      <item>, OIB 45282454490</item>
      <item>, OIB 16123360188</item>
      <item>, OIB null</item>
      <item>, OIB null</item>
    </izvorni_sadrzaj>
    <derivirana_varijabla naziv="DomainObject.Predmet.SudioniciListNazivOIB_1">
      <item>, OIB 76783828487</item>
      <item>, OIB 85821130368</item>
      <item>, OIB 45282454490</item>
      <item>, OIB 16123360188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D207ED-FE50-45E3-BBDF-D6389C44BE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3055</properties:Characters>
  <properties:Lines>99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2018-12-17T07:04:00Z</dcterms:created>
  <dc:creator>Korisnik</dc:creator>
  <cp:lastModifiedBy>Darija Miličević</cp:lastModifiedBy>
  <cp:lastPrinted>2018-12-17T07:09:00Z</cp:lastPrinted>
  <dcterms:modified xmlns:xsi="http://www.w3.org/2001/XMLSchema-instance" xsi:type="dcterms:W3CDTF">2018-12-17T07:09:00Z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(Horvatin nak. i nag..docx)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