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3e45" w14:paraId="cd63e45" w:rsidRDefault="00250520" w:rsidP="00250520" w:rsidR="0025052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50520">
        <w:rPr>
          <w:rFonts w:cs="Times New Roman" w:hAnsi="Times New Roman" w:ascii="Times New Roman"/>
          <w:sz w:val="24"/>
          <w:szCs w:val="24"/>
        </w:rPr>
        <w:t xml:space="preserve">     </w:t>
      </w:r>
      <w:r w:rsidRPr="0025052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0520">
        <w:rPr>
          <w:rFonts w:cs="Times New Roman" w:hAnsi="Times New Roman" w:ascii="Times New Roman"/>
          <w:sz w:val="24"/>
          <w:szCs w:val="24"/>
        </w:rPr>
        <w:t xml:space="preserve">       </w:t>
      </w:r>
    </w:p>
    <w:p w:rsidRDefault="00250520" w:rsidP="00250520" w:rsid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>OPĆINSKI SUD U SPLITU</w:t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250520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15714C">
        <w:rPr>
          <w:rFonts w:cs="Times New Roman" w:hAnsi="Times New Roman" w:ascii="Times New Roman"/>
          <w:sz w:val="24"/>
          <w:szCs w:val="24"/>
        </w:rPr>
        <w:t xml:space="preserve"> Sp-4</w:t>
      </w:r>
      <w:r w:rsidR="00F74551">
        <w:rPr>
          <w:rFonts w:cs="Times New Roman" w:hAnsi="Times New Roman" w:ascii="Times New Roman"/>
          <w:sz w:val="24"/>
          <w:szCs w:val="24"/>
        </w:rPr>
        <w:t>/17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714C" w:rsidP="0015714C" w:rsidR="0015714C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Ured za katastar Zagreb,</w:t>
      </w:r>
    </w:p>
    <w:p w:rsidRDefault="0015714C" w:rsidP="0015714C" w:rsidR="0015714C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Ovršni odjel Općinskog građanskog suda u Zagrebu, </w:t>
      </w:r>
    </w:p>
    <w:p w:rsidRDefault="00E87056" w:rsidP="0015714C" w:rsidR="00E87056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ZK odjel Zagreb</w:t>
      </w:r>
    </w:p>
    <w:p w:rsidRDefault="0015714C" w:rsidP="0015714C" w:rsidR="0015714C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15714C">
        <w:rPr>
          <w:rFonts w:cs="Times New Roman" w:hAnsi="Times New Roman" w:ascii="Times New Roman"/>
          <w:sz w:val="24"/>
          <w:szCs w:val="24"/>
        </w:rPr>
        <w:t xml:space="preserve">Ured za katastar Split,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74551" w:rsidP="0015714C" w:rsidR="00250520">
      <w:pPr>
        <w:spacing w:lineRule="auto" w:line="240" w:after="0"/>
        <w:ind w:left="708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ZK odjel Split</w:t>
      </w:r>
    </w:p>
    <w:p w:rsidRDefault="00F74551" w:rsidP="00250520" w:rsidR="00F74551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 xml:space="preserve">Predmet: </w:t>
      </w:r>
      <w:r w:rsidRPr="003338FD">
        <w:rPr>
          <w:rFonts w:cs="Times New Roman" w:hAnsi="Times New Roman" w:ascii="Times New Roman"/>
          <w:b/>
          <w:sz w:val="24"/>
          <w:szCs w:val="24"/>
        </w:rPr>
        <w:t xml:space="preserve">DOPIS 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F74551" w:rsid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="003338FD">
        <w:rPr>
          <w:rFonts w:cs="Times New Roman" w:hAnsi="Times New Roman" w:ascii="Times New Roman"/>
          <w:sz w:val="24"/>
          <w:szCs w:val="24"/>
        </w:rPr>
        <w:t>Po</w:t>
      </w:r>
      <w:r w:rsidR="00E87056">
        <w:rPr>
          <w:rFonts w:cs="Times New Roman" w:hAnsi="Times New Roman" w:ascii="Times New Roman"/>
          <w:sz w:val="24"/>
          <w:szCs w:val="24"/>
        </w:rPr>
        <w:t>zivate se</w:t>
      </w:r>
      <w:r w:rsidR="00F74551">
        <w:rPr>
          <w:rFonts w:cs="Times New Roman" w:hAnsi="Times New Roman" w:ascii="Times New Roman"/>
          <w:sz w:val="24"/>
          <w:szCs w:val="24"/>
        </w:rPr>
        <w:t>, a pozivajući se na gornje navedeni poslovni broj st</w:t>
      </w:r>
      <w:r w:rsidR="0015714C">
        <w:rPr>
          <w:rFonts w:cs="Times New Roman" w:hAnsi="Times New Roman" w:ascii="Times New Roman"/>
          <w:sz w:val="24"/>
          <w:szCs w:val="24"/>
        </w:rPr>
        <w:t>ečaja potrošača, predlagatelja Borisa Baraća</w:t>
      </w:r>
      <w:r w:rsidR="00E87056">
        <w:rPr>
          <w:rFonts w:cs="Times New Roman" w:hAnsi="Times New Roman" w:ascii="Times New Roman"/>
          <w:sz w:val="24"/>
          <w:szCs w:val="24"/>
        </w:rPr>
        <w:t xml:space="preserve">, OIB: 10537729774, Split, Teslina 20, </w:t>
      </w:r>
      <w:r w:rsidR="00F74551">
        <w:rPr>
          <w:rFonts w:cs="Times New Roman" w:hAnsi="Times New Roman" w:ascii="Times New Roman"/>
          <w:sz w:val="24"/>
          <w:szCs w:val="24"/>
        </w:rPr>
        <w:t xml:space="preserve">dostaviti </w:t>
      </w:r>
      <w:r w:rsidR="00E87056">
        <w:rPr>
          <w:rFonts w:cs="Times New Roman" w:hAnsi="Times New Roman" w:ascii="Times New Roman"/>
          <w:sz w:val="24"/>
          <w:szCs w:val="24"/>
        </w:rPr>
        <w:t xml:space="preserve">ovom sudu </w:t>
      </w:r>
      <w:r w:rsidR="00F74551">
        <w:rPr>
          <w:rFonts w:cs="Times New Roman" w:hAnsi="Times New Roman" w:ascii="Times New Roman"/>
          <w:sz w:val="24"/>
          <w:szCs w:val="24"/>
        </w:rPr>
        <w:t>podatak o tome da li je</w:t>
      </w:r>
      <w:r w:rsidR="00E87056">
        <w:rPr>
          <w:rFonts w:cs="Times New Roman" w:hAnsi="Times New Roman" w:ascii="Times New Roman"/>
          <w:sz w:val="24"/>
          <w:szCs w:val="24"/>
        </w:rPr>
        <w:t xml:space="preserve"> isti potrošač vlasnik nekretnina i kojih, te da li se nad istim vode ovršni postupci i pod kojim poslovnim brojem.</w:t>
      </w:r>
      <w:r w:rsidR="00F74551">
        <w:rPr>
          <w:rFonts w:cs="Times New Roman" w:hAnsi="Times New Roman" w:ascii="Times New Roman"/>
          <w:sz w:val="24"/>
          <w:szCs w:val="24"/>
        </w:rPr>
        <w:t xml:space="preserve">  </w:t>
      </w:r>
      <w:r w:rsidR="003338F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338FD" w:rsidP="00250520" w:rsidR="003338FD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E870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</w:p>
    <w:p w:rsidRDefault="00250520" w:rsidP="00E87056" w:rsidR="00250520" w:rsidRPr="00250520">
      <w:pPr>
        <w:spacing w:lineRule="auto" w:line="240" w:after="0"/>
        <w:ind w:firstLine="708" w:left="2124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 xml:space="preserve">U Splitu, </w:t>
      </w:r>
      <w:r w:rsidR="00F74551">
        <w:rPr>
          <w:rFonts w:cs="Times New Roman" w:hAnsi="Times New Roman" w:ascii="Times New Roman"/>
          <w:sz w:val="24"/>
          <w:szCs w:val="24"/>
        </w:rPr>
        <w:t>0</w:t>
      </w:r>
      <w:r w:rsidR="00E87056">
        <w:rPr>
          <w:rFonts w:cs="Times New Roman" w:hAnsi="Times New Roman" w:ascii="Times New Roman"/>
          <w:sz w:val="24"/>
          <w:szCs w:val="24"/>
        </w:rPr>
        <w:t>3</w:t>
      </w:r>
      <w:r w:rsidR="00F74551">
        <w:rPr>
          <w:rFonts w:cs="Times New Roman" w:hAnsi="Times New Roman" w:ascii="Times New Roman"/>
          <w:sz w:val="24"/>
          <w:szCs w:val="24"/>
        </w:rPr>
        <w:t xml:space="preserve">.svibnja 2018.g. 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  <w:t xml:space="preserve">                           Irena Klisović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74551" w:rsidP="00E87056" w:rsidR="00E87056" w:rsidRPr="00E870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DNA: </w:t>
      </w:r>
      <w:r w:rsidR="00E87056">
        <w:rPr>
          <w:rFonts w:cs="Times New Roman" w:hAnsi="Times New Roman" w:ascii="Times New Roman"/>
          <w:sz w:val="24"/>
          <w:szCs w:val="24"/>
        </w:rPr>
        <w:t xml:space="preserve"> </w:t>
      </w:r>
      <w:r w:rsidR="00E87056" w:rsidRPr="00E87056">
        <w:rPr>
          <w:rFonts w:cs="Times New Roman" w:hAnsi="Times New Roman" w:ascii="Times New Roman"/>
          <w:sz w:val="24"/>
          <w:szCs w:val="24"/>
        </w:rPr>
        <w:t>Ured za katastar Zagreb,</w:t>
      </w:r>
    </w:p>
    <w:p w:rsidRDefault="00E87056" w:rsidP="00E87056" w:rsidR="00E870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87056">
        <w:rPr>
          <w:rFonts w:cs="Times New Roman" w:hAnsi="Times New Roman" w:ascii="Times New Roman"/>
          <w:sz w:val="24"/>
          <w:szCs w:val="24"/>
        </w:rPr>
        <w:t xml:space="preserve">Ovršni odjel Općinskog građanskog suda u Zagrebu, </w:t>
      </w:r>
    </w:p>
    <w:p w:rsidRDefault="00E87056" w:rsidP="00E87056" w:rsidR="00E87056" w:rsidRPr="00E870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ZK odjel Zagreb</w:t>
      </w:r>
    </w:p>
    <w:p w:rsidRDefault="00E87056" w:rsidP="00E87056" w:rsidR="00E87056" w:rsidRPr="00E870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87056">
        <w:rPr>
          <w:rFonts w:cs="Times New Roman" w:hAnsi="Times New Roman" w:ascii="Times New Roman"/>
          <w:sz w:val="24"/>
          <w:szCs w:val="24"/>
        </w:rPr>
        <w:t xml:space="preserve">Ured za katastar Split,  </w:t>
      </w:r>
    </w:p>
    <w:p w:rsidRDefault="00E87056" w:rsidP="00E87056" w:rsidR="00250520" w:rsidRPr="0025052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87056">
        <w:rPr>
          <w:rFonts w:cs="Times New Roman" w:hAnsi="Times New Roman" w:ascii="Times New Roman"/>
          <w:sz w:val="24"/>
          <w:szCs w:val="24"/>
        </w:rPr>
        <w:t>ZK odjel Split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</w:p>
    <w:p w:rsidRDefault="002B4859" w:rsidP="00250520" w:rsidR="00215192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R="00215192" w:rsidRPr="002505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0520"/>
    <w:rsid w:val="00013D84"/>
    <w:rsid w:val="00060B57"/>
    <w:rsid w:val="000904E0"/>
    <w:rsid w:val="000D3B7C"/>
    <w:rsid w:val="0015714C"/>
    <w:rsid w:val="001778C7"/>
    <w:rsid w:val="001B28C4"/>
    <w:rsid w:val="001D17E8"/>
    <w:rsid w:val="001F4D82"/>
    <w:rsid w:val="00240D92"/>
    <w:rsid w:val="00250520"/>
    <w:rsid w:val="002B4859"/>
    <w:rsid w:val="002D19B7"/>
    <w:rsid w:val="003338FD"/>
    <w:rsid w:val="003F28D1"/>
    <w:rsid w:val="00420CB4"/>
    <w:rsid w:val="00494346"/>
    <w:rsid w:val="00574C18"/>
    <w:rsid w:val="0058672B"/>
    <w:rsid w:val="00597898"/>
    <w:rsid w:val="005F236C"/>
    <w:rsid w:val="00613C32"/>
    <w:rsid w:val="006F2189"/>
    <w:rsid w:val="0072481D"/>
    <w:rsid w:val="00747080"/>
    <w:rsid w:val="007C4774"/>
    <w:rsid w:val="0094618C"/>
    <w:rsid w:val="00A23522"/>
    <w:rsid w:val="00AE28F4"/>
    <w:rsid w:val="00AE6106"/>
    <w:rsid w:val="00B569CD"/>
    <w:rsid w:val="00BA679F"/>
    <w:rsid w:val="00BB5A9E"/>
    <w:rsid w:val="00BC1F7E"/>
    <w:rsid w:val="00C250B3"/>
    <w:rsid w:val="00CF61E3"/>
    <w:rsid w:val="00D31E7F"/>
    <w:rsid w:val="00D517CE"/>
    <w:rsid w:val="00E87056"/>
    <w:rsid w:val="00F74401"/>
    <w:rsid w:val="00F7455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052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052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48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8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85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8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8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052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052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48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8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85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8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8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D1ACFC.00B6A18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Barać</izvorni_sadrzaj>
    <derivirana_varijabla naziv="DomainObject.Predmet.StrankaFormated_1">  Boris Barać</derivirana_varijabla>
  </DomainObject.Predmet.StrankaFormated>
  <DomainObject.Predmet.StrankaFormatedOIB>
    <izvorni_sadrzaj>  Boris Barać, OIB 10537729774</izvorni_sadrzaj>
    <derivirana_varijabla naziv="DomainObject.Predmet.StrankaFormatedOIB_1">  Boris Barać, OIB 10537729774</derivirana_varijabla>
  </DomainObject.Predmet.StrankaFormatedOIB>
  <DomainObject.Predmet.StrankaFormatedWithAdress>
    <izvorni_sadrzaj> Boris Barać, Teslina 20, 21000 Split</izvorni_sadrzaj>
    <derivirana_varijabla naziv="DomainObject.Predmet.StrankaFormatedWithAdress_1"> Boris Barać, Teslina 20, 21000 Split</derivirana_varijabla>
  </DomainObject.Predmet.StrankaFormatedWithAdress>
  <DomainObject.Predmet.StrankaFormatedWithAdressOIB>
    <izvorni_sadrzaj> Boris Barać, OIB 10537729774, Teslina 20, 21000 Split</izvorni_sadrzaj>
    <derivirana_varijabla naziv="DomainObject.Predmet.StrankaFormatedWithAdressOIB_1"> Boris Barać, OIB 10537729774, Teslina 20, 21000 Split</derivirana_varijabla>
  </DomainObject.Predmet.StrankaFormatedWithAdressOIB>
  <DomainObject.Predmet.StrankaWithAdress>
    <izvorni_sadrzaj>Boris Barać Teslina 20,21000 Split</izvorni_sadrzaj>
    <derivirana_varijabla naziv="DomainObject.Predmet.StrankaWithAdress_1">Boris Barać Teslina 20,21000 Split</derivirana_varijabla>
  </DomainObject.Predmet.StrankaWithAdress>
  <DomainObject.Predmet.StrankaWithAdressOIB>
    <izvorni_sadrzaj>Boris Barać, OIB 10537729774, Teslina 20,21000 Split</izvorni_sadrzaj>
    <derivirana_varijabla naziv="DomainObject.Predmet.StrankaWithAdressOIB_1">Boris Barać, OIB 10537729774, Teslina 20,21000 Split</derivirana_varijabla>
  </DomainObject.Predmet.StrankaWithAdressOIB>
  <DomainObject.Predmet.StrankaNazivFormated>
    <izvorni_sadrzaj>Boris Barać</izvorni_sadrzaj>
    <derivirana_varijabla naziv="DomainObject.Predmet.StrankaNazivFormated_1">Boris Barać</derivirana_varijabla>
  </DomainObject.Predmet.StrankaNazivFormated>
  <DomainObject.Predmet.StrankaNazivFormatedOIB>
    <izvorni_sadrzaj>Boris Barać, OIB 10537729774</izvorni_sadrzaj>
    <derivirana_varijabla naziv="DomainObject.Predmet.StrankaNazivFormatedOIB_1">Boris Barać, OIB 10537729774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Boris Barać</item>
    </izvorni_sadrzaj>
    <derivirana_varijabla naziv="DomainObject.Predmet.StrankaListFormated_1">
      <item>Boris Barać</item>
    </derivirana_varijabla>
  </DomainObject.Predmet.StrankaListFormated>
  <DomainObject.Predmet.StrankaListFormatedOIB>
    <izvorni_sadrzaj>
      <item>Boris Barać, OIB 10537729774</item>
    </izvorni_sadrzaj>
    <derivirana_varijabla naziv="DomainObject.Predmet.StrankaListFormatedOIB_1">
      <item>Boris Barać, OIB 10537729774</item>
    </derivirana_varijabla>
  </DomainObject.Predmet.StrankaListFormatedOIB>
  <DomainObject.Predmet.StrankaListFormatedWithAdress>
    <izvorni_sadrzaj>
      <item>Boris Barać, Teslina 20, 21000 Split</item>
    </izvorni_sadrzaj>
    <derivirana_varijabla naziv="DomainObject.Predmet.StrankaListFormatedWithAdress_1">
      <item>Boris Barać, Teslina 20, 21000 Split</item>
    </derivirana_varijabla>
  </DomainObject.Predmet.StrankaListFormatedWithAdress>
  <DomainObject.Predmet.StrankaListFormatedWithAdressOIB>
    <izvorni_sadrzaj>
      <item>Boris Barać, OIB 10537729774, Teslina 20, 21000 Split</item>
    </izvorni_sadrzaj>
    <derivirana_varijabla naziv="DomainObject.Predmet.StrankaListFormatedWithAdressOIB_1">
      <item>Boris Barać, OIB 10537729774, Teslina 20, 21000 Split</item>
    </derivirana_varijabla>
  </DomainObject.Predmet.StrankaListFormatedWithAdressOIB>
  <DomainObject.Predmet.StrankaListNazivFormated>
    <izvorni_sadrzaj>
      <item>Boris Barać</item>
    </izvorni_sadrzaj>
    <derivirana_varijabla naziv="DomainObject.Predmet.StrankaListNazivFormated_1">
      <item>Boris Barać</item>
    </derivirana_varijabla>
  </DomainObject.Predmet.StrankaListNazivFormated>
  <DomainObject.Predmet.StrankaListNazivFormatedOIB>
    <izvorni_sadrzaj>
      <item>Boris Barać, OIB 10537729774</item>
    </izvorni_sadrzaj>
    <derivirana_varijabla naziv="DomainObject.Predmet.StrankaListNazivFormatedOIB_1">
      <item>Boris Barać, OIB 10537729774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NLB INTERFINANZ AG</item>
      <item>POSOJILNICA BANK eGen</item>
      <item>BANKA SPLITSKO-DALMATINSKA, dioničko društvo u stečaju</item>
      <item>KARLOVAČKA BANKA dioničko društvo</item>
      <item>Kapitalni fond, dioničko društvo, zatvoreni alternativni investicijski fond s privatnom ponudom</item>
      <item>Ivica Kurtović</item>
      <item>JUROSLAV BULJUBAŠIĆ</item>
      <item>SPLIT PARKING d.o.o. za komunalne usluge</item>
      <item>VODOOPSKRBA I ODVODNJA društvo s ograničenom odgovornošću za javnu vodoopskrbu i odvodnju</item>
      <item>ZAGREBAČKI HOLDING, društvo s ograničenom odgovornošću za javni prijevoz, opskrbu vodom, održavanje čistoće, putnička a</item>
      <item>GRADSKA PLINARA ZAGREB-OPSKRBA društvo s ograničenom odgovornošću za opskrbu plinom</item>
      <item>REPUBLIKA HRVATSKA, GRAD ZAGREB</item>
      <item>Hrvatski Telekom d.d.</item>
      <item>OPĆINSKI GRAĐANSKI SUD U ZAGREBU</item>
      <item>Hrvatske vode, pravna osoba za upravljanje vodama</item>
      <item>FINA</item>
      <item>Odvjetničko društvo KALLAY &amp; PARTNERI, društvo s ograničenom odgovornošću</item>
    </izvorni_sadrzaj>
    <derivirana_varijabla naziv="DomainObject.Predmet.OstaliListFormated_1">
      <item>NLB INTERFINANZ AG</item>
      <item>POSOJILNICA BANK eGen</item>
      <item>BANKA SPLITSKO-DALMATINSKA, dioničko društvo u stečaju</item>
      <item>KARLOVAČKA BANKA dioničko društvo</item>
      <item>Kapitalni fond, dioničko društvo, zatvoreni alternativni investicijski fond s privatnom ponudom</item>
      <item>Ivica Kurtović</item>
      <item>JUROSLAV BULJUBAŠIĆ</item>
      <item>SPLIT PARKING d.o.o. za komunalne usluge</item>
      <item>VODOOPSKRBA I ODVODNJA društvo s ograničenom odgovornošću za javnu vodoopskrbu i odvodnju</item>
      <item>ZAGREBAČKI HOLDING, društvo s ograničenom odgovornošću za javni prijevoz, opskrbu vodom, održavanje čistoće, putnička a</item>
      <item>GRADSKA PLINARA ZAGREB-OPSKRBA društvo s ograničenom odgovornošću za opskrbu plinom</item>
      <item>REPUBLIKA HRVATSKA, GRAD ZAGREB</item>
      <item>Hrvatski Telekom d.d.</item>
      <item>OPĆINSKI GRAĐANSKI SUD U ZAGREBU</item>
      <item>Hrvatske vode, pravna osoba za upravljanje vodama</item>
      <item>FINA</item>
      <item>Odvjetničko društvo KALLAY &amp; PARTNERI, društvo s ograničenom odgovornošću</item>
    </derivirana_varijabla>
  </DomainObject.Predmet.OstaliListFormated>
  <DomainObject.Predmet.OstaliListFormatedOIB>
    <izvorni_sadrzaj>
      <item>NLB INTERFINANZ AG, OIB 43668676136</item>
      <item>POSOJILNICA BANK eGen, OIB 24250429800</item>
      <item>BANKA SPLITSKO-DALMATINSKA, dioničko društvo u stečaju, OIB 25351138943</item>
      <item>KARLOVAČKA BANKA dioničko društvo, OIB 08106331075</item>
      <item>Kapitalni fond, dioničko društvo, zatvoreni alternativni investicijski fond s privatnom ponudom, OIB 08269700991</item>
      <item>Ivica Kurtović, OIB 88763876349</item>
      <item>JUROSLAV BULJUBAŠIĆ</item>
      <item>SPLIT PARKING d.o.o. za komunalne usluge, OIB 90551978160</item>
      <item>VODOOPSKRBA I ODVODNJA društvo s ograničenom odgovornošću za javnu vodoopskrbu i odvodnju, OIB 83416546499</item>
      <item>ZAGREBAČKI HOLDING, društvo s ograničenom odgovornošću za javni prijevoz, opskrbu vodom, održavanje čistoće, putnička a, OIB 85584865987</item>
      <item>GRADSKA PLINARA ZAGREB-OPSKRBA društvo s ograničenom odgovornošću za opskrbu plinom, OIB 74364571096</item>
      <item>REPUBLIKA HRVATSKA, GRAD ZAGREB, OIB 61817894937</item>
      <item>Hrvatski Telekom d.d., OIB 81793146560</item>
      <item>OPĆINSKI GRAĐANSKI SUD U ZAGREBU</item>
      <item>Hrvatske vode, pravna osoba za upravljanje vodama, OIB 28921383001</item>
      <item>FINA, OIB 85821130368</item>
      <item>Odvjetničko društvo KALLAY &amp; PARTNERI, društvo s ograničenom odgovornošću, OIB 86709918716</item>
    </izvorni_sadrzaj>
    <derivirana_varijabla naziv="DomainObject.Predmet.OstaliListFormatedOIB_1">
      <item>NLB INTERFINANZ AG, OIB 43668676136</item>
      <item>POSOJILNICA BANK eGen, OIB 24250429800</item>
      <item>BANKA SPLITSKO-DALMATINSKA, dioničko društvo u stečaju, OIB 25351138943</item>
      <item>KARLOVAČKA BANKA dioničko društvo, OIB 08106331075</item>
      <item>Kapitalni fond, dioničko društvo, zatvoreni alternativni investicijski fond s privatnom ponudom, OIB 08269700991</item>
      <item>Ivica Kurtović, OIB 88763876349</item>
      <item>JUROSLAV BULJUBAŠIĆ</item>
      <item>SPLIT PARKING d.o.o. za komunalne usluge, OIB 90551978160</item>
      <item>VODOOPSKRBA I ODVODNJA društvo s ograničenom odgovornošću za javnu vodoopskrbu i odvodnju, OIB 83416546499</item>
      <item>ZAGREBAČKI HOLDING, društvo s ograničenom odgovornošću za javni prijevoz, opskrbu vodom, održavanje čistoće, putnička a, OIB 85584865987</item>
      <item>GRADSKA PLINARA ZAGREB-OPSKRBA društvo s ograničenom odgovornošću za opskrbu plinom, OIB 74364571096</item>
      <item>REPUBLIKA HRVATSKA, GRAD ZAGREB, OIB 61817894937</item>
      <item>Hrvatski Telekom d.d., OIB 81793146560</item>
      <item>OPĆINSKI GRAĐANSKI SUD U ZAGREBU</item>
      <item>Hrvatske vode, pravna osoba za upravljanje vodama, OIB 28921383001</item>
      <item>FINA, OIB 85821130368</item>
      <item>Odvjetničko društvo KALLAY &amp; PARTNERI, društvo s ograničenom odgovornošću, OIB 86709918716</item>
    </derivirana_varijabla>
  </DomainObject.Predmet.OstaliListFormatedOIB>
  <DomainObject.Predmet.OstaliListFormatedWithAdress>
    <izvorni_sadrzaj>
      <item>NLB INTERFINANZ AG, BEETHOVENSTRASSE 48, ZURICH</item>
      <item>POSOJILNICA BANK eGen, PAULITSCHGASSE 5-7, KLAGENFURT</item>
      <item>BANKA SPLITSKO-DALMATINSKA, dioničko društvo u stečaju, 114. brigade 9, 21000 Split</item>
      <item>KARLOVAČKA BANKA dioničko društvo, Ivana Gorana Kovačića 1, 47000 Karlovac</item>
      <item>Kapitalni fond, dioničko društvo, zatvoreni alternativni investicijski fond s privatnom ponudom, Bakačeva 5, 10000 Zagreb</item>
      <item>Ivica Kurtović, Marasovića 599, 21000 Split</item>
      <item>JUROSLAV BULJUBAŠIĆ</item>
      <item>SPLIT PARKING d.o.o. za komunalne usluge, Ruđera Boškovića 28, 21000 Split</item>
      <item>VODOOPSKRBA I ODVODNJA društvo s ograničenom odgovornošću za javnu vodoopskrbu i odvodnju, Folnegovićeva 1, 10000 Zagreb</item>
      <item>ZAGREBAČKI HOLDING, društvo s ograničenom odgovornošću za javni prijevoz, opskrbu vodom, održavanje čistoće, putnička a, Ulica grada Vukovara 41, 10000 Zagreb</item>
      <item>GRADSKA PLINARA ZAGREB-OPSKRBA društvo s ograničenom odgovornošću za opskrbu plinom, Radnička cesta 1, 10000 Zagreb</item>
      <item>REPUBLIKA HRVATSKA, GRAD ZAGREB</item>
      <item>Hrvatski Telekom d.d., Roberta Frangeša Mihanovića 9, 10000 Zagreb</item>
      <item>OPĆINSKI GRAĐANSKI SUD U ZAGREBU</item>
      <item>Hrvatske vode, pravna osoba za upravljanje vodama, Grada Vukovara 220, 10000 Zagreb</item>
      <item>FINA, ULICA GRADA VUKOVARA 70, 10000 Zagreb</item>
      <item>Odvjetničko društvo KALLAY &amp; PARTNERI, društvo s ograničenom odgovornošću, Ilica 1A/III, 10000 Zagreb</item>
    </izvorni_sadrzaj>
    <derivirana_varijabla naziv="DomainObject.Predmet.OstaliListFormatedWithAdress_1">
      <item>NLB INTERFINANZ AG, BEETHOVENSTRASSE 48, ZURICH</item>
      <item>POSOJILNICA BANK eGen, PAULITSCHGASSE 5-7, KLAGENFURT</item>
      <item>BANKA SPLITSKO-DALMATINSKA, dioničko društvo u stečaju, 114. brigade 9, 21000 Split</item>
      <item>KARLOVAČKA BANKA dioničko društvo, Ivana Gorana Kovačića 1, 47000 Karlovac</item>
      <item>Kapitalni fond, dioničko društvo, zatvoreni alternativni investicijski fond s privatnom ponudom, Bakačeva 5, 10000 Zagreb</item>
      <item>Ivica Kurtović, Marasovića 599, 21000 Split</item>
      <item>JUROSLAV BULJUBAŠIĆ</item>
      <item>SPLIT PARKING d.o.o. za komunalne usluge, Ruđera Boškovića 28, 21000 Split</item>
      <item>VODOOPSKRBA I ODVODNJA društvo s ograničenom odgovornošću za javnu vodoopskrbu i odvodnju, Folnegovićeva 1, 10000 Zagreb</item>
      <item>ZAGREBAČKI HOLDING, društvo s ograničenom odgovornošću za javni prijevoz, opskrbu vodom, održavanje čistoće, putnička a, Ulica grada Vukovara 41, 10000 Zagreb</item>
      <item>GRADSKA PLINARA ZAGREB-OPSKRBA društvo s ograničenom odgovornošću za opskrbu plinom, Radnička cesta 1, 10000 Zagreb</item>
      <item>REPUBLIKA HRVATSKA, GRAD ZAGREB</item>
      <item>Hrvatski Telekom d.d., Roberta Frangeša Mihanovića 9, 10000 Zagreb</item>
      <item>OPĆINSKI GRAĐANSKI SUD U ZAGREBU</item>
      <item>Hrvatske vode, pravna osoba za upravljanje vodama, Grada Vukovara 220, 10000 Zagreb</item>
      <item>FINA, ULICA GRADA VUKOVARA 70, 10000 Zagreb</item>
      <item>Odvjetničko društvo KALLAY &amp; PARTNERI, društvo s ograničenom odgovornošću, Ilica 1A/III, 10000 Zagreb</item>
    </derivirana_varijabla>
  </DomainObject.Predmet.OstaliListFormatedWithAdress>
  <DomainObject.Predmet.OstaliListFormatedWithAdressOIB>
    <izvorni_sadrzaj>
      <item>NLB INTERFINANZ AG, OIB 43668676136, BEETHOVENSTRASSE 48, ZURICH</item>
      <item>POSOJILNICA BANK eGen, OIB 24250429800, PAULITSCHGASSE 5-7, KLAGENFURT</item>
      <item>BANKA SPLITSKO-DALMATINSKA, dioničko društvo u stečaju, OIB 25351138943, 114. brigade 9, 21000 Split</item>
      <item>KARLOVAČKA BANKA dioničko društvo, OIB 08106331075, Ivana Gorana Kovačića 1, 47000 Karlovac</item>
      <item>Kapitalni fond, dioničko društvo, zatvoreni alternativni investicijski fond s privatnom ponudom, OIB 08269700991, Bakačeva 5, 10000 Zagreb</item>
      <item>Ivica Kurtović, OIB 88763876349, Marasovića 599, 21000 Split</item>
      <item>JUROSLAV BULJUBAŠIĆ</item>
      <item>SPLIT PARKING d.o.o. za komunalne usluge, OIB 90551978160, Ruđera Boškovića 28, 21000 Split</item>
      <item>VODOOPSKRBA I ODVODNJA društvo s ograničenom odgovornošću za javnu vodoopskrbu i odvodnju, OIB 83416546499, Folnegovićeva 1, 10000 Zagreb</item>
      <item>ZAGREBAČKI HOLDING, društvo s ograničenom odgovornošću za javni prijevoz, opskrbu vodom, održavanje čistoće, putnička a, OIB 85584865987, Ulica grada Vukovara 41, 10000 Zagreb</item>
      <item>GRADSKA PLINARA ZAGREB-OPSKRBA društvo s ograničenom odgovornošću za opskrbu plinom, OIB 74364571096, Radnička cesta 1, 10000 Zagreb</item>
      <item>REPUBLIKA HRVATSKA, GRAD ZAGREB, OIB 61817894937</item>
      <item>Hrvatski Telekom d.d., OIB 81793146560, Roberta Frangeša Mihanovića 9, 10000 Zagreb</item>
      <item>OPĆINSKI GRAĐANSKI SUD U ZAGREBU</item>
      <item>Hrvatske vode, pravna osoba za upravljanje vodama, OIB 28921383001, Grada Vukovara 220, 10000 Zagreb</item>
      <item>FINA, OIB 85821130368, ULICA GRADA VUKOVARA 70, 10000 Zagreb</item>
      <item>Odvjetničko društvo KALLAY &amp; PARTNERI, društvo s ograničenom odgovornošću, OIB 86709918716, Ilica 1A/III, 10000 Zagreb</item>
    </izvorni_sadrzaj>
    <derivirana_varijabla naziv="DomainObject.Predmet.OstaliListFormatedWithAdressOIB_1">
      <item>NLB INTERFINANZ AG, OIB 43668676136, BEETHOVENSTRASSE 48, ZURICH</item>
      <item>POSOJILNICA BANK eGen, OIB 24250429800, PAULITSCHGASSE 5-7, KLAGENFURT</item>
      <item>BANKA SPLITSKO-DALMATINSKA, dioničko društvo u stečaju, OIB 25351138943, 114. brigade 9, 21000 Split</item>
      <item>KARLOVAČKA BANKA dioničko društvo, OIB 08106331075, Ivana Gorana Kovačića 1, 47000 Karlovac</item>
      <item>Kapitalni fond, dioničko društvo, zatvoreni alternativni investicijski fond s privatnom ponudom, OIB 08269700991, Bakačeva 5, 10000 Zagreb</item>
      <item>Ivica Kurtović, OIB 88763876349, Marasovića 599, 21000 Split</item>
      <item>JUROSLAV BULJUBAŠIĆ</item>
      <item>SPLIT PARKING d.o.o. za komunalne usluge, OIB 90551978160, Ruđera Boškovića 28, 21000 Split</item>
      <item>VODOOPSKRBA I ODVODNJA društvo s ograničenom odgovornošću za javnu vodoopskrbu i odvodnju, OIB 83416546499, Folnegovićeva 1, 10000 Zagreb</item>
      <item>ZAGREBAČKI HOLDING, društvo s ograničenom odgovornošću za javni prijevoz, opskrbu vodom, održavanje čistoće, putnička a, OIB 85584865987, Ulica grada Vukovara 41, 10000 Zagreb</item>
      <item>GRADSKA PLINARA ZAGREB-OPSKRBA društvo s ograničenom odgovornošću za opskrbu plinom, OIB 74364571096, Radnička cesta 1, 10000 Zagreb</item>
      <item>REPUBLIKA HRVATSKA, GRAD ZAGREB, OIB 61817894937</item>
      <item>Hrvatski Telekom d.d., OIB 81793146560, Roberta Frangeša Mihanovića 9, 10000 Zagreb</item>
      <item>OPĆINSKI GRAĐANSKI SUD U ZAGREBU</item>
      <item>Hrvatske vode, pravna osoba za upravljanje vodama, OIB 28921383001, Grada Vukovara 220, 10000 Zagreb</item>
      <item>FINA, OIB 85821130368, ULICA GRADA VUKOVARA 70, 10000 Zagreb</item>
      <item>Odvjetničko društvo KALLAY &amp; PARTNERI, društvo s ograničenom odgovornošću, OIB 86709918716, Ilica 1A/III, 10000 Zagreb</item>
    </derivirana_varijabla>
  </DomainObject.Predmet.OstaliListFormatedWithAdressOIB>
  <DomainObject.Predmet.OstaliListNazivFormated>
    <izvorni_sadrzaj>
      <item>NLB INTERFINANZ AG</item>
      <item>POSOJILNICA BANK eGen</item>
      <item>BANKA SPLITSKO-DALMATINSKA, dioničko društvo u stečaju</item>
      <item>KARLOVAČKA BANKA dioničko društvo</item>
      <item>Kapitalni fond, dioničko društvo, zatvoreni alternativni investicijski fond s privatnom ponudom</item>
      <item>Ivica Kurtović</item>
      <item>JUROSLAV BULJUBAŠIĆ</item>
      <item>SPLIT PARKING d.o.o. za komunalne usluge</item>
      <item>VODOOPSKRBA I ODVODNJA društvo s ograničenom odgovornošću za javnu vodoopskrbu i odvodnju</item>
      <item>ZAGREBAČKI HOLDING, društvo s ograničenom odgovornošću za javni prijevoz, opskrbu vodom, održavanje čistoće, putnička a</item>
      <item>GRADSKA PLINARA ZAGREB-OPSKRBA društvo s ograničenom odgovornošću za opskrbu plinom</item>
      <item>REPUBLIKA HRVATSKA, GRAD ZAGREB</item>
      <item>Hrvatski Telekom d.d.</item>
      <item>OPĆINSKI GRAĐANSKI SUD U ZAGREBU</item>
      <item>Hrvatske vode, pravna osoba za upravljanje vodama</item>
      <item>FINA</item>
      <item>Odvjetničko društvo KALLAY &amp; PARTNERI, društvo s ograničenom odgovornošću</item>
    </izvorni_sadrzaj>
    <derivirana_varijabla naziv="DomainObject.Predmet.OstaliListNazivFormated_1">
      <item>NLB INTERFINANZ AG</item>
      <item>POSOJILNICA BANK eGen</item>
      <item>BANKA SPLITSKO-DALMATINSKA, dioničko društvo u stečaju</item>
      <item>KARLOVAČKA BANKA dioničko društvo</item>
      <item>Kapitalni fond, dioničko društvo, zatvoreni alternativni investicijski fond s privatnom ponudom</item>
      <item>Ivica Kurtović</item>
      <item>JUROSLAV BULJUBAŠIĆ</item>
      <item>SPLIT PARKING d.o.o. za komunalne usluge</item>
      <item>VODOOPSKRBA I ODVODNJA društvo s ograničenom odgovornošću za javnu vodoopskrbu i odvodnju</item>
      <item>ZAGREBAČKI HOLDING, društvo s ograničenom odgovornošću za javni prijevoz, opskrbu vodom, održavanje čistoće, putnička a</item>
      <item>GRADSKA PLINARA ZAGREB-OPSKRBA društvo s ograničenom odgovornošću za opskrbu plinom</item>
      <item>REPUBLIKA HRVATSKA, GRAD ZAGREB</item>
      <item>Hrvatski Telekom d.d.</item>
      <item>OPĆINSKI GRAĐANSKI SUD U ZAGREBU</item>
      <item>Hrvatske vode, pravna osoba za upravljanje vodama</item>
      <item>FINA</item>
      <item>Odvjetničko društvo KALLAY &amp; PARTNERI, društvo s ograničenom odgovornošću</item>
    </derivirana_varijabla>
  </DomainObject.Predmet.OstaliListNazivFormated>
  <DomainObject.Predmet.OstaliListNazivFormatedOIB>
    <izvorni_sadrzaj>
      <item>NLB INTERFINANZ AG, OIB 43668676136</item>
      <item>POSOJILNICA BANK eGen, OIB 24250429800</item>
      <item>BANKA SPLITSKO-DALMATINSKA, dioničko društvo u stečaju, OIB 25351138943</item>
      <item>KARLOVAČKA BANKA dioničko društvo, OIB 08106331075</item>
      <item>Kapitalni fond, dioničko društvo, zatvoreni alternativni investicijski fond s privatnom ponudom, OIB 08269700991</item>
      <item>Ivica Kurtović, OIB 88763876349</item>
      <item>JUROSLAV BULJUBAŠIĆ</item>
      <item>SPLIT PARKING d.o.o. za komunalne usluge, OIB 90551978160</item>
      <item>VODOOPSKRBA I ODVODNJA društvo s ograničenom odgovornošću za javnu vodoopskrbu i odvodnju, OIB 83416546499</item>
      <item>ZAGREBAČKI HOLDING, društvo s ograničenom odgovornošću za javni prijevoz, opskrbu vodom, održavanje čistoće, putnička a, OIB 85584865987</item>
      <item>GRADSKA PLINARA ZAGREB-OPSKRBA društvo s ograničenom odgovornošću za opskrbu plinom, OIB 74364571096</item>
      <item>REPUBLIKA HRVATSKA, GRAD ZAGREB, OIB 61817894937</item>
      <item>Hrvatski Telekom d.d., OIB 81793146560</item>
      <item>OPĆINSKI GRAĐANSKI SUD U ZAGREBU</item>
      <item>Hrvatske vode, pravna osoba za upravljanje vodama, OIB 28921383001</item>
      <item>FINA, OIB 85821130368</item>
      <item>Odvjetničko društvo KALLAY &amp; PARTNERI, društvo s ograničenom odgovornošću, OIB 86709918716</item>
    </izvorni_sadrzaj>
    <derivirana_varijabla naziv="DomainObject.Predmet.OstaliListNazivFormatedOIB_1">
      <item>NLB INTERFINANZ AG, OIB 43668676136</item>
      <item>POSOJILNICA BANK eGen, OIB 24250429800</item>
      <item>BANKA SPLITSKO-DALMATINSKA, dioničko društvo u stečaju, OIB 25351138943</item>
      <item>KARLOVAČKA BANKA dioničko društvo, OIB 08106331075</item>
      <item>Kapitalni fond, dioničko društvo, zatvoreni alternativni investicijski fond s privatnom ponudom, OIB 08269700991</item>
      <item>Ivica Kurtović, OIB 88763876349</item>
      <item>JUROSLAV BULJUBAŠIĆ</item>
      <item>SPLIT PARKING d.o.o. za komunalne usluge, OIB 90551978160</item>
      <item>VODOOPSKRBA I ODVODNJA društvo s ograničenom odgovornošću za javnu vodoopskrbu i odvodnju, OIB 83416546499</item>
      <item>ZAGREBAČKI HOLDING, društvo s ograničenom odgovornošću za javni prijevoz, opskrbu vodom, održavanje čistoće, putnička a, OIB 85584865987</item>
      <item>GRADSKA PLINARA ZAGREB-OPSKRBA društvo s ograničenom odgovornošću za opskrbu plinom, OIB 74364571096</item>
      <item>REPUBLIKA HRVATSKA, GRAD ZAGREB, OIB 61817894937</item>
      <item>Hrvatski Telekom d.d., OIB 81793146560</item>
      <item>OPĆINSKI GRAĐANSKI SUD U ZAGREBU</item>
      <item>Hrvatske vode, pravna osoba za upravljanje vodama, OIB 28921383001</item>
      <item>FINA, OIB 85821130368</item>
      <item>Odvjetničko društvo KALLAY &amp; PARTNERI, društvo s ograničenom odgovornošću, OIB 86709918716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Barać</izvorni_sadrzaj>
    <derivirana_varijabla naziv="DomainObject.Predmet.StrankaIDrugi_1">Boris Barać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Boris Barać, OIB 10537729774, Teslina 20, 21000 Split</izvorni_sadrzaj>
    <derivirana_varijabla naziv="DomainObject.Predmet.StrankaIDrugiAdressOIB_1">Boris Barać, OIB 10537729774, Teslina 20,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Barać</item>
      <item>NLB INTERFINANZ AG</item>
      <item>POSOJILNICA BANK eGen</item>
      <item>BANKA SPLITSKO-DALMATINSKA, dioničko društvo u stečaju</item>
      <item>KARLOVAČKA BANKA dioničko društvo</item>
      <item>Kapitalni fond, dioničko društvo, zatvoreni alternativni investicijski fond s privatnom ponudom</item>
      <item>Ivica Kurtović</item>
      <item>JUROSLAV BULJUBAŠIĆ</item>
      <item>SPLIT PARKING d.o.o. za komunalne usluge</item>
      <item>VODOOPSKRBA I ODVODNJA društvo s ograničenom odgovornošću za javnu vodoopskrbu i odvodnju</item>
      <item>ZAGREBAČKI HOLDING, društvo s ograničenom odgovornošću za javni prijevoz, opskrbu vodom, održavanje čistoće, putnička a</item>
      <item>GRADSKA PLINARA ZAGREB-OPSKRBA društvo s ograničenom odgovornošću za opskrbu plinom</item>
      <item>REPUBLIKA HRVATSKA, GRAD ZAGREB</item>
      <item>Hrvatski Telekom d.d.</item>
      <item>OPĆINSKI GRAĐANSKI SUD U ZAGREBU</item>
      <item>Hrvatske vode, pravna osoba za upravljanje vodama</item>
      <item>FINA</item>
      <item>Odvjetničko društvo KALLAY &amp; PARTNERI, društvo s ograničenom odgovornošću</item>
    </izvorni_sadrzaj>
    <derivirana_varijabla naziv="DomainObject.Predmet.SudioniciListNaziv_1">
      <item>Boris Barać</item>
      <item>NLB INTERFINANZ AG</item>
      <item>POSOJILNICA BANK eGen</item>
      <item>BANKA SPLITSKO-DALMATINSKA, dioničko društvo u stečaju</item>
      <item>KARLOVAČKA BANKA dioničko društvo</item>
      <item>Kapitalni fond, dioničko društvo, zatvoreni alternativni investicijski fond s privatnom ponudom</item>
      <item>Ivica Kurtović</item>
      <item>JUROSLAV BULJUBAŠIĆ</item>
      <item>SPLIT PARKING d.o.o. za komunalne usluge</item>
      <item>VODOOPSKRBA I ODVODNJA društvo s ograničenom odgovornošću za javnu vodoopskrbu i odvodnju</item>
      <item>ZAGREBAČKI HOLDING, društvo s ograničenom odgovornošću za javni prijevoz, opskrbu vodom, održavanje čistoće, putnička a</item>
      <item>GRADSKA PLINARA ZAGREB-OPSKRBA društvo s ograničenom odgovornošću za opskrbu plinom</item>
      <item>REPUBLIKA HRVATSKA, GRAD ZAGREB</item>
      <item>Hrvatski Telekom d.d.</item>
      <item>OPĆINSKI GRAĐANSKI SUD U ZAGREBU</item>
      <item>Hrvatske vode, pravna osoba za upravljanje vodama</item>
      <item>FINA</item>
      <item>Odvjetničko društvo KALLAY &amp; PARTNERI, društvo s ograničenom odgovornošću</item>
    </derivirana_varijabla>
  </DomainObject.Predmet.SudioniciListNaziv>
  <DomainObject.Predmet.SudioniciListAdressOIB>
    <izvorni_sadrzaj>
      <item>Boris Barać, OIB 10537729774, Teslina 20,21000 Split</item>
      <item>NLB INTERFINANZ AG, OIB 43668676136, BEETHOVENSTRASSE 48,ZURICH</item>
      <item>POSOJILNICA BANK eGen, OIB 24250429800, PAULITSCHGASSE 5-7,KLAGENFURT</item>
      <item>BANKA SPLITSKO-DALMATINSKA, dioničko društvo u stečaju, OIB 25351138943, 114. brigade 9,21000 Split</item>
      <item>KARLOVAČKA BANKA dioničko društvo, OIB 08106331075, Ivana Gorana Kovačića 1,47000 Karlovac</item>
      <item>Kapitalni fond, dioničko društvo, zatvoreni alternativni investicijski fond s privatnom ponudom, OIB 08269700991, Bakačeva 5,10000 Zagreb</item>
      <item>Ivica Kurtović, OIB 88763876349, Marasovića 599,21000 Split</item>
      <item>JUROSLAV BULJUBAŠIĆ</item>
      <item>SPLIT PARKING d.o.o. za komunalne usluge, OIB 90551978160, Ruđera Boškovića 28,21000 Split</item>
      <item>VODOOPSKRBA I ODVODNJA društvo s ograničenom odgovornošću za javnu vodoopskrbu i odvodnju, OIB 83416546499, Folnegovićeva 1,10000 Zagreb</item>
      <item>ZAGREBAČKI HOLDING, društvo s ograničenom odgovornošću za javni prijevoz, opskrbu vodom, održavanje čistoće, putnička a, OIB 85584865987, Ulica grada Vukovara 41,10000 Zagreb</item>
      <item>GRADSKA PLINARA ZAGREB-OPSKRBA društvo s ograničenom odgovornošću za opskrbu plinom, OIB 74364571096, Radnička cesta 1,10000 Zagreb</item>
      <item>REPUBLIKA HRVATSKA, GRAD ZAGREB, OIB 61817894937</item>
      <item>Hrvatski Telekom d.d., OIB 81793146560, Roberta Frangeša Mihanovića 9,10000 Zagreb</item>
      <item>OPĆINSKI GRAĐANSKI SUD U ZAGREBU</item>
      <item>Hrvatske vode, pravna osoba za upravljanje vodama, OIB 28921383001, Grada Vukovara 220,10000 Zagreb</item>
      <item>FINA, OIB 85821130368, ULICA GRADA VUKOVARA 70,10000 Zagreb</item>
      <item>Odvjetničko društvo KALLAY &amp; PARTNERI, društvo s ograničenom odgovornošću, OIB 86709918716, Ilica 1A/III,10000 Zagreb</item>
    </izvorni_sadrzaj>
    <derivirana_varijabla naziv="DomainObject.Predmet.SudioniciListAdressOIB_1">
      <item>Boris Barać, OIB 10537729774, Teslina 20,21000 Split</item>
      <item>NLB INTERFINANZ AG, OIB 43668676136, BEETHOVENSTRASSE 48,ZURICH</item>
      <item>POSOJILNICA BANK eGen, OIB 24250429800, PAULITSCHGASSE 5-7,KLAGENFURT</item>
      <item>BANKA SPLITSKO-DALMATINSKA, dioničko društvo u stečaju, OIB 25351138943, 114. brigade 9,21000 Split</item>
      <item>KARLOVAČKA BANKA dioničko društvo, OIB 08106331075, Ivana Gorana Kovačića 1,47000 Karlovac</item>
      <item>Kapitalni fond, dioničko društvo, zatvoreni alternativni investicijski fond s privatnom ponudom, OIB 08269700991, Bakačeva 5,10000 Zagreb</item>
      <item>Ivica Kurtović, OIB 88763876349, Marasovića 599,21000 Split</item>
      <item>JUROSLAV BULJUBAŠIĆ</item>
      <item>SPLIT PARKING d.o.o. za komunalne usluge, OIB 90551978160, Ruđera Boškovića 28,21000 Split</item>
      <item>VODOOPSKRBA I ODVODNJA društvo s ograničenom odgovornošću za javnu vodoopskrbu i odvodnju, OIB 83416546499, Folnegovićeva 1,10000 Zagreb</item>
      <item>ZAGREBAČKI HOLDING, društvo s ograničenom odgovornošću za javni prijevoz, opskrbu vodom, održavanje čistoće, putnička a, OIB 85584865987, Ulica grada Vukovara 41,10000 Zagreb</item>
      <item>GRADSKA PLINARA ZAGREB-OPSKRBA društvo s ograničenom odgovornošću za opskrbu plinom, OIB 74364571096, Radnička cesta 1,10000 Zagreb</item>
      <item>REPUBLIKA HRVATSKA, GRAD ZAGREB, OIB 61817894937</item>
      <item>Hrvatski Telekom d.d., OIB 81793146560, Roberta Frangeša Mihanovića 9,10000 Zagreb</item>
      <item>OPĆINSKI GRAĐANSKI SUD U ZAGREBU</item>
      <item>Hrvatske vode, pravna osoba za upravljanje vodama, OIB 28921383001, Grada Vukovara 220,10000 Zagreb</item>
      <item>FINA, OIB 85821130368, ULICA GRADA VUKOVARA 70,10000 Zagreb</item>
      <item>Odvjetničko društvo KALLAY &amp; PARTNERI, društvo s ograničenom odgovornošću, OIB 86709918716, Ilica 1A/III,10000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10537729774</item>
      <item>, OIB 43668676136</item>
      <item>, OIB 24250429800</item>
      <item>, OIB 25351138943</item>
      <item>, OIB 08106331075</item>
      <item>, OIB 08269700991</item>
      <item>, OIB 88763876349</item>
      <item>, OIB null</item>
      <item>, OIB 90551978160</item>
      <item>, OIB 83416546499</item>
      <item>, OIB 85584865987</item>
      <item>, OIB 74364571096</item>
      <item>, OIB 61817894937</item>
      <item>, OIB 81793146560</item>
      <item>, OIB null</item>
      <item>, OIB 28921383001</item>
      <item>, OIB 85821130368</item>
      <item>, OIB 86709918716</item>
    </izvorni_sadrzaj>
    <derivirana_varijabla naziv="DomainObject.Predmet.SudioniciListNazivOIB_1">
      <item>, OIB 10537729774</item>
      <item>, OIB 43668676136</item>
      <item>, OIB 24250429800</item>
      <item>, OIB 25351138943</item>
      <item>, OIB 08106331075</item>
      <item>, OIB 08269700991</item>
      <item>, OIB 88763876349</item>
      <item>, OIB null</item>
      <item>, OIB 90551978160</item>
      <item>, OIB 83416546499</item>
      <item>, OIB 85584865987</item>
      <item>, OIB 74364571096</item>
      <item>, OIB 61817894937</item>
      <item>, OIB 81793146560</item>
      <item>, OIB null</item>
      <item>, OIB 28921383001</item>
      <item>, OIB 85821130368</item>
      <item>, OIB 86709918716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108</properties:Words>
  <properties:Characters>578</properties:Characters>
  <properties:Lines>39</properties:Lines>
  <properties:Paragraphs>17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2018-05-02T07:26:00Z</dcterms:created>
  <dc:creator>Božena Semren</dc:creator>
  <cp:lastModifiedBy>Božena Semren</cp:lastModifiedBy>
  <cp:lastPrinted>2018-05-03T10:33:00Z</cp:lastPrinted>
  <dcterms:modified xmlns:xsi="http://www.w3.org/2001/XMLSchema-instance" xsi:type="dcterms:W3CDTF">2018-05-03T10:33:00Z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(Dopis Uredu za katastar i zk odjelu.docx)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