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1c1d" w14:paraId="2211c1d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01B5A">
        <w:t>36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01B5A">
        <w:t>2</w:t>
      </w:r>
      <w:r w:rsidR="00814557" w:rsidRPr="006F1FF1">
        <w:t xml:space="preserve">. </w:t>
      </w:r>
      <w:r w:rsidR="00B01B5A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387662">
        <w:t>, suvlasnički dio 6/1000, etažno vlasništvo E-32</w:t>
      </w:r>
      <w:r w:rsidR="00B01B5A">
        <w:t>,</w:t>
      </w:r>
      <w:r w:rsidR="002C5E3E">
        <w:t xml:space="preserve"> stan – S </w:t>
      </w:r>
      <w:r w:rsidR="00B8309C">
        <w:t>1A.4.2 n</w:t>
      </w:r>
      <w:r w:rsidR="00387662">
        <w:t>a 4</w:t>
      </w:r>
      <w:r w:rsidR="002C5E3E">
        <w:t xml:space="preserve">. katu, koji se sastoji od dnevnog boravka, blagovaone, </w:t>
      </w:r>
      <w:r w:rsidR="00387662">
        <w:t>ulaza</w:t>
      </w:r>
      <w:r w:rsidR="002C5E3E">
        <w:t xml:space="preserve">, kuhinje, </w:t>
      </w:r>
      <w:r w:rsidR="00387662">
        <w:t>sobe, garderobe</w:t>
      </w:r>
      <w:r w:rsidR="002C5E3E">
        <w:t>, kupaonice, ukupne net</w:t>
      </w:r>
      <w:r w:rsidR="00B8309C">
        <w:t>t</w:t>
      </w:r>
      <w:r w:rsidR="002C5E3E">
        <w:t xml:space="preserve">o </w:t>
      </w:r>
      <w:r w:rsidR="00387662">
        <w:t>korisne površine 46,39</w:t>
      </w:r>
      <w:r w:rsidR="002C5E3E">
        <w:t xml:space="preserve"> m2, s pripatkom: balkonom net</w:t>
      </w:r>
      <w:r w:rsidR="00B8309C">
        <w:t>t</w:t>
      </w:r>
      <w:r w:rsidR="002C5E3E">
        <w:t xml:space="preserve">o </w:t>
      </w:r>
      <w:r w:rsidR="00387662">
        <w:t xml:space="preserve">korisne površine 3,90 </w:t>
      </w:r>
      <w:r w:rsidR="002C5E3E">
        <w:t xml:space="preserve">m2, u Elaboratu etažiranja – diobe označen </w:t>
      </w:r>
      <w:r w:rsidR="00387662">
        <w:t>sivom</w:t>
      </w:r>
      <w:r w:rsidR="002C5E3E">
        <w:t xml:space="preserve">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01B5A">
        <w:t>2</w:t>
      </w:r>
      <w:r w:rsidR="00814557" w:rsidRPr="006F1FF1">
        <w:t xml:space="preserve">. </w:t>
      </w:r>
      <w:r w:rsidR="00B01B5A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B87D6F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B87D6F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87D6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B01B5A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01B5A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87D6F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St-5/2018-35</izvorni_sadrzaj>
    <derivirana_varijabla naziv="DomainObject.PredzadnjaOdlukaIzPredmeta.Oznaka_1">St-5/2018-35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BAB20-4958-458D-88A4-47579E4EC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2522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2018-10-22T11:35:00Z</dcterms:created>
  <dc:creator>Srđan Gavranić</dc:creator>
  <cp:lastModifiedBy>Ante Rubelj</cp:lastModifiedBy>
  <cp:lastPrinted>2018-11-05T08:55:00Z</cp:lastPrinted>
  <dcterms:modified xmlns:xsi="http://www.w3.org/2001/XMLSchema-instance" xsi:type="dcterms:W3CDTF">2018-11-05T08:55:00Z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E-32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