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86a6" w14:paraId="8e086a6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605D6F">
        <w:t>503/2016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605D6F">
        <w:t>G. E. TURIST</w:t>
      </w:r>
      <w:r w:rsidR="00476A3B">
        <w:t xml:space="preserve"> d.o.o. </w:t>
      </w:r>
      <w:r w:rsidR="00605D6F">
        <w:t>"</w:t>
      </w:r>
      <w:r w:rsidR="00476A3B">
        <w:t>u likvidaciji</w:t>
      </w:r>
      <w:r w:rsidR="00605D6F">
        <w:t>"</w:t>
      </w:r>
      <w:r w:rsidR="00334493">
        <w:t xml:space="preserve">, </w:t>
      </w:r>
      <w:r w:rsidR="00605D6F">
        <w:t>Zagreb, Ivana Lučića 2a</w:t>
      </w:r>
      <w:r w:rsidR="00E85293">
        <w:t xml:space="preserve">, </w:t>
      </w:r>
      <w:r w:rsidR="00476A3B">
        <w:t>MBS: 0</w:t>
      </w:r>
      <w:r w:rsidR="00605D6F">
        <w:t xml:space="preserve">40180905 </w:t>
      </w:r>
      <w:r w:rsidR="00525979">
        <w:t>OIB</w:t>
      </w:r>
      <w:r w:rsidR="008C5938">
        <w:t xml:space="preserve">: </w:t>
      </w:r>
      <w:r w:rsidR="00605D6F">
        <w:t>22037691887</w:t>
      </w:r>
      <w:r w:rsidR="001721C0">
        <w:t xml:space="preserve">, dana </w:t>
      </w:r>
      <w:r w:rsidR="00476A3B">
        <w:t>22</w:t>
      </w:r>
      <w:r w:rsidR="00EF6493">
        <w:t>. veljače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605D6F">
        <w:t>G. E. TURIST d.o.o. "u likvidaciji", Zagreb, Ivana Lučića 2a, MBS: 040180905 OIB: 22037691887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52030B">
        <w:t xml:space="preserve">Dana </w:t>
      </w:r>
      <w:r w:rsidR="00476A3B">
        <w:t>1</w:t>
      </w:r>
      <w:r w:rsidR="00605D6F">
        <w:t>8. siječnja 2016</w:t>
      </w:r>
      <w:r w:rsidR="0052030B">
        <w:t xml:space="preserve">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00723C">
        <w:t xml:space="preserve"> </w:t>
      </w:r>
      <w:r w:rsidR="0052030B">
        <w:t>podnesak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</w:t>
      </w:r>
      <w:r w:rsidR="00BD52CE">
        <w:t>ika ispunjeni uvjeti iz članka 4</w:t>
      </w:r>
      <w:r w:rsidR="0052030B">
        <w:t>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52030B" w:rsidP="00BD52CE" w:rsidR="00BD52CE">
      <w:pPr>
        <w:pStyle w:val="Bezproreda"/>
        <w:jc w:val="both"/>
      </w:pPr>
      <w:r>
        <w:tab/>
      </w:r>
      <w:r w:rsidR="00BD52CE">
        <w:t xml:space="preserve">Provjerom u registru utvrđeno je da se nad dužnikom provodi postupak likvidacije koji je upisan u registru ovog suda temeljem rješenja broj </w:t>
      </w:r>
      <w:proofErr w:type="spellStart"/>
      <w:r w:rsidR="00BD52CE">
        <w:t>Tt</w:t>
      </w:r>
      <w:proofErr w:type="spellEnd"/>
      <w:r w:rsidR="00BD52CE">
        <w:t>-13/4338-3 od 19. lipnja 2013. pa kako je već pokrenut jedan od postupaka brisanja dužnika valjalo je riješiti kao u izreci.</w:t>
      </w: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600E2B">
        <w:t>22</w:t>
      </w:r>
      <w:r w:rsidR="00EF6493">
        <w:t>. veljače 2016</w:t>
      </w:r>
      <w:r w:rsidR="00EC159D">
        <w:t>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1B100B" w:rsidR="00E85293">
      <w:pPr>
        <w:pStyle w:val="Bezproreda"/>
        <w:jc w:val="right"/>
      </w:pPr>
      <w:r>
        <w:t>Ružica Omazić</w:t>
      </w: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52030B" w:rsidP="00A167C6" w:rsidR="006E1039">
      <w:pPr>
        <w:pStyle w:val="Bezproreda"/>
      </w:pPr>
      <w:r>
        <w:t>1</w:t>
      </w:r>
      <w:r w:rsidR="00EC159D">
        <w:t>.</w:t>
      </w:r>
      <w:r w:rsidR="00EC159D">
        <w:tab/>
        <w:t>e-oglasna ploča 15 dana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B100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D7473"/>
    <w:rsid w:val="001721C0"/>
    <w:rsid w:val="001B100B"/>
    <w:rsid w:val="00334493"/>
    <w:rsid w:val="00476A3B"/>
    <w:rsid w:val="0052030B"/>
    <w:rsid w:val="00525979"/>
    <w:rsid w:val="00545F5C"/>
    <w:rsid w:val="005653CF"/>
    <w:rsid w:val="005866D5"/>
    <w:rsid w:val="005A4EDB"/>
    <w:rsid w:val="00600E2B"/>
    <w:rsid w:val="00605D6F"/>
    <w:rsid w:val="006E1039"/>
    <w:rsid w:val="007E739E"/>
    <w:rsid w:val="008C5938"/>
    <w:rsid w:val="0092290B"/>
    <w:rsid w:val="00934D1A"/>
    <w:rsid w:val="00936C14"/>
    <w:rsid w:val="00A167C6"/>
    <w:rsid w:val="00B270C9"/>
    <w:rsid w:val="00BA5A48"/>
    <w:rsid w:val="00BD52CE"/>
    <w:rsid w:val="00CA77F2"/>
    <w:rsid w:val="00D574B1"/>
    <w:rsid w:val="00DF43CB"/>
    <w:rsid w:val="00E85293"/>
    <w:rsid w:val="00EA044C"/>
    <w:rsid w:val="00EC159D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34D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D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D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D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D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34D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D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D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D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D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St-503/2016</izvorni_sadrzaj>
    <derivirana_varijabla naziv="DomainObject.Predmet.OznakaBroj_1">St-503/2016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E. TURIST d.o.o. u likvidaciji zastupanog po punomoćniku Rolf Croßmann</izvorni_sadrzaj>
    <derivirana_varijabla naziv="DomainObject.Predmet.ProtustrankaFormated_1">  G. E. TURIST d.o.o. u likvidaciji zastupanog po punomoćniku Rolf Croßmann</derivirana_varijabla>
  </DomainObject.Predmet.ProtustrankaFormated>
  <DomainObject.Predmet.ProtustrankaFormatedOIB>
    <izvorni_sadrzaj>  G. E. TURIST d.o.o. u likvidaciji, OIB 22037691887 zastupanog po punomoćniku Rolf Croßmann</izvorni_sadrzaj>
    <derivirana_varijabla naziv="DomainObject.Predmet.ProtustrankaFormatedOIB_1">  G. E. TURIST d.o.o. u likvidaciji, OIB 22037691887 zastupanog po punomoćniku Rolf Croßmann</derivirana_varijabla>
  </DomainObject.Predmet.ProtustrankaFormatedOIB>
  <DomainObject.Predmet.ProtustrankaFormatedWithAdress>
    <izvorni_sadrzaj> G. E. TURIST d.o.o. u likvidaciji, Ivana Lučića 2a, 10000 Zagreb zastupanog po punomoćniku Rolf Croßmann</izvorni_sadrzaj>
    <derivirana_varijabla naziv="DomainObject.Predmet.ProtustrankaFormatedWithAdress_1"> G. E. TURIST d.o.o. u likvidaciji, Ivana Lučića 2a, 10000 Zagreb zastupanog po punomoćniku Rolf Croßmann</derivirana_varijabla>
  </DomainObject.Predmet.ProtustrankaFormatedWithAdress>
  <DomainObject.Predmet.ProtustrankaFormatedWithAdressOIB>
    <izvorni_sadrzaj> G. E. TURIST d.o.o. u likvidaciji, OIB 22037691887, Ivana Lučića 2a, 10000 Zagreb zastupanog po punomoćniku Rolf Croßmann</izvorni_sadrzaj>
    <derivirana_varijabla naziv="DomainObject.Predmet.ProtustrankaFormatedWithAdressOIB_1"> G. E. TURIST d.o.o. u likvidaciji, OIB 22037691887, Ivana Lučića 2a, 10000 Zagreb zastupanog po punomoćniku Rolf Croßmann</derivirana_varijabla>
  </DomainObject.Predmet.ProtustrankaFormatedWithAdressOIB>
  <DomainObject.Predmet.ProtustrankaWithAdress>
    <izvorni_sadrzaj>G. E. TURIST d.o.o. u likvidaciji Ivana Lučića 2a, 10000 Zagreb</izvorni_sadrzaj>
    <derivirana_varijabla naziv="DomainObject.Predmet.ProtustrankaWithAdress_1">G. E. TURIST d.o.o. u likvidaciji Ivana Lučića 2a, 10000 Zagreb</derivirana_varijabla>
  </DomainObject.Predmet.ProtustrankaWithAdress>
  <DomainObject.Predmet.ProtustrankaWithAdressOIB>
    <izvorni_sadrzaj>G. E. TURIST d.o.o. u likvidaciji, OIB 22037691887, Ivana Lučića 2a, 10000 Zagreb</izvorni_sadrzaj>
    <derivirana_varijabla naziv="DomainObject.Predmet.ProtustrankaWithAdressOIB_1">G. E. TURIST d.o.o. u likvidaciji, OIB 22037691887, Ivana Lučića 2a, 10000 Zagreb</derivirana_varijabla>
  </DomainObject.Predmet.ProtustrankaWithAdressOIB>
  <DomainObject.Predmet.ProtustrankaNazivFormated>
    <izvorni_sadrzaj>G. E. TURIST d.o.o. u likvidaciji</izvorni_sadrzaj>
    <derivirana_varijabla naziv="DomainObject.Predmet.ProtustrankaNazivFormated_1">G. E. TURIST d.o.o. u likvidaciji</derivirana_varijabla>
  </DomainObject.Predmet.ProtustrankaNazivFormated>
  <DomainObject.Predmet.ProtustrankaNazivFormatedOIB>
    <izvorni_sadrzaj>G. E. TURIST d.o.o. u likvidaciji, OIB 22037691887</izvorni_sadrzaj>
    <derivirana_varijabla naziv="DomainObject.Predmet.ProtustrankaNazivFormatedOIB_1">G. E. TURIST d.o.o. u likvidaciji, OIB 22037691887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 E. TURIST d.o.o. u likvidaciji zastupanog po punomoćniku Rolf Croßmann</item>
    </izvorni_sadrzaj>
    <derivirana_varijabla naziv="DomainObject.Predmet.ProtuStrankaListFormated_1">
      <item>G. E. TURIST d.o.o. u likvidaciji zastupanog po punomoćniku Rolf Croßmann</item>
    </derivirana_varijabla>
  </DomainObject.Predmet.ProtuStrankaListFormated>
  <DomainObject.Predmet.ProtuStrankaListFormatedOIB>
    <izvorni_sadrzaj>
      <item>G. E. TURIST d.o.o. u likvidaciji, OIB 22037691887 zastupanog po punomoćniku Rolf Croßmann</item>
    </izvorni_sadrzaj>
    <derivirana_varijabla naziv="DomainObject.Predmet.ProtuStrankaListFormatedOIB_1">
      <item>G. E. TURIST d.o.o. u likvidaciji, OIB 22037691887 zastupanog po punomoćniku Rolf Croßmann</item>
    </derivirana_varijabla>
  </DomainObject.Predmet.ProtuStrankaListFormatedOIB>
  <DomainObject.Predmet.ProtuStrankaListFormatedWithAdress>
    <izvorni_sadrzaj>
      <item>G. E. TURIST d.o.o. u likvidaciji, Ivana Lučića 2a, 10000 Zagreb zastupanog po punomoćniku Rolf Croßmann</item>
    </izvorni_sadrzaj>
    <derivirana_varijabla naziv="DomainObject.Predmet.ProtuStrankaListFormatedWithAdress_1">
      <item>G. E. TURIST d.o.o. u likvidaciji, Ivana Lučića 2a, 10000 Zagreb zastupanog po punomoćniku Rolf Croßmann</item>
    </derivirana_varijabla>
  </DomainObject.Predmet.ProtuStrankaListFormatedWithAdress>
  <DomainObject.Predmet.ProtuStrankaListFormatedWithAdressOIB>
    <izvorni_sadrzaj>
      <item>G. E. TURIST d.o.o. u likvidaciji, OIB 22037691887, Ivana Lučića 2a, 10000 Zagreb zastupanog po punomoćniku Rolf Croßmann</item>
    </izvorni_sadrzaj>
    <derivirana_varijabla naziv="DomainObject.Predmet.ProtuStrankaListFormatedWithAdressOIB_1">
      <item>G. E. TURIST d.o.o. u likvidaciji, OIB 22037691887, Ivana Lučića 2a, 10000 Zagreb zastupanog po punomoćniku Rolf Croßmann</item>
    </derivirana_varijabla>
  </DomainObject.Predmet.ProtuStrankaListFormatedWithAdressOIB>
  <DomainObject.Predmet.ProtuStrankaListNazivFormated>
    <izvorni_sadrzaj>
      <item>G. E. TURIST d.o.o. u likvidaciji</item>
    </izvorni_sadrzaj>
    <derivirana_varijabla naziv="DomainObject.Predmet.ProtuStrankaListNazivFormated_1">
      <item>G. E. TURIST d.o.o. u likvidaciji</item>
    </derivirana_varijabla>
  </DomainObject.Predmet.ProtuStrankaListNazivFormated>
  <DomainObject.Predmet.ProtuStrankaListNazivFormatedOIB>
    <izvorni_sadrzaj>
      <item>G. E. TURIST d.o.o. u likvidaciji, OIB 22037691887</item>
    </izvorni_sadrzaj>
    <derivirana_varijabla naziv="DomainObject.Predmet.ProtuStrankaListNazivFormatedOIB_1">
      <item>G. E. TURIST d.o.o. u likvidaciji, OIB 22037691887</item>
    </derivirana_varijabla>
  </DomainObject.Predmet.ProtuStrankaListNazivFormatedOIB>
  <DomainObject.Predmet.OstaliListFormated>
    <izvorni_sadrzaj>
      <item>Rolf Croßmann punomoćnik sudionika u postupku G. E. TURIST d.o.o. u likvidaciji</item>
    </izvorni_sadrzaj>
    <derivirana_varijabla naziv="DomainObject.Predmet.OstaliListFormated_1">
      <item>Rolf Croßmann punomoćnik sudionika u postupku G. E. TURIST d.o.o. u likvidaciji</item>
    </derivirana_varijabla>
  </DomainObject.Predmet.OstaliListFormated>
  <DomainObject.Predmet.OstaliListFormatedOIB>
    <izvorni_sadrzaj>
      <item>Rolf Croßmann, OIB 89023900163 punomoćnik sudionika u postupku G. E. TURIST d.o.o. u likvidaciji</item>
    </izvorni_sadrzaj>
    <derivirana_varijabla naziv="DomainObject.Predmet.OstaliListFormatedOIB_1">
      <item>Rolf Croßmann, OIB 89023900163 punomoćnik sudionika u postupku G. E. TURIST d.o.o. u likvidaciji</item>
    </derivirana_varijabla>
  </DomainObject.Predmet.OstaliListFormatedOIB>
  <DomainObject.Predmet.OstaliListFormatedWithAdress>
    <izvorni_sadrzaj>
      <item>Rolf Croßmann, Moselstraße 19, Pfungstadt punomoćnik sudionika u postupku G. E. TURIST d.o.o. u likvidaciji</item>
    </izvorni_sadrzaj>
    <derivirana_varijabla naziv="DomainObject.Predmet.OstaliListFormatedWithAdress_1">
      <item>Rolf Croßmann, Moselstraße 19, Pfungstadt punomoćnik sudionika u postupku G. E. TURIST d.o.o. u likvidaciji</item>
    </derivirana_varijabla>
  </DomainObject.Predmet.OstaliListFormatedWithAdress>
  <DomainObject.Predmet.OstaliListFormatedWithAdressOIB>
    <izvorni_sadrzaj>
      <item>Rolf Croßmann, OIB 89023900163, Moselstraße 19, Pfungstadt punomoćnik sudionika u postupku G. E. TURIST d.o.o. u likvidaciji</item>
    </izvorni_sadrzaj>
    <derivirana_varijabla naziv="DomainObject.Predmet.OstaliListFormatedWithAdressOIB_1">
      <item>Rolf Croßmann, OIB 89023900163, Moselstraße 19, Pfungstadt punomoćnik sudionika u postupku G. E. TURIST d.o.o. u likvidaciji</item>
    </derivirana_varijabla>
  </DomainObject.Predmet.OstaliListFormatedWithAdressOIB>
  <DomainObject.Predmet.OstaliListNazivFormated>
    <izvorni_sadrzaj>
      <item>Rolf Croßmann</item>
    </izvorni_sadrzaj>
    <derivirana_varijabla naziv="DomainObject.Predmet.OstaliListNazivFormated_1">
      <item>Rolf Croßmann</item>
    </derivirana_varijabla>
  </DomainObject.Predmet.OstaliListNazivFormated>
  <DomainObject.Predmet.OstaliListNazivFormatedOIB>
    <izvorni_sadrzaj>
      <item>Rolf Croßmann, OIB 89023900163</item>
    </izvorni_sadrzaj>
    <derivirana_varijabla naziv="DomainObject.Predmet.OstaliListNazivFormatedOIB_1">
      <item>Rolf Croßmann, OIB 89023900163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 E. TURIST d.o.o. u likvidaciji</izvorni_sadrzaj>
    <derivirana_varijabla naziv="DomainObject.Predmet.ProtustrankaIDrugi_1">G. E. TURIST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 E. TURIST d.o.o. u likvidaciji, OIB 22037691887, Ivana Lučića 2a, 10000 Zagreb</izvorni_sadrzaj>
    <derivirana_varijabla naziv="DomainObject.Predmet.ProtustrankaIDrugiAdressOIB_1">G. E. TURIST d.o.o. u likvidaciji, OIB 22037691887,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 E. TURIST d.o.o. u likvidaciji</item>
      <item>Rolf Croßmann</item>
    </izvorni_sadrzaj>
    <derivirana_varijabla naziv="DomainObject.Predmet.SudioniciListNaziv_1">
      <item>FINA Regionalni centar Zagreb</item>
      <item>G. E. TURIST d.o.o. u likvidaciji</item>
      <item>Rolf Croßmann</item>
    </derivirana_varijabla>
  </DomainObject.Predmet.SudioniciListNaziv>
  <DomainObject.Predmet.SudioniciListAdressOIB>
    <izvorni_sadrzaj>
      <item>FINA Regionalni centar Zagreb, OIB 85821130368, Trg svibanjskih žrtava 1995. 1,10000 Zagreb</item>
      <item>G. E. TURIST d.o.o. u likvidaciji, OIB 22037691887, Ivana Lučića 2a,10000 Zagreb</item>
      <item>Rolf Croßmann, OIB 89023900163, Moselstraße 19,Pfungstadt</item>
    </izvorni_sadrzaj>
    <derivirana_varijabla naziv="DomainObject.Predmet.SudioniciListAdressOIB_1">
      <item>FINA Regionalni centar Zagreb, OIB 85821130368, Trg svibanjskih žrtava 1995. 1,10000 Zagreb</item>
      <item>G. E. TURIST d.o.o. u likvidaciji, OIB 22037691887, Ivana Lučića 2a,10000 Zagreb</item>
      <item>Rolf Croßmann, OIB 89023900163, Moselstraße 19,Pfungstadt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22037691887</item>
      <item>, OIB 89023900163</item>
    </izvorni_sadrzaj>
    <derivirana_varijabla naziv="DomainObject.Predmet.SudioniciListNazivOIB_1">
      <item>, OIB 85821130368</item>
      <item>, OIB 22037691887</item>
      <item>, OIB 89023900163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1516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2016-02-22T14:01:00Z</dcterms:created>
  <dc:creator>Maja Jurovicki</dc:creator>
  <cp:lastModifiedBy>Ksenija Nol</cp:lastModifiedBy>
  <cp:lastPrinted>2016-02-23T13:39:00Z</cp:lastPrinted>
  <dcterms:modified xmlns:xsi="http://www.w3.org/2001/XMLSchema-instance" xsi:type="dcterms:W3CDTF">2016-02-23T13:39:00Z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