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1022" w14:paraId="2101022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7E10EC">
        <w:t>739</w:t>
      </w:r>
      <w:r w:rsidR="00CD4711" w:rsidRPr="005207B1">
        <w:t>/</w:t>
      </w:r>
      <w:r w:rsidR="007E10EC">
        <w:t>15</w:t>
      </w:r>
      <w:r w:rsidR="0055467A" w:rsidRPr="005207B1">
        <w:t>-</w:t>
      </w:r>
      <w:r w:rsidR="007E10EC">
        <w:t>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7E10EC" w:rsidR="007E10EC">
      <w:pPr>
        <w:spacing w:lineRule="auto" w:line="240" w:after="0"/>
        <w:jc w:val="both"/>
        <w:rPr>
          <w:color w:themeColor="text1" w:val="000000"/>
        </w:rPr>
      </w:pPr>
      <w:r>
        <w:tab/>
      </w:r>
      <w:r w:rsidR="007E10EC">
        <w:t xml:space="preserve">Trgovački sud u Varaždinu po sucu toga suda Meliti Poljanec Bubaš, kao stečajnom sucu, u stečajnom  predmetu, povodom prijedloga predlagatelja Financijske agencije Regionalni centar Zagreb, Podružnica Varaždin, Augusta Cesarca 2, Varaždin,  za otvaranje stečajnog postupka nad dužnikom ELVING PROJEKTIRANJE </w:t>
      </w:r>
      <w:r w:rsidR="007E10EC">
        <w:rPr>
          <w:color w:themeColor="text1" w:val="000000"/>
        </w:rPr>
        <w:t>d.o.o., Novi Marof, Matije Gupca 2, OIB: 50733702908,  dana 21. travnja 2016.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7E10EC">
        <w:t xml:space="preserve">ELVING PROJEKTIRANJE </w:t>
      </w:r>
      <w:r w:rsidR="007E10EC">
        <w:rPr>
          <w:color w:themeColor="text1" w:val="000000"/>
        </w:rPr>
        <w:t>d.o.o., Novi Marof, Matije Gupca 2, OIB: 50733702908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7E10EC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svibnja 2016. u 09,0</w:t>
      </w:r>
      <w:r w:rsidR="005207B1"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7E10EC">
        <w:t xml:space="preserve">Željko Volarić, </w:t>
      </w:r>
      <w:r w:rsidR="007E10EC">
        <w:rPr>
          <w:color w:themeColor="text1" w:val="000000"/>
        </w:rPr>
        <w:t>Novi Marof, Matije Gupca 2</w:t>
      </w:r>
      <w:r w:rsidR="007E10EC">
        <w:t>, OIB: 46949608527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7E10EC">
        <w:t>6.11</w:t>
      </w:r>
      <w:r w:rsidR="005207B1" w:rsidRPr="005207B1">
        <w:t>.</w:t>
      </w:r>
      <w:r w:rsidRPr="005207B1">
        <w:t>201</w:t>
      </w:r>
      <w:r w:rsidR="007E10EC">
        <w:t>5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7E10EC">
        <w:t>4</w:t>
      </w:r>
      <w:r w:rsidR="00CC2EF9" w:rsidRPr="005207B1">
        <w:t xml:space="preserve">. </w:t>
      </w:r>
      <w:r w:rsidR="007E10EC">
        <w:t>11. 2015</w:t>
      </w:r>
      <w:r w:rsidR="00CC2EF9" w:rsidRPr="005207B1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7E10EC">
        <w:t>108.889,18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7E10EC">
        <w:t>21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404F82" w:rsidR="00404F82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</w:t>
      </w:r>
      <w:r w:rsidR="00404F82">
        <w:t xml:space="preserve">  </w:t>
      </w:r>
      <w:r w:rsidR="005207B1">
        <w:t>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7E10EC">
      <w:pPr>
        <w:spacing w:lineRule="auto" w:line="240" w:after="0"/>
        <w:jc w:val="both"/>
        <w:rPr>
          <w:color w:themeColor="text1" w:val="000000"/>
        </w:rPr>
      </w:pPr>
      <w:r>
        <w:t xml:space="preserve">- dužnik </w:t>
      </w:r>
      <w:r w:rsidR="007E10EC">
        <w:t xml:space="preserve">ELVING PROJEKTIRANJE </w:t>
      </w:r>
      <w:r w:rsidR="007E10EC">
        <w:rPr>
          <w:color w:themeColor="text1" w:val="000000"/>
        </w:rPr>
        <w:t>d.o.o., Novi Marof, Matije Gupca 2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7E10EC">
        <w:t xml:space="preserve">Željko Volarić, </w:t>
      </w:r>
      <w:r w:rsidR="007E10EC">
        <w:rPr>
          <w:color w:themeColor="text1" w:val="000000"/>
        </w:rPr>
        <w:t>Novi Marof, Matije Gupca 2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9AD" w:rsidP="00CD4711" w:rsidR="004479AD">
      <w:pPr>
        <w:spacing w:lineRule="auto" w:line="240" w:after="0"/>
      </w:pPr>
      <w:r>
        <w:separator/>
      </w:r>
    </w:p>
  </w:endnote>
  <w:endnote w:id="0" w:type="continuationSeparator">
    <w:p w:rsidRDefault="004479AD" w:rsidP="00CD4711" w:rsidR="004479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9AD" w:rsidP="00CD4711" w:rsidR="004479AD">
      <w:pPr>
        <w:spacing w:lineRule="auto" w:line="240" w:after="0"/>
      </w:pPr>
      <w:r>
        <w:separator/>
      </w:r>
    </w:p>
  </w:footnote>
  <w:footnote w:id="0" w:type="continuationSeparator">
    <w:p w:rsidRDefault="004479AD" w:rsidP="00CD4711" w:rsidR="004479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C20">
          <w:rPr>
            <w:noProof/>
          </w:rPr>
          <w:t>2</w:t>
        </w:r>
        <w:r>
          <w:fldChar w:fldCharType="end"/>
        </w:r>
      </w:p>
    </w:sdtContent>
  </w:sdt>
  <w:p w:rsidRDefault="007E10EC" w:rsidP="007E10EC" w:rsidR="007E10EC" w:rsidRPr="005207B1">
    <w:pPr>
      <w:pStyle w:val="Zaglavlje"/>
      <w:jc w:val="right"/>
    </w:pPr>
    <w:r>
      <w:t>Poslovni broj: 2 St-739</w:t>
    </w:r>
    <w:r w:rsidRPr="005207B1">
      <w:t>/</w:t>
    </w:r>
    <w:r>
      <w:t>15</w:t>
    </w:r>
    <w:r w:rsidRPr="005207B1">
      <w:t>-</w:t>
    </w:r>
    <w:r>
      <w:t>6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04F82"/>
    <w:rsid w:val="00422C42"/>
    <w:rsid w:val="00440457"/>
    <w:rsid w:val="004479AD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7E10EC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D3C20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C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C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C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C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C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C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C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C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ELVING PROJEKTIRANJE društvo s ograničenom odgovornošću za projektiranje i konzalting zastupanog po punomoćniku Željko Volarić</izvorni_sadrzaj>
    <derivirana_varijabla naziv="DomainObject.Predmet.ProtustrankaFormated_1">  ELVING PROJEKTIRANJE društvo s ograničenom odgovornošću za projektiranje i konzalting zastupanog po punomoćniku Željko Volarić</derivirana_varijabla>
  </DomainObject.Predmet.ProtustrankaFormated>
  <DomainObject.Predmet.ProtustrankaFormatedOIB>
    <izvorni_sadrzaj>  ELVING PROJEKTIRANJE društvo s ograničenom odgovornošću za projektiranje i konzalting, OIB 50733702908 zastupanog po punomoćniku Željko Volarić</izvorni_sadrzaj>
    <derivirana_varijabla naziv="DomainObject.Predmet.ProtustrankaFormatedOIB_1">  ELVING PROJEKTIRANJE društvo s ograničenom odgovornošću za projektiranje i konzalting, OIB 50733702908 zastupanog po punomoćniku Željko Volarić</derivirana_varijabla>
  </DomainObject.Predmet.ProtustrankaFormatedOIB>
  <DomainObject.Predmet.ProtustrankaFormatedWithAdress>
    <izvorni_sadrzaj> ELVING PROJEKTIRANJE društvo s ograničenom odgovornošću za projektiranje i konzalting, Matije Gupca 2, 42220 Novi Marof zastupanog po punomoćniku Željko Volarić</izvorni_sadrzaj>
    <derivirana_varijabla naziv="DomainObject.Predmet.ProtustrankaFormatedWithAdress_1"> ELVING PROJEKTIRANJE društvo s ograničenom odgovornošću za projektiranje i konzalting, Matije Gupca 2, 42220 Novi Marof zastupanog po punomoćniku Željko Volarić</derivirana_varijabla>
  </DomainObject.Predmet.ProtustrankaFormatedWithAdress>
  <DomainObject.Predmet.ProtustrankaFormatedWithAdressOIB>
    <izvorni_sadrzaj> ELVING PROJEKTIRANJE društvo s ograničenom odgovornošću za projektiranje i konzalting, OIB 50733702908, Matije Gupca 2, 42220 Novi Marof zastupanog po punomoćniku Željko Volarić</izvorni_sadrzaj>
    <derivirana_varijabla naziv="DomainObject.Predmet.ProtustrankaFormatedWithAdressOIB_1"> ELVING PROJEKTIRANJE društvo s ograničenom odgovornošću za projektiranje i konzalting, OIB 50733702908, Matije Gupca 2, 42220 Novi Marof zastupanog po punomoćniku Željko Volarić</derivirana_varijabla>
  </DomainObject.Predmet.ProtustrankaFormatedWithAdressOIB>
  <DomainObject.Predmet.ProtustrankaWithAdress>
    <izvorni_sadrzaj>ELVING PROJEKTIRANJE društvo s ograničenom odgovornošću za projektiranje i konzalting Matije Gupca 2, 42220 Novi Marof</izvorni_sadrzaj>
    <derivirana_varijabla naziv="DomainObject.Predmet.ProtustrankaWithAdress_1">ELVING PROJEKTIRANJE društvo s ograničenom odgovornošću za projektiranje i konzalting Matije Gupca 2, 42220 Novi Marof</derivirana_varijabla>
  </DomainObject.Predmet.ProtustrankaWithAdress>
  <DomainObject.Predmet.ProtustrankaWithAdressOIB>
    <izvorni_sadrzaj>ELVING PROJEKTIRANJE društvo s ograničenom odgovornošću za projektiranje i konzalting, OIB 50733702908, Matije Gupca 2, 42220 Novi Marof</izvorni_sadrzaj>
    <derivirana_varijabla naziv="DomainObject.Predmet.ProtustrankaWithAdressOIB_1">ELVING PROJEKTIRANJE društvo s ograničenom odgovornošću za projektiranje i konzalting, OIB 50733702908, Matije Gupca 2, 42220 Novi Marof</derivirana_varijabla>
  </DomainObject.Predmet.ProtustrankaWithAdressOIB>
  <DomainObject.Predmet.ProtustrankaNazivFormated>
    <izvorni_sadrzaj>ELVING PROJEKTIRANJE društvo s ograničenom odgovornošću za projektiranje i konzalting</izvorni_sadrzaj>
    <derivirana_varijabla naziv="DomainObject.Predmet.ProtustrankaNazivFormated_1">ELVING PROJEKTIRANJE društvo s ograničenom odgovornošću za projektiranje i konzalting</derivirana_varijabla>
  </DomainObject.Predmet.ProtustrankaNazivFormated>
  <DomainObject.Predmet.ProtustrankaNazivFormatedOIB>
    <izvorni_sadrzaj>ELVING PROJEKTIRANJE društvo s ograničenom odgovornošću za projektiranje i konzalting, OIB 50733702908</izvorni_sadrzaj>
    <derivirana_varijabla naziv="DomainObject.Predmet.ProtustrankaNazivFormatedOIB_1">ELVING PROJEKTIRANJE društvo s ograničenom odgovornošću za projektiranje i konzalting, OIB 50733702908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108889.18</izvorni_sadrzaj>
    <derivirana_varijabla naziv="DomainObject.Predmet.TrenutnaVrijednost_1">108889.18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ELVING PROJEKTIRANJE društvo s ograničenom odgovornošću za projektiranje i konzalting zastupanog po punomoćniku Željko Volarić</item>
    </izvorni_sadrzaj>
    <derivirana_varijabla naziv="DomainObject.Predmet.ProtuStrankaListFormated_1">
      <item>ELVING PROJEKTIRANJE društvo s ograničenom odgovornošću za projektiranje i konzalting zastupanog po punomoćniku Željko Volarić</item>
    </derivirana_varijabla>
  </DomainObject.Predmet.ProtuStrankaListFormated>
  <DomainObject.Predmet.ProtuStrankaListFormatedOIB>
    <izvorni_sadrzaj>
      <item>ELVING PROJEKTIRANJE društvo s ograničenom odgovornošću za projektiranje i konzalting, OIB 50733702908 zastupanog po punomoćniku Željko Volarić</item>
    </izvorni_sadrzaj>
    <derivirana_varijabla naziv="DomainObject.Predmet.ProtuStrankaListFormatedOIB_1">
      <item>ELVING PROJEKTIRANJE društvo s ograničenom odgovornošću za projektiranje i konzalting, OIB 50733702908 zastupanog po punomoćniku Željko Volarić</item>
    </derivirana_varijabla>
  </DomainObject.Predmet.ProtuStrankaListFormatedOIB>
  <DomainObject.Predmet.ProtuStrankaListFormatedWithAdress>
    <izvorni_sadrzaj>
      <item>ELVING PROJEKTIRANJE društvo s ograničenom odgovornošću za projektiranje i konzalting, Matije Gupca 2, 42220 Novi Marof zastupanog po punomoćniku Željko Volarić</item>
    </izvorni_sadrzaj>
    <derivirana_varijabla naziv="DomainObject.Predmet.ProtuStrankaListFormatedWithAdress_1">
      <item>ELVING PROJEKTIRANJE društvo s ograničenom odgovornošću za projektiranje i konzalting, Matije Gupca 2, 42220 Novi Marof zastupanog po punomoćniku Željko Volarić</item>
    </derivirana_varijabla>
  </DomainObject.Predmet.ProtuStrankaListFormatedWithAdress>
  <DomainObject.Predmet.ProtuStrankaListFormatedWithAdressOIB>
    <izvorni_sadrzaj>
      <item>ELVING PROJEKTIRANJE društvo s ograničenom odgovornošću za projektiranje i konzalting, OIB 50733702908, Matije Gupca 2, 42220 Novi Marof zastupanog po punomoćniku Željko Volarić</item>
    </izvorni_sadrzaj>
    <derivirana_varijabla naziv="DomainObject.Predmet.ProtuStrankaListFormatedWithAdressOIB_1">
      <item>ELVING PROJEKTIRANJE društvo s ograničenom odgovornošću za projektiranje i konzalting, OIB 50733702908, Matije Gupca 2, 42220 Novi Marof zastupanog po punomoćniku Željko Volarić</item>
    </derivirana_varijabla>
  </DomainObject.Predmet.ProtuStrankaListFormatedWithAdressOIB>
  <DomainObject.Predmet.ProtuStrankaListNazivFormated>
    <izvorni_sadrzaj>
      <item>ELVING PROJEKTIRANJE društvo s ograničenom odgovornošću za projektiranje i konzalting</item>
    </izvorni_sadrzaj>
    <derivirana_varijabla naziv="DomainObject.Predmet.ProtuStrankaListNazivFormated_1">
      <item>ELVING PROJEKTIRANJE društvo s ograničenom odgovornošću za projektiranje i konzalting</item>
    </derivirana_varijabla>
  </DomainObject.Predmet.ProtuStrankaListNazivFormated>
  <DomainObject.Predmet.ProtuStrankaListNazivFormatedOIB>
    <izvorni_sadrzaj>
      <item>ELVING PROJEKTIRANJE društvo s ograničenom odgovornošću za projektiranje i konzalting, OIB 50733702908</item>
    </izvorni_sadrzaj>
    <derivirana_varijabla naziv="DomainObject.Predmet.ProtuStrankaListNazivFormatedOIB_1">
      <item>ELVING PROJEKTIRANJE društvo s ograničenom odgovornošću za projektiranje i konzalting, OIB 50733702908</item>
    </derivirana_varijabla>
  </DomainObject.Predmet.ProtuStrankaListNazivFormatedOIB>
  <DomainObject.Predmet.OstaliListFormated>
    <izvorni_sadrzaj>
      <item>Sudski registar, Trgovački sud u Varaždinu</item>
      <item>Željko Volarić punomoćnik sudionika u postupku ELVING PROJEKTIRANJE društvo s ograničenom odgovornošću za projektiranje i konzalting</item>
    </izvorni_sadrzaj>
    <derivirana_varijabla naziv="DomainObject.Predmet.OstaliListFormated_1">
      <item>Sudski registar, Trgovački sud u Varaždinu</item>
      <item>Željko Volarić punomoćnik sudionika u postupku ELVING PROJEKTIRANJE društvo s ograničenom odgovornošću za projektiranje i konzalting</item>
    </derivirana_varijabla>
  </DomainObject.Predmet.OstaliListFormated>
  <DomainObject.Predmet.OstaliListFormatedOIB>
    <izvorni_sadrzaj>
      <item>Sudski registar, Trgovački sud u Varaždinu</item>
      <item>Željko Volarić, OIB 46949608527 punomoćnik sudionika u postupku ELVING PROJEKTIRANJE društvo s ograničenom odgovornošću za projektiranje i konzalting</item>
    </izvorni_sadrzaj>
    <derivirana_varijabla naziv="DomainObject.Predmet.OstaliListFormatedOIB_1">
      <item>Sudski registar, Trgovački sud u Varaždinu</item>
      <item>Željko Volarić, OIB 46949608527 punomoćnik sudionika u postupku ELVING PROJEKTIRANJE društvo s ograničenom odgovornošću za projektiranje i konzalting</item>
    </derivirana_varijabla>
  </DomainObject.Predmet.OstaliListFormatedOIB>
  <DomainObject.Predmet.OstaliListFormatedWithAdress>
    <izvorni_sadrzaj>
      <item>Sudski registar, Trgovački sud u Varaždinu</item>
      <item>Željko Volarić, Matije Gupca 2, 42220 Novi Marof punomoćnik sudionika u postupku ELVING PROJEKTIRANJE društvo s ograničenom odgovornošću za projektiranje i konzalting</item>
    </izvorni_sadrzaj>
    <derivirana_varijabla naziv="DomainObject.Predmet.OstaliListFormatedWithAdress_1">
      <item>Sudski registar, Trgovački sud u Varaždinu</item>
      <item>Željko Volarić, Matije Gupca 2, 42220 Novi Marof punomoćnik sudionika u postupku ELVING PROJEKTIRANJE društvo s ograničenom odgovornošću za projektiranje i konzalting</item>
    </derivirana_varijabla>
  </DomainObject.Predmet.OstaliListFormatedWithAdress>
  <DomainObject.Predmet.OstaliListFormatedWithAdressOIB>
    <izvorni_sadrzaj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</izvorni_sadrzaj>
    <derivirana_varijabla naziv="DomainObject.Predmet.OstaliListFormatedWithAdressOIB_1"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</derivirana_varijabla>
  </DomainObject.Predmet.OstaliListFormatedWithAdressOIB>
  <DomainObject.Predmet.OstaliListNazivFormated>
    <izvorni_sadrzaj>
      <item>Sudski registar, Trgovački sud u Varaždinu</item>
      <item>Željko Volarić</item>
    </izvorni_sadrzaj>
    <derivirana_varijabla naziv="DomainObject.Predmet.OstaliListNazivFormated_1">
      <item>Sudski registar, Trgovački sud u Varaždinu</item>
      <item>Željko Volarić</item>
    </derivirana_varijabla>
  </DomainObject.Predmet.OstaliListNazivFormated>
  <DomainObject.Predmet.OstaliListNazivFormatedOIB>
    <izvorni_sadrzaj>
      <item>Sudski registar, Trgovački sud u Varaždinu</item>
      <item>Željko Volarić, OIB 46949608527</item>
    </izvorni_sadrzaj>
    <derivirana_varijabla naziv="DomainObject.Predmet.OstaliListNazivFormatedOIB_1">
      <item>Sudski registar, Trgovački sud u Varaždinu</item>
      <item>Željko Volarić, OIB 46949608527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ELVING PROJEKTIRANJE društvo s ograničenom odgovornošću za projektiranje i konzalting</izvorni_sadrzaj>
    <derivirana_varijabla naziv="DomainObject.Predmet.ProtustrankaIDrugi_1">ELVING PROJEKTIRANJE društvo s ograničenom odgovornošću za projektiranje 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ELVING PROJEKTIRANJE društvo s ograničenom odgovornošću za projektiranje i konzalting, OIB 50733702908, Matije Gupca 2, 42220 Novi Marof</izvorni_sadrzaj>
    <derivirana_varijabla naziv="DomainObject.Predmet.ProtustrankaIDrugiAdressOIB_1">ELVING PROJEKTIRANJE društvo s ograničenom odgovornošću za projektiranje i konzalting, OIB 50733702908, Matije Gupca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ELVING PROJEKTIRANJE društvo s ograničenom odgovornošću za projektiranje i konzalting</item>
      <item>Sudski registar, Trgovački sud u Varaždinu</item>
      <item>Željko Volarić</item>
    </izvorni_sadrzaj>
    <derivirana_varijabla naziv="DomainObject.Predmet.SudioniciListNaziv_1">
      <item>Financijska agencija</item>
      <item>ELVING PROJEKTIRANJE društvo s ograničenom odgovornošću za projektiranje i konzalting</item>
      <item>Sudski registar, Trgovački sud u Varaždinu</item>
      <item>Željko Volarić</item>
    </derivirana_varijabla>
  </DomainObject.Predmet.SudioniciListNaziv>
  <DomainObject.Predmet.SudioniciListAdressOIB>
    <izvorni_sadrzaj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</izvorni_sadrzaj>
    <derivirana_varijabla naziv="DomainObject.Predmet.SudioniciListAdressOIB_1"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50733702908</item>
      <item>, OIB null</item>
      <item>, OIB 46949608527</item>
    </izvorni_sadrzaj>
    <derivirana_varijabla naziv="DomainObject.Predmet.SudioniciListNazivOIB_1">
      <item>, OIB 85821130368</item>
      <item>, OIB 50733702908</item>
      <item>, OIB null</item>
      <item>, OIB 46949608527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A628D-E1AA-4952-ADB3-31AB02484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2442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2016-04-21T07:57:00Z</dcterms:created>
  <dc:creator>Maja Valušnig</dc:creator>
  <cp:lastModifiedBy>Marko Makaj</cp:lastModifiedBy>
  <cp:lastPrinted>2016-04-21T07:57:00Z</cp:lastPrinted>
  <dcterms:modified xmlns:xsi="http://www.w3.org/2001/XMLSchema-instance" xsi:type="dcterms:W3CDTF">2016-04-21T08:33:00Z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