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2851" w14:paraId="1222851" w:rsidRDefault="008A48CE" w:rsidP="008A48CE" w:rsidR="008A48CE">
      <w:pPr>
        <w15:collapsed w:val="false"/>
      </w:pPr>
      <w:bookmarkStart w:name="_GoBack" w:id="0"/>
      <w:bookmarkEnd w:id="0"/>
    </w:p>
    <w:p w:rsidRDefault="008A48CE" w:rsidP="008A48CE" w:rsidR="008A48CE"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</w:p>
    <w:p w:rsidRDefault="008A48CE" w:rsidP="008A48CE" w:rsidR="008A48CE"/>
    <w:p w:rsidRDefault="008A48CE" w:rsidP="00856A46" w:rsidR="008A48CE">
      <w:pPr>
        <w:jc w:val="center"/>
      </w:pPr>
      <w:r>
        <w:t>Z A P I S N I K</w:t>
      </w:r>
    </w:p>
    <w:p w:rsidRDefault="008A48CE" w:rsidP="00856A4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35477B" w:rsidR="0035477B">
      <w:pPr>
        <w:jc w:val="center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</w:p>
    <w:p w:rsidRDefault="00E263C7" w:rsidP="0035477B" w:rsidR="0035477B">
      <w:pPr>
        <w:jc w:val="center"/>
      </w:pPr>
      <w:r>
        <w:t xml:space="preserve">dana </w:t>
      </w:r>
      <w:proofErr w:type="spellStart"/>
      <w:r>
        <w:t>1</w:t>
      </w:r>
      <w:r w:rsidR="008F6B09">
        <w:t>8</w:t>
      </w:r>
      <w:proofErr w:type="spellEnd"/>
      <w:r w:rsidR="0035477B">
        <w:t>. travnja 2019.</w:t>
      </w:r>
    </w:p>
    <w:p w:rsidRDefault="008A48CE" w:rsidP="0035477B" w:rsidR="0035477B">
      <w:pPr>
        <w:jc w:val="center"/>
        <w:rPr>
          <w:lang w:val="pt-BR"/>
        </w:rPr>
      </w:pPr>
      <w:r>
        <w:t xml:space="preserve">u stečajnom postupku nad dužnikom </w:t>
      </w:r>
      <w:r w:rsidR="004350A5">
        <w:rPr>
          <w:lang w:val="pt-BR"/>
        </w:rPr>
        <w:t xml:space="preserve"> </w:t>
      </w:r>
    </w:p>
    <w:p w:rsidRDefault="008F6B09" w:rsidP="000D1FEF" w:rsidR="000D1FEF">
      <w:pPr>
        <w:jc w:val="center"/>
      </w:pPr>
      <w:r>
        <w:t xml:space="preserve">MESNICE </w:t>
      </w:r>
      <w:proofErr w:type="spellStart"/>
      <w:r>
        <w:t>FRANCEK</w:t>
      </w:r>
      <w:proofErr w:type="spellEnd"/>
      <w:r>
        <w:t xml:space="preserve"> d.o.o. Gornja </w:t>
      </w:r>
      <w:proofErr w:type="spellStart"/>
      <w:r>
        <w:t>Pušća</w:t>
      </w:r>
      <w:proofErr w:type="spellEnd"/>
      <w:r>
        <w:t>,</w:t>
      </w:r>
    </w:p>
    <w:p w:rsidRDefault="008F6B09" w:rsidP="000D1FEF" w:rsidR="006747C1">
      <w:pPr>
        <w:jc w:val="center"/>
      </w:pPr>
      <w:r>
        <w:t xml:space="preserve">Kumrovečka cesta </w:t>
      </w:r>
      <w:proofErr w:type="spellStart"/>
      <w:r>
        <w:t>153C</w:t>
      </w:r>
      <w:proofErr w:type="spellEnd"/>
      <w:r w:rsidRPr="00B92687">
        <w:rPr>
          <w:lang w:val="pt-BR"/>
        </w:rPr>
        <w:t>,</w:t>
      </w:r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12870252030</w:t>
      </w:r>
      <w:proofErr w:type="spellEnd"/>
    </w:p>
    <w:p w:rsidRDefault="008F6B09" w:rsidP="008A48CE" w:rsidR="008F6B09"/>
    <w:p w:rsidRDefault="008A48CE" w:rsidP="008A48CE" w:rsidR="008A48CE">
      <w:r>
        <w:t>NAZOČNI OD SUDA:</w:t>
      </w:r>
    </w:p>
    <w:p w:rsidRDefault="008A48CE" w:rsidP="008A48CE" w:rsidR="0035477B">
      <w:r>
        <w:t>SUDAC:</w:t>
      </w:r>
      <w:r w:rsidR="00856A46">
        <w:t xml:space="preserve"> </w:t>
      </w:r>
    </w:p>
    <w:p w:rsidRDefault="0035477B" w:rsidP="008A48CE" w:rsidR="008A48CE" w:rsidRPr="00EA7C1F">
      <w:r>
        <w:t>Iva Karin Šipek</w:t>
      </w:r>
    </w:p>
    <w:p w:rsidRDefault="008A48CE" w:rsidP="008A48CE" w:rsidR="0035477B">
      <w:r w:rsidRPr="00EA7C1F">
        <w:t>ZAPISNIČAR:</w:t>
      </w:r>
      <w:r w:rsidR="001A0AAD" w:rsidRPr="00EA7C1F">
        <w:t xml:space="preserve"> </w:t>
      </w:r>
    </w:p>
    <w:p w:rsidRDefault="0035477B" w:rsidP="008A48CE" w:rsidR="008A48CE" w:rsidRPr="00EA7C1F">
      <w:r>
        <w:t>Snježana Nikić</w:t>
      </w:r>
    </w:p>
    <w:p w:rsidRDefault="0061789D" w:rsidP="00856A46" w:rsidR="0061789D">
      <w:pPr>
        <w:jc w:val="both"/>
      </w:pPr>
    </w:p>
    <w:p w:rsidRDefault="0061789D" w:rsidP="00856A46" w:rsidR="008A48CE">
      <w:pPr>
        <w:jc w:val="both"/>
      </w:pPr>
      <w:r>
        <w:t>S</w:t>
      </w:r>
      <w:r w:rsidR="001A0AAD">
        <w:t xml:space="preserve">udac otvara raspravu u </w:t>
      </w:r>
      <w:r w:rsidR="003553B9">
        <w:t>9</w:t>
      </w:r>
      <w:r w:rsidR="00EA5215">
        <w:t>:</w:t>
      </w:r>
      <w:proofErr w:type="spellStart"/>
      <w:r w:rsidR="00B40562">
        <w:t>15</w:t>
      </w:r>
      <w:proofErr w:type="spellEnd"/>
      <w:r w:rsidR="008A48CE">
        <w:t xml:space="preserve"> sati, rasprava je javna i utvrđuje da su, pristupili:</w:t>
      </w:r>
    </w:p>
    <w:p w:rsidRDefault="008A48CE" w:rsidP="008A48CE" w:rsidR="008A48CE"/>
    <w:p w:rsidRDefault="006D198E" w:rsidP="006D198E" w:rsidR="006D198E">
      <w:r>
        <w:t>Predlagatelj</w:t>
      </w:r>
      <w:r w:rsidR="00AE1363">
        <w:t xml:space="preserve"> FINA</w:t>
      </w:r>
      <w:r>
        <w:t xml:space="preserve">: </w:t>
      </w:r>
      <w:r w:rsidR="00AE1363">
        <w:t>nitko, dostava poziva uredna</w:t>
      </w:r>
    </w:p>
    <w:p w:rsidRDefault="006D198E" w:rsidP="00AE1363" w:rsidR="00AE1363">
      <w:r>
        <w:t>Zastupnik po zakonu dužnika</w:t>
      </w:r>
      <w:r w:rsidR="00A7278C">
        <w:t xml:space="preserve"> Tomislav Horvat</w:t>
      </w:r>
      <w:r w:rsidR="00C362EC">
        <w:t xml:space="preserve">, identitet utvrđen uvidom u osobnu iskaznicu br. </w:t>
      </w:r>
      <w:proofErr w:type="spellStart"/>
      <w:r w:rsidR="00C362EC">
        <w:t>113191959</w:t>
      </w:r>
      <w:proofErr w:type="spellEnd"/>
      <w:r w:rsidR="00C362EC">
        <w:t xml:space="preserve"> izdanu od </w:t>
      </w:r>
      <w:proofErr w:type="spellStart"/>
      <w:r w:rsidR="00C362EC">
        <w:t>PP</w:t>
      </w:r>
      <w:proofErr w:type="spellEnd"/>
      <w:r w:rsidR="00C362EC">
        <w:t xml:space="preserve"> Zaprešić</w:t>
      </w:r>
    </w:p>
    <w:p w:rsidRDefault="00A7278C" w:rsidP="00AE1363" w:rsidR="00A7278C">
      <w:r>
        <w:t>Zastupnik po zakonu dužnika Ana Horvat:</w:t>
      </w:r>
      <w:r w:rsidR="00C362EC">
        <w:t xml:space="preserve"> nitko, dostava poziva uredna </w:t>
      </w:r>
    </w:p>
    <w:p w:rsidRDefault="00C362EC" w:rsidP="00C362EC" w:rsidR="00C362EC">
      <w:r>
        <w:t>Prokurista dužnika Franjo Horvat identitet utvrđen uvidom u osobnu iskaznicu br</w:t>
      </w:r>
      <w:r w:rsidR="0098754C">
        <w:t>.</w:t>
      </w:r>
      <w:r w:rsidR="002F2264">
        <w:t xml:space="preserve"> </w:t>
      </w:r>
      <w:proofErr w:type="spellStart"/>
      <w:r w:rsidR="0098754C">
        <w:t>104745522</w:t>
      </w:r>
      <w:proofErr w:type="spellEnd"/>
      <w:r>
        <w:t xml:space="preserve"> izdanu od </w:t>
      </w:r>
      <w:proofErr w:type="spellStart"/>
      <w:r>
        <w:t>PP</w:t>
      </w:r>
      <w:proofErr w:type="spellEnd"/>
      <w:r>
        <w:t xml:space="preserve"> Zaprešić</w:t>
      </w:r>
    </w:p>
    <w:p w:rsidRDefault="00A7278C" w:rsidP="00A7278C" w:rsidR="00A7278C">
      <w:r>
        <w:t xml:space="preserve">Pravne osobe </w:t>
      </w:r>
      <w:r w:rsidR="0098754C">
        <w:t>koje</w:t>
      </w:r>
      <w:r w:rsidRPr="00A7278C">
        <w:t xml:space="preserve"> za dužnika obavlja</w:t>
      </w:r>
      <w:r w:rsidR="0098754C">
        <w:t>ju</w:t>
      </w:r>
      <w:r w:rsidRPr="00A7278C">
        <w:t xml:space="preserve"> poslove platnog prometa:</w:t>
      </w:r>
      <w:r w:rsidR="0098754C">
        <w:t xml:space="preserve"> nitko, dostava poziva uredna</w:t>
      </w:r>
      <w:r w:rsidR="002F2264">
        <w:t>.</w:t>
      </w:r>
    </w:p>
    <w:p w:rsidRDefault="00BB5C2D" w:rsidP="009134E1" w:rsidR="00BB5C2D">
      <w:pPr>
        <w:jc w:val="both"/>
      </w:pPr>
    </w:p>
    <w:p w:rsidRDefault="00BE4811" w:rsidP="009134E1" w:rsidR="00B40562">
      <w:pPr>
        <w:jc w:val="both"/>
      </w:pPr>
      <w:r>
        <w:t xml:space="preserve">Utvrđuje se da je predlagatelj FINA podneskom od </w:t>
      </w:r>
      <w:proofErr w:type="spellStart"/>
      <w:r>
        <w:t>28</w:t>
      </w:r>
      <w:proofErr w:type="spellEnd"/>
      <w:r>
        <w:t xml:space="preserve">. veljače </w:t>
      </w:r>
      <w:proofErr w:type="spellStart"/>
      <w:r>
        <w:t>2019</w:t>
      </w:r>
      <w:proofErr w:type="spellEnd"/>
      <w:r>
        <w:t xml:space="preserve">. ostao kod </w:t>
      </w:r>
      <w:r w:rsidR="00A97409">
        <w:t xml:space="preserve">navoda iz prijedloga za otvaranje stečajnog postupka. </w:t>
      </w:r>
    </w:p>
    <w:p w:rsidRDefault="00A97409" w:rsidP="009134E1" w:rsidR="00A97409">
      <w:pPr>
        <w:jc w:val="both"/>
      </w:pPr>
    </w:p>
    <w:p w:rsidRDefault="00B40562" w:rsidP="00BB5C2D" w:rsidR="00B40562">
      <w:pPr>
        <w:jc w:val="both"/>
      </w:pPr>
      <w:r>
        <w:t>Zastupnik po zakonu d</w:t>
      </w:r>
      <w:r w:rsidR="00BB5C2D">
        <w:t>užnika izjavljuje da se protivi</w:t>
      </w:r>
      <w:r>
        <w:t xml:space="preserve"> prijedlogu da se nad društvom </w:t>
      </w:r>
      <w:r w:rsidR="00A7278C">
        <w:t xml:space="preserve">MESNICE </w:t>
      </w:r>
      <w:proofErr w:type="spellStart"/>
      <w:r w:rsidR="00A7278C">
        <w:t>FRANCEK</w:t>
      </w:r>
      <w:proofErr w:type="spellEnd"/>
      <w:r w:rsidR="00A7278C">
        <w:t xml:space="preserve"> d.o.o. Gornja </w:t>
      </w:r>
      <w:proofErr w:type="spellStart"/>
      <w:r w:rsidR="00A7278C">
        <w:t>Pušća</w:t>
      </w:r>
      <w:proofErr w:type="spellEnd"/>
      <w:r w:rsidR="00BB5C2D">
        <w:t xml:space="preserve"> otvori stečaj te moli rok </w:t>
      </w:r>
      <w:r w:rsidR="00B85972">
        <w:t xml:space="preserve">od </w:t>
      </w:r>
      <w:proofErr w:type="spellStart"/>
      <w:r w:rsidR="00B85972">
        <w:t>60</w:t>
      </w:r>
      <w:proofErr w:type="spellEnd"/>
      <w:r w:rsidR="00B85972">
        <w:t xml:space="preserve"> dana </w:t>
      </w:r>
      <w:r w:rsidR="00BB5C2D">
        <w:t xml:space="preserve">kako bi pokušao namiriti evidentirane neizvršene osnove za plaćanje </w:t>
      </w:r>
    </w:p>
    <w:p w:rsidRDefault="00B40562" w:rsidP="00BB5C2D" w:rsidR="00B40562">
      <w:pPr>
        <w:jc w:val="both"/>
      </w:pPr>
    </w:p>
    <w:p w:rsidRDefault="00B40562" w:rsidP="00B40562" w:rsidR="00B40562">
      <w:r>
        <w:t>Sud donosi</w:t>
      </w:r>
    </w:p>
    <w:p w:rsidRDefault="00B85972" w:rsidP="00BE4811" w:rsidR="00B40562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B40562" w:rsidP="00B40562" w:rsidR="00B40562"/>
    <w:p w:rsidRDefault="00C32AA4" w:rsidP="006D198E" w:rsidR="006D198E">
      <w:pPr>
        <w:rPr>
          <w:b/>
        </w:rPr>
      </w:pPr>
      <w:r>
        <w:tab/>
        <w:t xml:space="preserve">Podjeljuje se dužniku rok od </w:t>
      </w:r>
      <w:proofErr w:type="spellStart"/>
      <w:r>
        <w:t>60</w:t>
      </w:r>
      <w:proofErr w:type="spellEnd"/>
      <w:r>
        <w:t xml:space="preserve"> dana radi pokušaja saniranja blokade i nastavka poslovanja radi čega se d</w:t>
      </w:r>
      <w:r w:rsidR="00B53C26">
        <w:t xml:space="preserve">anašnje ročište </w:t>
      </w:r>
      <w:r w:rsidR="00B40562">
        <w:t>radi očitovanja o prijedlogu za otvaranje stečajnog postupka</w:t>
      </w:r>
      <w:r w:rsidR="00B53C26">
        <w:t xml:space="preserve"> odgađa</w:t>
      </w:r>
      <w:r w:rsidR="00B40562">
        <w:t>,</w:t>
      </w:r>
      <w:r>
        <w:t xml:space="preserve"> a sljedeće</w:t>
      </w:r>
      <w:r w:rsidR="00B53C26">
        <w:t xml:space="preserve"> određuje za dan </w:t>
      </w:r>
      <w:r w:rsidR="00B53C26" w:rsidRPr="006E5B74">
        <w:rPr>
          <w:b/>
        </w:rPr>
        <w:t xml:space="preserve">3. srpanj </w:t>
      </w:r>
      <w:proofErr w:type="spellStart"/>
      <w:r w:rsidR="00B53C26" w:rsidRPr="006E5B74">
        <w:rPr>
          <w:b/>
        </w:rPr>
        <w:t>2019</w:t>
      </w:r>
      <w:proofErr w:type="spellEnd"/>
      <w:r w:rsidR="00B53C26" w:rsidRPr="006E5B74">
        <w:rPr>
          <w:b/>
        </w:rPr>
        <w:t>. u 9,</w:t>
      </w:r>
      <w:proofErr w:type="spellStart"/>
      <w:r w:rsidR="00B53C26" w:rsidRPr="006E5B74">
        <w:rPr>
          <w:b/>
        </w:rPr>
        <w:t>15</w:t>
      </w:r>
      <w:proofErr w:type="spellEnd"/>
      <w:r w:rsidR="00B53C26" w:rsidRPr="006E5B74">
        <w:rPr>
          <w:b/>
        </w:rPr>
        <w:t xml:space="preserve"> sati.</w:t>
      </w:r>
      <w:r w:rsidR="00B40562" w:rsidRPr="006E5B74">
        <w:rPr>
          <w:b/>
        </w:rPr>
        <w:t xml:space="preserve"> </w:t>
      </w:r>
    </w:p>
    <w:p w:rsidRDefault="00C32AA4" w:rsidP="006D198E" w:rsidR="00C32AA4"/>
    <w:p w:rsidRDefault="006D198E" w:rsidP="006D198E" w:rsidR="006D198E">
      <w:pPr>
        <w:jc w:val="center"/>
      </w:pPr>
      <w:r w:rsidRPr="002A3D08">
        <w:t>Dovršeno 9:</w:t>
      </w:r>
      <w:proofErr w:type="spellStart"/>
      <w:r w:rsidR="00916C88">
        <w:t>35</w:t>
      </w:r>
      <w:proofErr w:type="spellEnd"/>
      <w:r w:rsidRPr="002A3D08">
        <w:t xml:space="preserve"> sati</w:t>
      </w:r>
    </w:p>
    <w:p w:rsidRDefault="00C32AA4" w:rsidP="006D198E" w:rsidR="00C32AA4" w:rsidRPr="002A3D08">
      <w:pPr>
        <w:jc w:val="center"/>
      </w:pPr>
    </w:p>
    <w:p w:rsidRDefault="006D198E" w:rsidP="006D198E" w:rsidR="006D198E">
      <w:pPr>
        <w:jc w:val="center"/>
      </w:pPr>
      <w:r>
        <w:t>SUDAC</w:t>
      </w:r>
    </w:p>
    <w:p w:rsidRDefault="006E5B74" w:rsidP="006D198E" w:rsidR="006E5B74">
      <w:pPr>
        <w:jc w:val="center"/>
      </w:pPr>
    </w:p>
    <w:p w:rsidRDefault="006D198E" w:rsidP="002A3D08" w:rsidR="008A48CE">
      <w:pPr>
        <w:jc w:val="center"/>
      </w:pPr>
      <w:r>
        <w:t>ZAPISNIČAR</w:t>
      </w:r>
    </w:p>
    <w:p w:rsidRDefault="00E16FF8" w:rsidP="002A3D08" w:rsidR="00E16FF8">
      <w:pPr>
        <w:jc w:val="center"/>
      </w:pPr>
    </w:p>
    <w:p w:rsidRDefault="00E16FF8" w:rsidP="006E5B74" w:rsidR="00E16FF8">
      <w:pPr>
        <w:jc w:val="center"/>
      </w:pPr>
    </w:p>
    <w:p w:rsidRDefault="00E16FF8" w:rsidP="00E16FF8" w:rsidR="00E16FF8">
      <w:pPr>
        <w:jc w:val="right"/>
      </w:pPr>
      <w:r>
        <w:t xml:space="preserve">Zastupnik po zakonu dužnika Tomislav Horvat </w:t>
      </w:r>
    </w:p>
    <w:p w:rsidRDefault="00E16FF8" w:rsidP="00E16FF8" w:rsidR="00E16FF8">
      <w:pPr>
        <w:jc w:val="right"/>
      </w:pPr>
    </w:p>
    <w:p w:rsidRDefault="00916C88" w:rsidP="00E16FF8" w:rsidR="00E16FF8">
      <w:pPr>
        <w:jc w:val="right"/>
      </w:pPr>
      <w:r>
        <w:t>Prokurista dužnika Franjo Horvat</w:t>
      </w:r>
    </w:p>
    <w:sectPr w:rsidSect="00C32AA4" w:rsidR="00E16FF8">
      <w:headerReference w:type="default" r:id="rId9"/>
      <w:pgSz w:h="16838" w:w="11906"/>
      <w:pgMar w:gutter="0" w:footer="708" w:header="708" w:left="1417" w:bottom="567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27" w:rsidP="00DD6C27" w:rsidR="00DD6C27">
      <w:r>
        <w:separator/>
      </w:r>
    </w:p>
  </w:endnote>
  <w:endnote w:id="0" w:type="continuationSeparator">
    <w:p w:rsidRDefault="00DD6C27" w:rsidP="00DD6C27" w:rsidR="00DD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27" w:rsidP="00DD6C27" w:rsidR="00DD6C27">
      <w:r>
        <w:separator/>
      </w:r>
    </w:p>
  </w:footnote>
  <w:footnote w:id="0" w:type="continuationSeparator">
    <w:p w:rsidRDefault="00DD6C27" w:rsidP="00DD6C27" w:rsidR="00DD6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27" w:rsidP="00DD6C27" w:rsidR="00DD6C27">
    <w:pPr>
      <w:pStyle w:val="Zaglavlje"/>
    </w:pPr>
    <w:r>
      <w:tab/>
    </w:r>
    <w:r w:rsidR="006C3945">
      <w:tab/>
      <w:t>73. St-</w:t>
    </w:r>
    <w:proofErr w:type="spellStart"/>
    <w:r w:rsidR="006C3945">
      <w:t>1733</w:t>
    </w:r>
    <w:proofErr w:type="spellEnd"/>
    <w:r>
      <w:t>/</w:t>
    </w:r>
    <w:proofErr w:type="spellStart"/>
    <w:r>
      <w:t>2017</w:t>
    </w:r>
    <w:proofErr w:type="spellEnd"/>
  </w:p>
  <w:p w:rsidRDefault="0030119B" w:rsidP="00DD6C27" w:rsidR="0030119B" w:rsidRPr="00DD6C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223D1"/>
    <w:rsid w:val="000564FF"/>
    <w:rsid w:val="000C6EED"/>
    <w:rsid w:val="000D1FEF"/>
    <w:rsid w:val="000D56A7"/>
    <w:rsid w:val="000E53B9"/>
    <w:rsid w:val="001047EF"/>
    <w:rsid w:val="00126807"/>
    <w:rsid w:val="001A0AAD"/>
    <w:rsid w:val="002A3D08"/>
    <w:rsid w:val="002C4518"/>
    <w:rsid w:val="002E1199"/>
    <w:rsid w:val="002F2264"/>
    <w:rsid w:val="0030119B"/>
    <w:rsid w:val="0035477B"/>
    <w:rsid w:val="003553B9"/>
    <w:rsid w:val="00370448"/>
    <w:rsid w:val="003706C6"/>
    <w:rsid w:val="003A4630"/>
    <w:rsid w:val="003F52B1"/>
    <w:rsid w:val="00422ED8"/>
    <w:rsid w:val="004350A5"/>
    <w:rsid w:val="00451B15"/>
    <w:rsid w:val="004E2501"/>
    <w:rsid w:val="00562BC5"/>
    <w:rsid w:val="005D6877"/>
    <w:rsid w:val="0061789D"/>
    <w:rsid w:val="006473B0"/>
    <w:rsid w:val="00666D8C"/>
    <w:rsid w:val="006747C1"/>
    <w:rsid w:val="00693CB2"/>
    <w:rsid w:val="006A697E"/>
    <w:rsid w:val="006C3945"/>
    <w:rsid w:val="006D198E"/>
    <w:rsid w:val="006D4024"/>
    <w:rsid w:val="006E5B74"/>
    <w:rsid w:val="006F30FD"/>
    <w:rsid w:val="00732732"/>
    <w:rsid w:val="00735144"/>
    <w:rsid w:val="00765CC9"/>
    <w:rsid w:val="007700AC"/>
    <w:rsid w:val="00777E93"/>
    <w:rsid w:val="007F0C5B"/>
    <w:rsid w:val="0082184A"/>
    <w:rsid w:val="008313EE"/>
    <w:rsid w:val="00854C5A"/>
    <w:rsid w:val="00856A46"/>
    <w:rsid w:val="00863645"/>
    <w:rsid w:val="00877BC1"/>
    <w:rsid w:val="00877C33"/>
    <w:rsid w:val="008A48CE"/>
    <w:rsid w:val="008F4433"/>
    <w:rsid w:val="008F6B09"/>
    <w:rsid w:val="008F7E83"/>
    <w:rsid w:val="00912666"/>
    <w:rsid w:val="009134E1"/>
    <w:rsid w:val="00916C88"/>
    <w:rsid w:val="00920DF0"/>
    <w:rsid w:val="009347BC"/>
    <w:rsid w:val="0098754C"/>
    <w:rsid w:val="00A455DE"/>
    <w:rsid w:val="00A7278C"/>
    <w:rsid w:val="00A8071E"/>
    <w:rsid w:val="00A97409"/>
    <w:rsid w:val="00AC3B33"/>
    <w:rsid w:val="00AE1363"/>
    <w:rsid w:val="00B33248"/>
    <w:rsid w:val="00B40562"/>
    <w:rsid w:val="00B53C26"/>
    <w:rsid w:val="00B85972"/>
    <w:rsid w:val="00BA1003"/>
    <w:rsid w:val="00BB5C2D"/>
    <w:rsid w:val="00BD75D7"/>
    <w:rsid w:val="00BE4811"/>
    <w:rsid w:val="00C123BD"/>
    <w:rsid w:val="00C32A48"/>
    <w:rsid w:val="00C32AA4"/>
    <w:rsid w:val="00C362EC"/>
    <w:rsid w:val="00C51C4E"/>
    <w:rsid w:val="00CA2F17"/>
    <w:rsid w:val="00CA596D"/>
    <w:rsid w:val="00CC4039"/>
    <w:rsid w:val="00CE2EA8"/>
    <w:rsid w:val="00D22BA8"/>
    <w:rsid w:val="00D524ED"/>
    <w:rsid w:val="00D834C8"/>
    <w:rsid w:val="00DC51AE"/>
    <w:rsid w:val="00DC7CB8"/>
    <w:rsid w:val="00DD6C27"/>
    <w:rsid w:val="00DF01AE"/>
    <w:rsid w:val="00E16FF8"/>
    <w:rsid w:val="00E21683"/>
    <w:rsid w:val="00E263C7"/>
    <w:rsid w:val="00E3034D"/>
    <w:rsid w:val="00E65613"/>
    <w:rsid w:val="00EA5215"/>
    <w:rsid w:val="00EA7C1F"/>
    <w:rsid w:val="00ED4123"/>
    <w:rsid w:val="00F03383"/>
    <w:rsid w:val="00F77A2C"/>
    <w:rsid w:val="00FD4A91"/>
    <w:rsid w:val="00FE37F9"/>
    <w:rsid w:val="00FE4F49"/>
    <w:rsid w:val="00FF0914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D6C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6C2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D6C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D6C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0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D6C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6C2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D6C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6C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0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3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1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66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69</izvorni_sadrzaj>
    <derivirana_varijabla naziv="DomainObject.Prostorija.Naziv_1">Soba DZ III 69</derivirana_varijabla>
  </DomainObject.Prostorija.Naziv>
  <DomainObject.Prostorija.Oznaka>
    <izvorni_sadrzaj>DZ III 69</izvorni_sadrzaj>
    <derivirana_varijabla naziv="DomainObject.Prostorija.Oznaka_1">DZ III 69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travnja 2019.</izvorni_sadrzaj>
    <derivirana_varijabla naziv="DomainObject.PlaniraniZavrsetakDatum_1">18. travnja 2019.</derivirana_varijabla>
  </DomainObject.PlaniraniZavrsetakDatum>
  <DomainObject.PlaniraniPocetakDatum>
    <izvorni_sadrzaj>18. travnja 2019.</izvorni_sadrzaj>
    <derivirana_varijabla naziv="DomainObject.PlaniraniPocetakDatum_1">18.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2019.</izvorni_sadrzaj>
    <derivirana_varijabla naziv="DomainObject.Zapisnik.DatumKreiranja_1">18.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St-1733/2017-13</izvorni_sadrzaj>
    <derivirana_varijabla naziv="DomainObject.Zapisnik.Oznaka_1">St-1733/2017-13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St-1733/2017</izvorni_sadrzaj>
    <derivirana_varijabla naziv="DomainObject.Predmet.OznakaBroj_1">St-1733/2017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FRANCEK d.o.o.</izvorni_sadrzaj>
    <derivirana_varijabla naziv="DomainObject.Predmet.ProtustrankaFormated_1">  MESNICE FRANCEK d.o.o.</derivirana_varijabla>
  </DomainObject.Predmet.ProtustrankaFormated>
  <DomainObject.Predmet.ProtustrankaFormatedOIB>
    <izvorni_sadrzaj>  MESNICE FRANCEK d.o.o., OIB 12870252030</izvorni_sadrzaj>
    <derivirana_varijabla naziv="DomainObject.Predmet.ProtustrankaFormatedOIB_1">  MESNICE FRANCEK d.o.o., OIB 12870252030</derivirana_varijabla>
  </DomainObject.Predmet.ProtustrankaFormatedOIB>
  <DomainObject.Predmet.ProtustrankaFormatedWithAdress>
    <izvorni_sadrzaj> MESNICE FRANCEK d.o.o., Kumrovečka cesta 153/C, 10290 Gornja Pušća</izvorni_sadrzaj>
    <derivirana_varijabla naziv="DomainObject.Predmet.ProtustrankaFormatedWithAdress_1"> MESNICE FRANCEK d.o.o., Kumrovečka cesta 153/C, 10290 Gornja Pušća</derivirana_varijabla>
  </DomainObject.Predmet.ProtustrankaFormatedWithAdress>
  <DomainObject.Predmet.ProtustrankaFormatedWithAdressOIB>
    <izvorni_sadrzaj> MESNICE FRANCEK d.o.o., OIB 12870252030, Kumrovečka cesta 153/C, 10290 Gornja Pušća</izvorni_sadrzaj>
    <derivirana_varijabla naziv="DomainObject.Predmet.ProtustrankaFormatedWithAdressOIB_1"> MESNICE FRANCEK d.o.o., OIB 12870252030, Kumrovečka cesta 153/C, 10290 Gornja Pušća</derivirana_varijabla>
  </DomainObject.Predmet.ProtustrankaFormatedWithAdressOIB>
  <DomainObject.Predmet.ProtustrankaWithAdress>
    <izvorni_sadrzaj>MESNICE FRANCEK d.o.o. Kumrovečka cesta 153/C, 10290 Gornja Pušća</izvorni_sadrzaj>
    <derivirana_varijabla naziv="DomainObject.Predmet.ProtustrankaWithAdress_1">MESNICE FRANCEK d.o.o. Kumrovečka cesta 153/C, 10290 Gornja Pušća</derivirana_varijabla>
  </DomainObject.Predmet.ProtustrankaWithAdress>
  <DomainObject.Predmet.ProtustrankaWithAdressOIB>
    <izvorni_sadrzaj>MESNICE FRANCEK d.o.o., OIB 12870252030, Kumrovečka cesta 153/C, 10290 Gornja Pušća</izvorni_sadrzaj>
    <derivirana_varijabla naziv="DomainObject.Predmet.ProtustrankaWithAdressOIB_1">MESNICE FRANCEK d.o.o., OIB 12870252030, Kumrovečka cesta 153/C, 10290 Gornja Pušća</derivirana_varijabla>
  </DomainObject.Predmet.ProtustrankaWithAdressOIB>
  <DomainObject.Predmet.ProtustrankaNazivFormated>
    <izvorni_sadrzaj>MESNICE FRANCEK d.o.o.</izvorni_sadrzaj>
    <derivirana_varijabla naziv="DomainObject.Predmet.ProtustrankaNazivFormated_1">MESNICE FRANCEK d.o.o.</derivirana_varijabla>
  </DomainObject.Predmet.ProtustrankaNazivFormated>
  <DomainObject.Predmet.ProtustrankaNazivFormatedOIB>
    <izvorni_sadrzaj>MESNICE FRANCEK d.o.o., OIB 12870252030</izvorni_sadrzaj>
    <derivirana_varijabla naziv="DomainObject.Predmet.ProtustrankaNazivFormatedOIB_1">MESNICE FRANCEK d.o.o., OIB 12870252030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Nikić</izvorni_sadrzaj>
    <derivirana_varijabla naziv="DomainObject.Predmet.Zapisnicar_1">Snježana Nikić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FRANCEK d.o.o.</item>
    </izvorni_sadrzaj>
    <derivirana_varijabla naziv="DomainObject.Predmet.ProtuStrankaListFormated_1">
      <item>MESNICE FRANCEK d.o.o.</item>
    </derivirana_varijabla>
  </DomainObject.Predmet.ProtuStrankaListFormated>
  <DomainObject.Predmet.ProtuStrankaListFormatedOIB>
    <izvorni_sadrzaj>
      <item>MESNICE FRANCEK d.o.o., OIB 12870252030</item>
    </izvorni_sadrzaj>
    <derivirana_varijabla naziv="DomainObject.Predmet.ProtuStrankaListFormatedOIB_1">
      <item>MESNICE FRANCEK d.o.o., OIB 12870252030</item>
    </derivirana_varijabla>
  </DomainObject.Predmet.ProtuStrankaListFormatedOIB>
  <DomainObject.Predmet.ProtuStrankaListFormatedWithAdress>
    <izvorni_sadrzaj>
      <item>MESNICE FRANCEK d.o.o., Kumrovečka cesta 153/C, 10290 Gornja Pušća</item>
    </izvorni_sadrzaj>
    <derivirana_varijabla naziv="DomainObject.Predmet.ProtuStrankaListFormatedWithAdress_1">
      <item>MESNICE FRANCEK d.o.o., Kumrovečka cesta 153/C, 10290 Gornja Pušća</item>
    </derivirana_varijabla>
  </DomainObject.Predmet.ProtuStrankaListFormatedWithAdress>
  <DomainObject.Predmet.ProtuStrankaListFormatedWithAdressOIB>
    <izvorni_sadrzaj>
      <item>MESNICE FRANCEK d.o.o., OIB 12870252030, Kumrovečka cesta 153/C, 10290 Gornja Pušća</item>
    </izvorni_sadrzaj>
    <derivirana_varijabla naziv="DomainObject.Predmet.ProtuStrankaListFormatedWithAdressOIB_1">
      <item>MESNICE FRANCEK d.o.o., OIB 12870252030, Kumrovečka cesta 153/C, 10290 Gornja Pušća</item>
    </derivirana_varijabla>
  </DomainObject.Predmet.ProtuStrankaListFormatedWithAdressOIB>
  <DomainObject.Predmet.ProtuStrankaListNazivFormated>
    <izvorni_sadrzaj>
      <item>MESNICE FRANCEK d.o.o.</item>
    </izvorni_sadrzaj>
    <derivirana_varijabla naziv="DomainObject.Predmet.ProtuStrankaListNazivFormated_1">
      <item>MESNICE FRANCEK d.o.o.</item>
    </derivirana_varijabla>
  </DomainObject.Predmet.ProtuStrankaListNazivFormated>
  <DomainObject.Predmet.ProtuStrankaListNazivFormatedOIB>
    <izvorni_sadrzaj>
      <item>MESNICE FRANCEK d.o.o., OIB 12870252030</item>
    </izvorni_sadrzaj>
    <derivirana_varijabla naziv="DomainObject.Predmet.ProtuStrankaListNazivFormatedOIB_1">
      <item>MESNICE FRANCEK d.o.o., OIB 12870252030</item>
    </derivirana_varijabla>
  </DomainObject.Predmet.ProtuStrankaListNazivFormatedOIB>
  <DomainObject.Predmet.OstaliListFormated>
    <izvorni_sadrzaj>
      <item>Zagrebačka banka d.d.</item>
      <item>Privredna  banka Zagreb d.d.</item>
      <item>Tomislav Horvat</item>
      <item>Ana Horvat</item>
    </izvorni_sadrzaj>
    <derivirana_varijabla naziv="DomainObject.Predmet.OstaliListFormated_1">
      <item>Zagrebačka banka d.d.</item>
      <item>Privredna  banka Zagreb d.d.</item>
      <item>Tomislav Horvat</item>
      <item>Ana Horvat</item>
    </derivirana_varijabla>
  </DomainObject.Predmet.OstaliListFormated>
  <DomainObject.Predmet.OstaliListFormatedOIB>
    <izvorni_sadrzaj>
      <item>Zagrebačka banka d.d.</item>
      <item>Privredna  banka Zagreb d.d.</item>
      <item>Tomislav Horvat</item>
      <item>Ana Horvat</item>
    </izvorni_sadrzaj>
    <derivirana_varijabla naziv="DomainObject.Predmet.OstaliListFormatedOIB_1">
      <item>Zagrebačka banka d.d.</item>
      <item>Privredna  banka Zagreb d.d.</item>
      <item>Tomislav Horvat</item>
      <item>Ana Horvat</item>
    </derivirana_varijabla>
  </DomainObject.Predmet.OstaliListFormatedOIB>
  <DomainObject.Predmet.OstaliListFormatedWithAdress>
    <izvorni_sadrzaj>
      <item>Zagrebačka banka d.d., Trg bana Josipa Jelačića 10, 10000 Zagreb</item>
      <item>Privredna  banka Zagreb d.d., Račkoga 6, 10000 Zagreb</item>
      <item>Tomislav Horvat, Kumrovečka cesta 148, 10290 Gornja Pušća</item>
      <item>Ana Horvat, Ante Stračevića 9, 10290 Zaprešić</item>
    </izvorni_sadrzaj>
    <derivirana_varijabla naziv="DomainObject.Predmet.OstaliListFormatedWithAdress_1">
      <item>Zagrebačka banka d.d., Trg bana Josipa Jelačića 10, 10000 Zagreb</item>
      <item>Privredna  banka Zagreb d.d., Račkoga 6, 10000 Zagreb</item>
      <item>Tomislav Horvat, Kumrovečka cesta 148, 10290 Gornja Pušća</item>
      <item>Ana Horvat, Ante Stračevića 9, 10290 Zaprešić</item>
    </derivirana_varijabla>
  </DomainObject.Predmet.OstaliListFormatedWithAdress>
  <DomainObject.Predmet.OstaliListFormatedWithAdressOIB>
    <izvorni_sadrzaj>
      <item>Zagrebačka banka d.d., Trg bana Josipa Jelačića 10, 10000 Zagreb</item>
      <item>Privredna  banka Zagreb d.d., Račkoga 6, 10000 Zagreb</item>
      <item>Tomislav Horvat, Kumrovečka cesta 148, 10290 Gornja Pušća</item>
      <item>Ana Horvat, Ante Stračevića 9, 10290 Zaprešić</item>
    </izvorni_sadrzaj>
    <derivirana_varijabla naziv="DomainObject.Predmet.OstaliListFormatedWithAdressOIB_1">
      <item>Zagrebačka banka d.d., Trg bana Josipa Jelačića 10, 10000 Zagreb</item>
      <item>Privredna  banka Zagreb d.d., Račkoga 6, 10000 Zagreb</item>
      <item>Tomislav Horvat, Kumrovečka cesta 148, 10290 Gornja Pušća</item>
      <item>Ana Horvat, Ante Stračevića 9, 10290 Zaprešić</item>
    </derivirana_varijabla>
  </DomainObject.Predmet.OstaliListFormatedWithAdressOIB>
  <DomainObject.Predmet.OstaliListNazivFormated>
    <izvorni_sadrzaj>
      <item>Zagrebačka banka d.d.</item>
      <item>Privredna  banka Zagreb d.d.</item>
      <item>Tomislav Horvat</item>
      <item>Ana Horvat</item>
    </izvorni_sadrzaj>
    <derivirana_varijabla naziv="DomainObject.Predmet.OstaliListNazivFormated_1">
      <item>Zagrebačka banka d.d.</item>
      <item>Privredna  banka Zagreb d.d.</item>
      <item>Tomislav Horvat</item>
      <item>Ana Horvat</item>
    </derivirana_varijabla>
  </DomainObject.Predmet.OstaliListNazivFormated>
  <DomainObject.Predmet.OstaliListNazivFormatedOIB>
    <izvorni_sadrzaj>
      <item>Zagrebačka banka d.d.</item>
      <item>Privredna  banka Zagreb d.d.</item>
      <item>Tomislav Horvat</item>
      <item>Ana Horvat</item>
    </izvorni_sadrzaj>
    <derivirana_varijabla naziv="DomainObject.Predmet.OstaliListNazivFormatedOIB_1">
      <item>Zagrebačka banka d.d.</item>
      <item>Privredna  banka Zagreb d.d.</item>
      <item>Tomislav Horvat</item>
      <item>Ana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St-1733/2017-13</izvorni_sadrzaj>
    <derivirana_varijabla naziv="DomainObject.PoslovniBrojDokumenta_1">St-1733/2017-13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FRANCEK d.o.o.</izvorni_sadrzaj>
    <derivirana_varijabla naziv="DomainObject.Predmet.ProtustrankaIDrugi_1">MESNICE FRANCEK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MESNICE FRANCEK d.o.o., OIB 12870252030, Kumrovečka cesta 153/C, 10290 Gornja Pušća</izvorni_sadrzaj>
    <derivirana_varijabla naziv="DomainObject.Predmet.ProtustrankaIDrugiAdressOIB_1">MESNICE FRANCEK d.o.o., OIB 12870252030, Kumrovečka cesta 153/C, 10290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FRANCEK d.o.o.</item>
      <item>FINA Regionalni centar Zagreb</item>
      <item>Zagrebačka banka d.d.</item>
      <item>Privredna  banka Zagreb d.d.</item>
      <item>Tomislav Horvat</item>
      <item>Ana Horvat</item>
    </izvorni_sadrzaj>
    <derivirana_varijabla naziv="DomainObject.Predmet.SudioniciListNaziv_1">
      <item>MESNICE FRANCEK d.o.o.</item>
      <item>FINA Regionalni centar Zagreb</item>
      <item>Zagrebačka banka d.d.</item>
      <item>Privredna  banka Zagreb d.d.</item>
      <item>Tomislav Horvat</item>
      <item>Ana Horvat</item>
    </derivirana_varijabla>
  </DomainObject.Predmet.SudioniciListNaziv>
  <DomainObject.Predmet.SudioniciListAdressOIB>
    <izvorni_sadrzaj>
      <item>MESNICE FRANCEK d.o.o., OIB 12870252030, Kumrovečka cesta 153/C,10290 Gornja Pušća</item>
      <item>FINA Regionalni centar Zagreb, OIB 85821130368, Trg svibanjskih žrtava 1995. 1,10000 Zagreb</item>
      <item>Zagrebačka banka d.d., Trg bana Josipa Jelačića 10,10000 Zagreb</item>
      <item>Privredna  banka Zagreb d.d., Račkoga 6,10000 Zagreb</item>
      <item>Tomislav Horvat, Kumrovečka cesta 148,10290 Gornja Pušća</item>
      <item>Ana Horvat, Ante Stračevića 9,10290 Zaprešić</item>
    </izvorni_sadrzaj>
    <derivirana_varijabla naziv="DomainObject.Predmet.SudioniciListAdressOIB_1">
      <item>MESNICE FRANCEK d.o.o., OIB 12870252030, Kumrovečka cesta 153/C,10290 Gornja Pušća</item>
      <item>FINA Regionalni centar Zagreb, OIB 85821130368, Trg svibanjskih žrtava 1995. 1,10000 Zagreb</item>
      <item>Zagrebačka banka d.d., Trg bana Josipa Jelačića 10,10000 Zagreb</item>
      <item>Privredna  banka Zagreb d.d., Račkoga 6,10000 Zagreb</item>
      <item>Tomislav Horvat, Kumrovečka cesta 148,10290 Gornja Pušća</item>
      <item>Ana Horvat, Ante Stračevića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12870252030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12870252030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1410</properties:Characters>
  <properties:Lines>54</properties:Lines>
  <properties:Paragraphs>31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2019-04-18T05:54:00Z</dcterms:created>
  <dc:creator>gzubak</dc:creator>
  <cp:lastModifiedBy>Snježana Nikić</cp:lastModifiedBy>
  <cp:lastPrinted>2019-04-18T07:34:00Z</cp:lastPrinted>
  <dcterms:modified xmlns:xsi="http://www.w3.org/2001/XMLSchema-instance" xsi:type="dcterms:W3CDTF">2019-04-18T08:00:00Z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St-1733/2017-13 / Zapisnik - Ročište radi izjašnjenja o prijedlogu za otvaranje steč.post (Zapisnik -  prijedlog za otvaranje stečajnog postupka-18.04.2019.docx)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