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e3b3" w14:paraId="629e3b3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3C28F2">
        <w:rPr>
          <w:sz w:val="22"/>
          <w:szCs w:val="22"/>
        </w:rPr>
        <w:t>12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3C28F2">
        <w:rPr>
          <w:sz w:val="22"/>
          <w:szCs w:val="22"/>
        </w:rPr>
        <w:t>2</w:t>
      </w:r>
      <w:r w:rsidR="00D1191E">
        <w:rPr>
          <w:sz w:val="22"/>
          <w:szCs w:val="22"/>
        </w:rPr>
        <w:t>-</w:t>
      </w:r>
      <w:r w:rsidR="0032216F">
        <w:rPr>
          <w:sz w:val="22"/>
          <w:szCs w:val="22"/>
        </w:rPr>
        <w:t>195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2D1E7D" w:rsidR="002D1E7D" w:rsidRPr="002D1E7D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9F26B9" w:rsidRPr="009F26B9">
        <w:rPr>
          <w:sz w:val="22"/>
          <w:szCs w:val="22"/>
        </w:rPr>
        <w:t xml:space="preserve">u </w:t>
      </w:r>
      <w:r w:rsidR="002D589B">
        <w:rPr>
          <w:sz w:val="22"/>
          <w:szCs w:val="22"/>
        </w:rPr>
        <w:t xml:space="preserve">stečajnom </w:t>
      </w:r>
      <w:r w:rsidR="009F26B9" w:rsidRPr="009F26B9">
        <w:rPr>
          <w:sz w:val="22"/>
          <w:szCs w:val="22"/>
        </w:rPr>
        <w:t>postupk</w:t>
      </w:r>
      <w:r w:rsidR="002D589B">
        <w:rPr>
          <w:sz w:val="22"/>
          <w:szCs w:val="22"/>
        </w:rPr>
        <w:t xml:space="preserve">u nad dužnikom </w:t>
      </w:r>
      <w:r w:rsidR="003C28F2" w:rsidRPr="003C28F2">
        <w:rPr>
          <w:sz w:val="22"/>
          <w:szCs w:val="22"/>
        </w:rPr>
        <w:t xml:space="preserve">ANAID društvo s ograničenom odgovornošću za trgovinu i usluge „u stečaju“, Metković, Kralja Zvonimira 4/D, MBS 060145915, OIB: 78006550250, zastupano po stečajnom upravitelju </w:t>
      </w:r>
      <w:proofErr w:type="spellStart"/>
      <w:r w:rsidR="003C28F2" w:rsidRPr="003C28F2">
        <w:rPr>
          <w:sz w:val="22"/>
          <w:szCs w:val="22"/>
        </w:rPr>
        <w:t>Maroju</w:t>
      </w:r>
      <w:proofErr w:type="spellEnd"/>
      <w:r w:rsidR="003C28F2" w:rsidRPr="003C28F2">
        <w:rPr>
          <w:sz w:val="22"/>
          <w:szCs w:val="22"/>
        </w:rPr>
        <w:t xml:space="preserve"> </w:t>
      </w:r>
      <w:proofErr w:type="spellStart"/>
      <w:r w:rsidR="003C28F2" w:rsidRPr="003C28F2">
        <w:rPr>
          <w:sz w:val="22"/>
          <w:szCs w:val="22"/>
        </w:rPr>
        <w:t>Stjepoviću</w:t>
      </w:r>
      <w:proofErr w:type="spellEnd"/>
      <w:r w:rsidR="003C28F2" w:rsidRPr="003C28F2">
        <w:rPr>
          <w:sz w:val="22"/>
          <w:szCs w:val="22"/>
        </w:rPr>
        <w:t xml:space="preserve"> iz Zagreba</w:t>
      </w:r>
      <w:r w:rsidR="00702195" w:rsidRPr="00702195">
        <w:rPr>
          <w:sz w:val="22"/>
          <w:szCs w:val="22"/>
        </w:rPr>
        <w:t>, izvan ročišta</w:t>
      </w:r>
      <w:r w:rsidR="0032216F">
        <w:rPr>
          <w:sz w:val="22"/>
          <w:szCs w:val="22"/>
        </w:rPr>
        <w:t xml:space="preserve">, dana 9. ožujka </w:t>
      </w:r>
      <w:r w:rsidR="002D1E7D" w:rsidRPr="002D1E7D">
        <w:rPr>
          <w:sz w:val="22"/>
          <w:szCs w:val="22"/>
        </w:rPr>
        <w:t>20</w:t>
      </w:r>
      <w:r w:rsidR="003C28F2">
        <w:rPr>
          <w:sz w:val="22"/>
          <w:szCs w:val="22"/>
        </w:rPr>
        <w:t>18</w:t>
      </w:r>
      <w:r w:rsidR="002D1E7D" w:rsidRPr="002D1E7D">
        <w:rPr>
          <w:sz w:val="22"/>
          <w:szCs w:val="22"/>
        </w:rPr>
        <w:t>. godine</w:t>
      </w:r>
    </w:p>
    <w:p w:rsidRDefault="008949B5" w:rsidP="008949B5" w:rsidR="008949B5" w:rsidRPr="008D240E">
      <w:pPr>
        <w:jc w:val="both"/>
        <w:rPr>
          <w:sz w:val="22"/>
          <w:szCs w:val="22"/>
        </w:rPr>
      </w:pPr>
    </w:p>
    <w:p w:rsidRDefault="00922233" w:rsidR="00922233">
      <w:pPr>
        <w:jc w:val="both"/>
        <w:rPr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492B67" w:rsidP="00492B67" w:rsidR="00492B67" w:rsidRPr="00492B67">
      <w:pPr>
        <w:ind w:firstLine="708"/>
        <w:jc w:val="both"/>
        <w:rPr>
          <w:sz w:val="22"/>
          <w:szCs w:val="22"/>
        </w:rPr>
      </w:pPr>
      <w:r w:rsidRPr="00492B67">
        <w:rPr>
          <w:sz w:val="22"/>
          <w:szCs w:val="22"/>
        </w:rPr>
        <w:t xml:space="preserve">Nalaže se stalnom sudskom vještaku ovog suda za financije i knjigovodstvo </w:t>
      </w:r>
      <w:r w:rsidR="00471E57">
        <w:rPr>
          <w:sz w:val="22"/>
          <w:szCs w:val="22"/>
        </w:rPr>
        <w:t>IVANKA RRIF d.o.o.</w:t>
      </w:r>
      <w:r w:rsidR="002D1E7D">
        <w:rPr>
          <w:sz w:val="22"/>
          <w:szCs w:val="22"/>
        </w:rPr>
        <w:t xml:space="preserve">, Dubrovnik, u roku od </w:t>
      </w:r>
      <w:r w:rsidR="003C28F2">
        <w:rPr>
          <w:sz w:val="22"/>
          <w:szCs w:val="22"/>
        </w:rPr>
        <w:t>15</w:t>
      </w:r>
      <w:r w:rsidR="002D1E7D">
        <w:rPr>
          <w:sz w:val="22"/>
          <w:szCs w:val="22"/>
        </w:rPr>
        <w:t xml:space="preserve"> dana </w:t>
      </w:r>
      <w:r w:rsidRPr="00492B67">
        <w:rPr>
          <w:sz w:val="22"/>
          <w:szCs w:val="22"/>
        </w:rPr>
        <w:t xml:space="preserve">sukladno čl. 95. Stečajnog zakona (NN 71/15, </w:t>
      </w:r>
      <w:r w:rsidR="003C28F2">
        <w:rPr>
          <w:sz w:val="22"/>
          <w:szCs w:val="22"/>
        </w:rPr>
        <w:t xml:space="preserve">104/17, </w:t>
      </w:r>
      <w:r w:rsidRPr="00492B67">
        <w:rPr>
          <w:sz w:val="22"/>
          <w:szCs w:val="22"/>
        </w:rPr>
        <w:t xml:space="preserve">dalje u tekstu SZ), nakon pregleda stečajnog spisa i poslovne dokumentacije stečajnog dužnika, ispitati i pregledati završni račun stečajnog upravitelja u stečajnom postupku nad dužnikom </w:t>
      </w:r>
      <w:r w:rsidR="003C28F2" w:rsidRPr="003C28F2">
        <w:rPr>
          <w:sz w:val="22"/>
          <w:szCs w:val="22"/>
        </w:rPr>
        <w:t xml:space="preserve">ANAID društvo s ograničenom odgovornošću za trgovinu i usluge „u stečaju“, Metković, Kralja Zvonimira 4/D, OIB: 78006550250, zastupano po stečajnom upravitelju </w:t>
      </w:r>
      <w:proofErr w:type="spellStart"/>
      <w:r w:rsidR="003C28F2" w:rsidRPr="003C28F2">
        <w:rPr>
          <w:sz w:val="22"/>
          <w:szCs w:val="22"/>
        </w:rPr>
        <w:t>Maroju</w:t>
      </w:r>
      <w:proofErr w:type="spellEnd"/>
      <w:r w:rsidR="003C28F2" w:rsidRPr="003C28F2">
        <w:rPr>
          <w:sz w:val="22"/>
          <w:szCs w:val="22"/>
        </w:rPr>
        <w:t xml:space="preserve"> </w:t>
      </w:r>
      <w:proofErr w:type="spellStart"/>
      <w:r w:rsidR="003C28F2" w:rsidRPr="003C28F2">
        <w:rPr>
          <w:sz w:val="22"/>
          <w:szCs w:val="22"/>
        </w:rPr>
        <w:t>Stjepoviću</w:t>
      </w:r>
      <w:proofErr w:type="spellEnd"/>
      <w:r w:rsidR="003C28F2" w:rsidRPr="003C28F2">
        <w:rPr>
          <w:sz w:val="22"/>
          <w:szCs w:val="22"/>
        </w:rPr>
        <w:t xml:space="preserve"> iz Zagreba</w:t>
      </w:r>
      <w:r w:rsidR="00471E57" w:rsidRPr="00471E57">
        <w:rPr>
          <w:sz w:val="22"/>
          <w:szCs w:val="22"/>
        </w:rPr>
        <w:t xml:space="preserve">, </w:t>
      </w:r>
      <w:r w:rsidRPr="00492B67">
        <w:rPr>
          <w:sz w:val="22"/>
          <w:szCs w:val="22"/>
        </w:rPr>
        <w:t xml:space="preserve">dostavljen ovom sudu </w:t>
      </w:r>
      <w:r w:rsidR="00DC61D4">
        <w:rPr>
          <w:sz w:val="22"/>
          <w:szCs w:val="22"/>
        </w:rPr>
        <w:t xml:space="preserve">neposredno preko pošte preporučeno </w:t>
      </w:r>
      <w:r w:rsidR="0032216F">
        <w:rPr>
          <w:sz w:val="22"/>
          <w:szCs w:val="22"/>
        </w:rPr>
        <w:t>6. ožujka</w:t>
      </w:r>
      <w:r w:rsidR="00DC61D4">
        <w:rPr>
          <w:sz w:val="22"/>
          <w:szCs w:val="22"/>
        </w:rPr>
        <w:t xml:space="preserve"> </w:t>
      </w:r>
      <w:r w:rsidRPr="00492B67">
        <w:rPr>
          <w:sz w:val="22"/>
          <w:szCs w:val="22"/>
        </w:rPr>
        <w:t>2017. godine, te potvrditi da ga je ispitao i u navedenom roku dostaviti u spis uz bilješke.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32216F">
        <w:rPr>
          <w:b/>
          <w:sz w:val="22"/>
          <w:szCs w:val="22"/>
        </w:rPr>
        <w:t>9. ožujka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954CD4"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96CC3" w:rsidP="0057267A" w:rsidR="00596CC3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27326F">
        <w:rPr>
          <w:sz w:val="22"/>
          <w:szCs w:val="22"/>
        </w:rPr>
        <w:t>9</w:t>
      </w:r>
      <w:r w:rsidRPr="00BA547A">
        <w:rPr>
          <w:sz w:val="22"/>
          <w:szCs w:val="22"/>
        </w:rPr>
        <w:t xml:space="preserve">. st. </w:t>
      </w:r>
      <w:r w:rsidR="0027326F">
        <w:rPr>
          <w:sz w:val="22"/>
          <w:szCs w:val="22"/>
        </w:rPr>
        <w:t>3</w:t>
      </w:r>
      <w:r w:rsidRPr="00BA547A">
        <w:rPr>
          <w:sz w:val="22"/>
          <w:szCs w:val="22"/>
        </w:rPr>
        <w:t xml:space="preserve">. </w:t>
      </w:r>
      <w:r w:rsidR="0027326F">
        <w:rPr>
          <w:sz w:val="22"/>
          <w:szCs w:val="22"/>
        </w:rPr>
        <w:t>S</w:t>
      </w:r>
      <w:r w:rsidRPr="00BA547A">
        <w:rPr>
          <w:sz w:val="22"/>
          <w:szCs w:val="22"/>
        </w:rPr>
        <w:t>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32216F">
        <w:rPr>
          <w:sz w:val="20"/>
        </w:rPr>
        <w:t>09.03.2018</w:t>
      </w:r>
      <w:r w:rsidRPr="00323502">
        <w:rPr>
          <w:sz w:val="20"/>
        </w:rPr>
        <w:t>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F8126A" w:rsidP="0057267A" w:rsidR="00F8126A">
      <w:pPr>
        <w:jc w:val="both"/>
        <w:rPr>
          <w:sz w:val="20"/>
        </w:rPr>
      </w:pPr>
      <w:r>
        <w:rPr>
          <w:sz w:val="20"/>
        </w:rPr>
        <w:t xml:space="preserve">- vještaku, 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D58BB" w:rsidR="0057267A" w:rsidRPr="003235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B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E91A31">
      <w:rPr>
        <w:b/>
        <w:sz w:val="22"/>
        <w:szCs w:val="22"/>
      </w:rPr>
      <w:t>29</w:t>
    </w:r>
    <w:r w:rsidRPr="00097E93">
      <w:rPr>
        <w:b/>
        <w:sz w:val="22"/>
        <w:szCs w:val="22"/>
      </w:rPr>
      <w:t>/201</w:t>
    </w:r>
    <w:r w:rsidR="00E91A31">
      <w:rPr>
        <w:b/>
        <w:sz w:val="22"/>
        <w:szCs w:val="22"/>
      </w:rPr>
      <w:t>1</w:t>
    </w:r>
    <w:r w:rsidRPr="00097E93">
      <w:rPr>
        <w:b/>
        <w:sz w:val="22"/>
        <w:szCs w:val="22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0ED5"/>
    <w:rsid w:val="001761D2"/>
    <w:rsid w:val="00180683"/>
    <w:rsid w:val="001813BA"/>
    <w:rsid w:val="001D1B35"/>
    <w:rsid w:val="001D58BB"/>
    <w:rsid w:val="001E33FE"/>
    <w:rsid w:val="001F713D"/>
    <w:rsid w:val="0020583E"/>
    <w:rsid w:val="0027326F"/>
    <w:rsid w:val="002D161F"/>
    <w:rsid w:val="002D1E7D"/>
    <w:rsid w:val="002D589B"/>
    <w:rsid w:val="002D7FAC"/>
    <w:rsid w:val="002F33F5"/>
    <w:rsid w:val="002F4339"/>
    <w:rsid w:val="002F528F"/>
    <w:rsid w:val="00310420"/>
    <w:rsid w:val="00320240"/>
    <w:rsid w:val="0032216F"/>
    <w:rsid w:val="00323502"/>
    <w:rsid w:val="00382207"/>
    <w:rsid w:val="00393FF5"/>
    <w:rsid w:val="003B5C68"/>
    <w:rsid w:val="003C28F2"/>
    <w:rsid w:val="00413272"/>
    <w:rsid w:val="00430D9E"/>
    <w:rsid w:val="004601E3"/>
    <w:rsid w:val="004702B2"/>
    <w:rsid w:val="00471E57"/>
    <w:rsid w:val="004774B7"/>
    <w:rsid w:val="0048364C"/>
    <w:rsid w:val="00492B67"/>
    <w:rsid w:val="004934B6"/>
    <w:rsid w:val="004A6748"/>
    <w:rsid w:val="004F38DD"/>
    <w:rsid w:val="004F75F4"/>
    <w:rsid w:val="005021C6"/>
    <w:rsid w:val="005051EB"/>
    <w:rsid w:val="005170F4"/>
    <w:rsid w:val="005236B0"/>
    <w:rsid w:val="0057267A"/>
    <w:rsid w:val="00583277"/>
    <w:rsid w:val="00583A83"/>
    <w:rsid w:val="00595802"/>
    <w:rsid w:val="00596CC3"/>
    <w:rsid w:val="005C6BA0"/>
    <w:rsid w:val="00607ADC"/>
    <w:rsid w:val="00614EE8"/>
    <w:rsid w:val="006241D3"/>
    <w:rsid w:val="00687E4A"/>
    <w:rsid w:val="006E5197"/>
    <w:rsid w:val="00702195"/>
    <w:rsid w:val="00731F71"/>
    <w:rsid w:val="00735B1E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55A55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54CD4"/>
    <w:rsid w:val="00963105"/>
    <w:rsid w:val="00985605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C56F3"/>
    <w:rsid w:val="00BE31C7"/>
    <w:rsid w:val="00BE6325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1669"/>
    <w:rsid w:val="00D64A19"/>
    <w:rsid w:val="00D773A5"/>
    <w:rsid w:val="00D80411"/>
    <w:rsid w:val="00D843D8"/>
    <w:rsid w:val="00D96747"/>
    <w:rsid w:val="00DA37BA"/>
    <w:rsid w:val="00DA3DF9"/>
    <w:rsid w:val="00DC61D4"/>
    <w:rsid w:val="00DD4CA5"/>
    <w:rsid w:val="00DD5121"/>
    <w:rsid w:val="00E00DF5"/>
    <w:rsid w:val="00E11F55"/>
    <w:rsid w:val="00E127F6"/>
    <w:rsid w:val="00E22ECA"/>
    <w:rsid w:val="00E631F5"/>
    <w:rsid w:val="00E91A31"/>
    <w:rsid w:val="00E92862"/>
    <w:rsid w:val="00EC6742"/>
    <w:rsid w:val="00EE1ECF"/>
    <w:rsid w:val="00EF212A"/>
    <w:rsid w:val="00F0033D"/>
    <w:rsid w:val="00F10323"/>
    <w:rsid w:val="00F34EF1"/>
    <w:rsid w:val="00F40201"/>
    <w:rsid w:val="00F4118A"/>
    <w:rsid w:val="00F61FBE"/>
    <w:rsid w:val="00F8126A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382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20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20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20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20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382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20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20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20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20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I,V i VI sv u suca drugi ISPOD STOLA</izvorni_sadrzaj>
    <derivirana_varijabla naziv="DomainObject.Predmet.PrimjedbaSuca_1">I,V i VI sv u suca drugi ISPOD STOLA</derivirana_varijabla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307</properties:Words>
  <properties:Characters>1587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2018-02-07T14:23:00Z</dcterms:created>
  <dc:creator>none</dc:creator>
  <cp:lastModifiedBy>Srđan Gavranić</cp:lastModifiedBy>
  <cp:lastPrinted>2017-10-03T07:22:00Z</cp:lastPrinted>
  <dcterms:modified xmlns:xsi="http://www.w3.org/2001/XMLSchema-instance" xsi:type="dcterms:W3CDTF">2018-03-09T14:48:00Z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vještačenja (rješenje - revizija završnog računa - nalog vještaku.docx)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