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4c83" w14:paraId="40e4c83" w:rsidRDefault="0000189C" w:rsidP="007A3246" w:rsidR="00D6593B" w:rsidRPr="007A3246">
      <w:pPr>
        <w:pStyle w:val="Zaglavlje"/>
        <w:tabs>
          <w:tab w:pos="4536" w:val="clear"/>
          <w:tab w:pos="9072" w:val="clear"/>
        </w:tabs>
        <w15:collapsed w:val="false"/>
        <w:rPr>
          <w:rFonts w:cs="Times New Roman"/>
          <w:noProof/>
          <w:lang w:eastAsia="hr-HR"/>
        </w:rPr>
      </w:pPr>
      <w:bookmarkStart w:name="_GoBack" w:id="0"/>
      <w:bookmarkEnd w:id="0"/>
      <w:r w:rsidRPr="007A3246">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A3246">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567B4">
        <w:t>STENJEVEC GRADNJA d.o.o., Zagreb, Jankomir 52, OIB: 86617157623</w:t>
      </w:r>
      <w:r w:rsidR="00EA66D0">
        <w:t xml:space="preserve">, dana </w:t>
      </w:r>
      <w:r w:rsidR="00E567B4">
        <w:t>20</w:t>
      </w:r>
      <w:r w:rsidR="005737DD">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567B4">
        <w:t>STENJEVEC GRADNJA d.o.o., Zagreb, Jankomir 52, OIB: 86617157623</w:t>
      </w:r>
      <w:r w:rsidR="005737D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567B4">
        <w:t>STENJEVEC GRADNJA d.o.o., Zagreb, Jankomir 52, OIB: 86617157623</w:t>
      </w:r>
      <w:r w:rsidR="00C8248A" w:rsidRPr="008B74A3">
        <w:rPr>
          <w:rFonts w:cs="Times New Roman" w:eastAsia="Times New Roman"/>
          <w:lang w:eastAsia="hr-HR"/>
        </w:rPr>
        <w:t xml:space="preserve">, </w:t>
      </w:r>
      <w:r w:rsidR="00E567B4">
        <w:t>Ana Bytyqi, Zagreb, Pabla Nerude 13, OIB: 50884822048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567B4" w:rsidP="0000189C" w:rsidR="009A1C7B" w:rsidRPr="008B74A3">
      <w:pPr>
        <w:pStyle w:val="Uvuenotijeloteksta"/>
        <w:ind w:firstLine="708" w:left="0"/>
        <w:rPr>
          <w:b w:val="false"/>
        </w:rPr>
      </w:pPr>
      <w:r>
        <w:rPr>
          <w:b w:val="false"/>
        </w:rPr>
        <w:t>30</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w:t>
      </w:r>
      <w:r>
        <w:rPr>
          <w:b w:val="false"/>
        </w:rPr>
        <w:t>u 11,3</w:t>
      </w:r>
      <w:r w:rsidR="005737DD">
        <w:rPr>
          <w:b w:val="false"/>
        </w:rPr>
        <w:t>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E567B4">
        <w:t>STENJEVEC GRADNJA d.o.o., Zagreb, Jankomir 52, OIB: 86617157623</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E567B4">
        <w:t>16.761,71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5737DD">
        <w:rPr>
          <w:rFonts w:cs="Times New Roman" w:eastAsia="Times New Roman"/>
          <w:lang w:eastAsia="hr-HR"/>
        </w:rPr>
        <w:t>dva</w:t>
      </w:r>
      <w:r w:rsidR="007A324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E567B4">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5737DD">
        <w:t>14.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737DD" w:rsidRPr="005737D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5737DD">
        <w:rPr>
          <w:rFonts w:cs="Times New Roman" w:eastAsia="Times New Roman"/>
          <w:b w:val="false"/>
          <w:lang w:eastAsia="hr-HR"/>
        </w:rPr>
        <w:t>Šoštar</w:t>
      </w:r>
      <w:r w:rsidR="005737DD" w:rsidRPr="005737DD">
        <w:rPr>
          <w:b w:val="false"/>
        </w:rPr>
        <w:t>,v.r.</w:t>
      </w:r>
    </w:p>
    <w:p w:rsidRDefault="005737DD" w:rsidP="00D338FD" w:rsidR="005737DD" w:rsidRPr="005737DD">
      <w:pPr>
        <w:pStyle w:val="Uvuenotijeloteksta"/>
        <w:ind w:firstLine="141" w:left="1983"/>
        <w:jc w:val="right"/>
        <w:rPr>
          <w:b w:val="false"/>
        </w:rPr>
      </w:pPr>
      <w:r w:rsidRPr="005737DD">
        <w:rPr>
          <w:b w:val="false"/>
        </w:rPr>
        <w:t>Za točnost otpravka</w:t>
      </w:r>
    </w:p>
    <w:p w:rsidRDefault="005737DD" w:rsidP="0052527C" w:rsidR="009A1C7B" w:rsidRPr="005737DD">
      <w:pPr>
        <w:pStyle w:val="Uvuenotijeloteksta"/>
        <w:ind w:firstLine="141" w:left="1983"/>
        <w:jc w:val="right"/>
        <w:rPr>
          <w:rFonts w:cs="Times New Roman" w:eastAsia="Times New Roman"/>
          <w:b w:val="false"/>
          <w:lang w:eastAsia="hr-HR"/>
        </w:rPr>
      </w:pPr>
      <w:r w:rsidRPr="005737D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2527C" w:rsidP="005737DD" w:rsidR="0052527C" w:rsidRPr="008B74A3">
      <w:pPr>
        <w:pStyle w:val="Odlomakpopisa"/>
      </w:pPr>
    </w:p>
    <w:sectPr w:rsidSect="00994DE3" w:rsidR="0052527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1B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567B4">
      <w:t>3282</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E567B4">
          <w:t>3282</w:t>
        </w:r>
        <w:r w:rsidR="005737DD">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257784"/>
    <w:multiLevelType w:val="hybridMultilevel"/>
    <w:tmpl w:val="EC10E848"/>
    <w:lvl w:tplc="91723126"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951D7"/>
    <w:rsid w:val="003A051F"/>
    <w:rsid w:val="003B48F1"/>
    <w:rsid w:val="003D56EA"/>
    <w:rsid w:val="003F5D58"/>
    <w:rsid w:val="00450998"/>
    <w:rsid w:val="00462590"/>
    <w:rsid w:val="004637EA"/>
    <w:rsid w:val="00474665"/>
    <w:rsid w:val="004A0CE7"/>
    <w:rsid w:val="004A0E50"/>
    <w:rsid w:val="004A232D"/>
    <w:rsid w:val="004A404A"/>
    <w:rsid w:val="004A64EA"/>
    <w:rsid w:val="004B72A9"/>
    <w:rsid w:val="004C2548"/>
    <w:rsid w:val="004C25F1"/>
    <w:rsid w:val="004D61B5"/>
    <w:rsid w:val="004E0CC2"/>
    <w:rsid w:val="00505240"/>
    <w:rsid w:val="005151FF"/>
    <w:rsid w:val="0052527C"/>
    <w:rsid w:val="005315D9"/>
    <w:rsid w:val="00533382"/>
    <w:rsid w:val="005427D1"/>
    <w:rsid w:val="00542EE7"/>
    <w:rsid w:val="005737DD"/>
    <w:rsid w:val="005864E0"/>
    <w:rsid w:val="005C03B5"/>
    <w:rsid w:val="006451BE"/>
    <w:rsid w:val="0065404E"/>
    <w:rsid w:val="006630E6"/>
    <w:rsid w:val="00666263"/>
    <w:rsid w:val="00667C20"/>
    <w:rsid w:val="006811E3"/>
    <w:rsid w:val="006841BA"/>
    <w:rsid w:val="006C157D"/>
    <w:rsid w:val="006D0EC3"/>
    <w:rsid w:val="006D37EF"/>
    <w:rsid w:val="006D6ACD"/>
    <w:rsid w:val="006D7209"/>
    <w:rsid w:val="006F4B67"/>
    <w:rsid w:val="00700B56"/>
    <w:rsid w:val="0072379F"/>
    <w:rsid w:val="00790947"/>
    <w:rsid w:val="00790A42"/>
    <w:rsid w:val="007A3246"/>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55C38"/>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14A1"/>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567B4"/>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St-3282/2017</izvorni_sadrzaj>
    <derivirana_varijabla naziv="DomainObject.Predmet.OznakaBroj_1">St-3282/2017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STENJEVEC GRADNJA d.o.o.</izvorni_sadrzaj>
    <derivirana_varijabla naziv="DomainObject.Predmet.ProtustrankaFormated_1">  STENJEVEC GRADNJA d.o.o.</derivirana_varijabla>
  </DomainObject.Predmet.ProtustrankaFormated>
  <DomainObject.Predmet.ProtustrankaFormatedOIB>
    <izvorni_sadrzaj>  STENJEVEC GRADNJA d.o.o., OIB 86617157623</izvorni_sadrzaj>
    <derivirana_varijabla naziv="DomainObject.Predmet.ProtustrankaFormatedOIB_1">  STENJEVEC GRADNJA d.o.o., OIB 86617157623</derivirana_varijabla>
  </DomainObject.Predmet.ProtustrankaFormatedOIB>
  <DomainObject.Predmet.ProtustrankaFormatedWithAdress>
    <izvorni_sadrzaj> STENJEVEC GRADNJA d.o.o., Jankomir 52, 10000 Zagreb</izvorni_sadrzaj>
    <derivirana_varijabla naziv="DomainObject.Predmet.ProtustrankaFormatedWithAdress_1"> STENJEVEC GRADNJA d.o.o., Jankomir 52, 10000 Zagreb</derivirana_varijabla>
  </DomainObject.Predmet.ProtustrankaFormatedWithAdress>
  <DomainObject.Predmet.ProtustrankaFormatedWithAdressOIB>
    <izvorni_sadrzaj> STENJEVEC GRADNJA d.o.o., OIB 86617157623, Jankomir 52, 10000 Zagreb</izvorni_sadrzaj>
    <derivirana_varijabla naziv="DomainObject.Predmet.ProtustrankaFormatedWithAdressOIB_1"> STENJEVEC GRADNJA d.o.o., OIB 86617157623, Jankomir 52, 10000 Zagreb</derivirana_varijabla>
  </DomainObject.Predmet.ProtustrankaFormatedWithAdressOIB>
  <DomainObject.Predmet.ProtustrankaWithAdress>
    <izvorni_sadrzaj>STENJEVEC GRADNJA d.o.o. Jankomir 52, 10000 Zagreb</izvorni_sadrzaj>
    <derivirana_varijabla naziv="DomainObject.Predmet.ProtustrankaWithAdress_1">STENJEVEC GRADNJA d.o.o. Jankomir 52, 10000 Zagreb</derivirana_varijabla>
  </DomainObject.Predmet.ProtustrankaWithAdress>
  <DomainObject.Predmet.ProtustrankaWithAdressOIB>
    <izvorni_sadrzaj>STENJEVEC GRADNJA d.o.o., OIB 86617157623, Jankomir 52, 10000 Zagreb</izvorni_sadrzaj>
    <derivirana_varijabla naziv="DomainObject.Predmet.ProtustrankaWithAdressOIB_1">STENJEVEC GRADNJA d.o.o., OIB 86617157623, Jankomir 52, 10000 Zagreb</derivirana_varijabla>
  </DomainObject.Predmet.ProtustrankaWithAdressOIB>
  <DomainObject.Predmet.ProtustrankaNazivFormated>
    <izvorni_sadrzaj>STENJEVEC GRADNJA d.o.o.</izvorni_sadrzaj>
    <derivirana_varijabla naziv="DomainObject.Predmet.ProtustrankaNazivFormated_1">STENJEVEC GRADNJA d.o.o.</derivirana_varijabla>
  </DomainObject.Predmet.ProtustrankaNazivFormated>
  <DomainObject.Predmet.ProtustrankaNazivFormatedOIB>
    <izvorni_sadrzaj>STENJEVEC GRADNJA d.o.o., OIB 86617157623</izvorni_sadrzaj>
    <derivirana_varijabla naziv="DomainObject.Predmet.ProtustrankaNazivFormatedOIB_1">STENJEVEC GRADNJA d.o.o., OIB 86617157623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STENJEVEC GRADNJA d.o.o.</item>
    </izvorni_sadrzaj>
    <derivirana_varijabla naziv="DomainObject.Predmet.ProtuStrankaListFormated_1">
      <item>STENJEVEC GRADNJA d.o.o.</item>
    </derivirana_varijabla>
  </DomainObject.Predmet.ProtuStrankaListFormated>
  <DomainObject.Predmet.ProtuStrankaListFormatedOIB>
    <izvorni_sadrzaj>
      <item>STENJEVEC GRADNJA d.o.o., OIB 86617157623</item>
    </izvorni_sadrzaj>
    <derivirana_varijabla naziv="DomainObject.Predmet.ProtuStrankaListFormatedOIB_1">
      <item>STENJEVEC GRADNJA d.o.o., OIB 86617157623</item>
    </derivirana_varijabla>
  </DomainObject.Predmet.ProtuStrankaListFormatedOIB>
  <DomainObject.Predmet.ProtuStrankaListFormatedWithAdress>
    <izvorni_sadrzaj>
      <item>STENJEVEC GRADNJA d.o.o., Jankomir 52, 10000 Zagreb</item>
    </izvorni_sadrzaj>
    <derivirana_varijabla naziv="DomainObject.Predmet.ProtuStrankaListFormatedWithAdress_1">
      <item>STENJEVEC GRADNJA d.o.o., Jankomir 52, 10000 Zagreb</item>
    </derivirana_varijabla>
  </DomainObject.Predmet.ProtuStrankaListFormatedWithAdress>
  <DomainObject.Predmet.ProtuStrankaListFormatedWithAdressOIB>
    <izvorni_sadrzaj>
      <item>STENJEVEC GRADNJA d.o.o., OIB 86617157623, Jankomir 52, 10000 Zagreb</item>
    </izvorni_sadrzaj>
    <derivirana_varijabla naziv="DomainObject.Predmet.ProtuStrankaListFormatedWithAdressOIB_1">
      <item>STENJEVEC GRADNJA d.o.o., OIB 86617157623, Jankomir 52, 10000 Zagreb</item>
    </derivirana_varijabla>
  </DomainObject.Predmet.ProtuStrankaListFormatedWithAdressOIB>
  <DomainObject.Predmet.ProtuStrankaListNazivFormated>
    <izvorni_sadrzaj>
      <item>STENJEVEC GRADNJA d.o.o.</item>
    </izvorni_sadrzaj>
    <derivirana_varijabla naziv="DomainObject.Predmet.ProtuStrankaListNazivFormated_1">
      <item>STENJEVEC GRADNJA d.o.o.</item>
    </derivirana_varijabla>
  </DomainObject.Predmet.ProtuStrankaListNazivFormated>
  <DomainObject.Predmet.ProtuStrankaListNazivFormatedOIB>
    <izvorni_sadrzaj>
      <item>STENJEVEC GRADNJA d.o.o., OIB 86617157623</item>
    </izvorni_sadrzaj>
    <derivirana_varijabla naziv="DomainObject.Predmet.ProtuStrankaListNazivFormatedOIB_1">
      <item>STENJEVEC GRADNJA d.o.o., OIB 86617157623</item>
    </derivirana_varijabla>
  </DomainObject.Predmet.ProtuStrankaListNazivFormatedOIB>
  <DomainObject.Predmet.OstaliListFormated>
    <izvorni_sadrzaj>
      <item>Ana Bytyqi</item>
    </izvorni_sadrzaj>
    <derivirana_varijabla naziv="DomainObject.Predmet.OstaliListFormated_1">
      <item>Ana Bytyqi</item>
    </derivirana_varijabla>
  </DomainObject.Predmet.OstaliListFormated>
  <DomainObject.Predmet.OstaliListFormatedOIB>
    <izvorni_sadrzaj>
      <item>Ana Bytyqi, OIB 50884822048</item>
    </izvorni_sadrzaj>
    <derivirana_varijabla naziv="DomainObject.Predmet.OstaliListFormatedOIB_1">
      <item>Ana Bytyqi, OIB 50884822048</item>
    </derivirana_varijabla>
  </DomainObject.Predmet.OstaliListFormatedOIB>
  <DomainObject.Predmet.OstaliListFormatedWithAdress>
    <izvorni_sadrzaj>
      <item>Ana Bytyqi, Pabla Nerude 13, 10000 Zagreb</item>
    </izvorni_sadrzaj>
    <derivirana_varijabla naziv="DomainObject.Predmet.OstaliListFormatedWithAdress_1">
      <item>Ana Bytyqi, Pabla Nerude 13, 10000 Zagreb</item>
    </derivirana_varijabla>
  </DomainObject.Predmet.OstaliListFormatedWithAdress>
  <DomainObject.Predmet.OstaliListFormatedWithAdressOIB>
    <izvorni_sadrzaj>
      <item>Ana Bytyqi, OIB 50884822048, Pabla Nerude 13, 10000 Zagreb</item>
    </izvorni_sadrzaj>
    <derivirana_varijabla naziv="DomainObject.Predmet.OstaliListFormatedWithAdressOIB_1">
      <item>Ana Bytyqi, OIB 50884822048, Pabla Nerude 13, 10000 Zagreb</item>
    </derivirana_varijabla>
  </DomainObject.Predmet.OstaliListFormatedWithAdressOIB>
  <DomainObject.Predmet.OstaliListNazivFormated>
    <izvorni_sadrzaj>
      <item>Ana Bytyqi</item>
    </izvorni_sadrzaj>
    <derivirana_varijabla naziv="DomainObject.Predmet.OstaliListNazivFormated_1">
      <item>Ana Bytyqi</item>
    </derivirana_varijabla>
  </DomainObject.Predmet.OstaliListNazivFormated>
  <DomainObject.Predmet.OstaliListNazivFormatedOIB>
    <izvorni_sadrzaj>
      <item>Ana Bytyqi, OIB 50884822048</item>
    </izvorni_sadrzaj>
    <derivirana_varijabla naziv="DomainObject.Predmet.OstaliListNazivFormatedOIB_1">
      <item>Ana Bytyqi, OIB 50884822048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STENJEVEC GRADNJA d.o.o.</izvorni_sadrzaj>
    <derivirana_varijabla naziv="DomainObject.Predmet.ProtustrankaIDrugi_1">STENJEVEC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STENJEVEC GRADNJA d.o.o., OIB 86617157623, Jankomir 52, 10000 Zagreb</izvorni_sadrzaj>
    <derivirana_varijabla naziv="DomainObject.Predmet.ProtustrankaIDrugiAdressOIB_1">STENJEVEC GRADNJA d.o.o., OIB 86617157623, Jankomir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STENJEVEC GRADNJA d.o.o.</item>
      <item>Ana Bytyqi</item>
    </izvorni_sadrzaj>
    <derivirana_varijabla naziv="DomainObject.Predmet.SudioniciListNaziv_1">
      <item>FINA Regionalni centar Zagreb</item>
      <item>STENJEVEC GRADNJA d.o.o.</item>
      <item>Ana Bytyqi</item>
    </derivirana_varijabla>
  </DomainObject.Predmet.SudioniciListNaziv>
  <DomainObject.Predmet.SudioniciListAdressOIB>
    <izvorni_sadrzaj>
      <item>FINA Regionalni centar Zagreb, OIB 85821130368, Trg svibanjskih žrtava 1995. br. 1,10000 Zagreb</item>
      <item>STENJEVEC GRADNJA d.o.o., OIB 86617157623, Jankomir 52,10000 Zagreb</item>
      <item>Ana Bytyqi, OIB 50884822048, Pabla Nerude 13,10000 Zagreb</item>
    </izvorni_sadrzaj>
    <derivirana_varijabla naziv="DomainObject.Predmet.SudioniciListAdressOIB_1">
      <item>FINA Regionalni centar Zagreb, OIB 85821130368, Trg svibanjskih žrtava 1995. br. 1,10000 Zagreb</item>
      <item>STENJEVEC GRADNJA d.o.o., OIB 86617157623, Jankomir 52,10000 Zagreb</item>
      <item>Ana Bytyqi, OIB 50884822048, Pabla Nerude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86617157623</item>
      <item>, OIB 50884822048</item>
    </izvorni_sadrzaj>
    <derivirana_varijabla naziv="DomainObject.Predmet.SudioniciListNazivOIB_1">
      <item>, OIB 85821130368</item>
      <item>, OIB 86617157623</item>
      <item>, OIB 50884822048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8D612-6B92-4943-B180-535F289F8E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4989</properties:Characters>
  <properties:Lines>135</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2017-11-29T12:06:00Z</dcterms:created>
  <dc:creator>Vinka Mihalinčić</dc:creator>
  <cp:lastModifiedBy>Matea Bizjak</cp:lastModifiedBy>
  <cp:lastPrinted>2017-12-14T08:23:00Z</cp:lastPrinted>
  <dcterms:modified xmlns:xsi="http://www.w3.org/2001/XMLSchema-instance" xsi:type="dcterms:W3CDTF">2017-12-20T08:20:00Z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