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ae2a" w14:paraId="bc2ae2a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B5581">
        <w:rPr>
          <w:lang w:val="hr-HR"/>
        </w:rPr>
        <w:t>St-499/15-4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4B5581">
        <w:t>AMATIS d.o.o., OIB: 72408330827 sa sjedištem u Ivana Mažuranića 2, 40000 Čakovec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4B5581">
        <w:t>AMATIS d.o.o., OIB: 72408330827 sa sjedištem u Ivana Mažuranića 2, 40000 Čakovec</w:t>
      </w:r>
      <w:r w:rsidR="0082762B">
        <w:t>,</w:t>
      </w:r>
      <w:r w:rsidR="008C35DC">
        <w:rPr>
          <w:lang w:val="hr-HR"/>
        </w:rPr>
        <w:t xml:space="preserve"> na dan </w:t>
      </w:r>
      <w:r w:rsidR="004B5581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B5581">
        <w:rPr>
          <w:lang w:val="hr-HR"/>
        </w:rPr>
        <w:t>13.310,30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4B5581">
        <w:t>AMATIS d.o.o., OIB: 72408330827 sa sjedištem u Ivana Mažuranića 2, 40000 Čakovec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4B5581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4B5581">
        <w:rPr>
          <w:lang w:val="hr-HR"/>
        </w:rPr>
        <w:t xml:space="preserve"> ovome sudu dana 30.10.2015. 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B5581">
        <w:t>AMATIS d.o.o., OIB: 72408330827 sa sjedištem u Ivana Mažuranića 2, 40000 Čakovec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4B5581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4B5581">
        <w:rPr>
          <w:lang w:val="hr-HR"/>
        </w:rPr>
        <w:t>13.310,30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A87" w:rsidP="007F64E0" w:rsidR="00087A87">
      <w:r>
        <w:separator/>
      </w:r>
    </w:p>
  </w:endnote>
  <w:endnote w:id="0" w:type="continuationSeparator">
    <w:p w:rsidRDefault="00087A87" w:rsidP="007F64E0" w:rsidR="00087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A87" w:rsidP="007F64E0" w:rsidR="00087A87">
      <w:r>
        <w:separator/>
      </w:r>
    </w:p>
  </w:footnote>
  <w:footnote w:id="0" w:type="continuationSeparator">
    <w:p w:rsidRDefault="00087A87" w:rsidP="007F64E0" w:rsidR="00087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B5581">
      <w:rPr>
        <w:lang w:val="hr-HR"/>
      </w:rPr>
      <w:t>St-499/15-4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6268" w:rsidRPr="00956268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A87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5581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6268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6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2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2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2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2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56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2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2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2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2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AMATIS društvo s ograničenom odgovornošću za usluge i trgovinu</izvorni_sadrzaj>
    <derivirana_varijabla naziv="DomainObject.Predmet.ProtustrankaFormated_1">  AMATIS društvo s ograničenom odgovornošću za usluge i trgovinu</derivirana_varijabla>
  </DomainObject.Predmet.ProtustrankaFormated>
  <DomainObject.Predmet.ProtustrankaFormatedOIB>
    <izvorni_sadrzaj>  AMATIS društvo s ograničenom odgovornošću za usluge i trgovinu, OIB 72408330827</izvorni_sadrzaj>
    <derivirana_varijabla naziv="DomainObject.Predmet.ProtustrankaFormatedOIB_1">  AMATIS društvo s ograničenom odgovornošću za usluge i trgovinu, OIB 72408330827</derivirana_varijabla>
  </DomainObject.Predmet.ProtustrankaFormatedOIB>
  <DomainObject.Predmet.ProtustrankaFormatedWithAdress>
    <izvorni_sadrzaj> AMATIS društvo s ograničenom odgovornošću za usluge i trgovinu, Ivana Mažuranića 2, 40000 Čakovec</izvorni_sadrzaj>
    <derivirana_varijabla naziv="DomainObject.Predmet.ProtustrankaFormatedWithAdress_1"> AMATIS društvo s ograničenom odgovornošću za usluge i trgovinu, Ivana Mažuranića 2, 40000 Čakovec</derivirana_varijabla>
  </DomainObject.Predmet.ProtustrankaFormatedWithAdress>
  <DomainObject.Predmet.ProtustrankaFormatedWithAdressOIB>
    <izvorni_sadrzaj> AMATIS društvo s ograničenom odgovornošću za usluge i trgovinu, OIB 72408330827, Ivana Mažuranića 2, 40000 Čakovec</izvorni_sadrzaj>
    <derivirana_varijabla naziv="DomainObject.Predmet.ProtustrankaFormatedWithAdressOIB_1"> AMATIS društvo s ograničenom odgovornošću za usluge i trgovinu, OIB 72408330827, Ivana Mažuranića 2, 40000 Čakovec</derivirana_varijabla>
  </DomainObject.Predmet.ProtustrankaFormatedWithAdressOIB>
  <DomainObject.Predmet.ProtustrankaWithAdress>
    <izvorni_sadrzaj>AMATIS društvo s ograničenom odgovornošću za usluge i trgovinu Ivana Mažuranića 2, 40000 Čakovec</izvorni_sadrzaj>
    <derivirana_varijabla naziv="DomainObject.Predmet.ProtustrankaWithAdress_1">AMATIS društvo s ograničenom odgovornošću za usluge i trgovinu Ivana Mažuranića 2, 40000 Čakovec</derivirana_varijabla>
  </DomainObject.Predmet.ProtustrankaWithAdress>
  <DomainObject.Predmet.ProtustrankaWithAdressOIB>
    <izvorni_sadrzaj>AMATIS društvo s ograničenom odgovornošću za usluge i trgovinu, OIB 72408330827, Ivana Mažuranića 2, 40000 Čakovec</izvorni_sadrzaj>
    <derivirana_varijabla naziv="DomainObject.Predmet.ProtustrankaWithAdressOIB_1">AMATIS društvo s ograničenom odgovornošću za usluge i trgovinu, OIB 72408330827, Ivana Mažuranića 2, 40000 Čakovec</derivirana_varijabla>
  </DomainObject.Predmet.ProtustrankaWithAdressOIB>
  <DomainObject.Predmet.ProtustrankaNazivFormated>
    <izvorni_sadrzaj>AMATIS društvo s ograničenom odgovornošću za usluge i trgovinu</izvorni_sadrzaj>
    <derivirana_varijabla naziv="DomainObject.Predmet.ProtustrankaNazivFormated_1">AMATIS društvo s ograničenom odgovornošću za usluge i trgovinu</derivirana_varijabla>
  </DomainObject.Predmet.ProtustrankaNazivFormated>
  <DomainObject.Predmet.ProtustrankaNazivFormatedOIB>
    <izvorni_sadrzaj>AMATIS društvo s ograničenom odgovornošću za usluge i trgovinu, OIB 72408330827</izvorni_sadrzaj>
    <derivirana_varijabla naziv="DomainObject.Predmet.ProtustrankaNazivFormatedOIB_1">AMATIS društvo s ograničenom odgovornošću za usluge i trgovinu, OIB 72408330827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13310.30</izvorni_sadrzaj>
    <derivirana_varijabla naziv="DomainObject.Predmet.TrenutnaVrijednost_1">13310.30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AMATIS društvo s ograničenom odgovornošću za usluge i trgovinu</item>
    </izvorni_sadrzaj>
    <derivirana_varijabla naziv="DomainObject.Predmet.ProtuStrankaListFormated_1">
      <item>AMATIS društvo s ograničenom odgovornošću za usluge i trgovinu</item>
    </derivirana_varijabla>
  </DomainObject.Predmet.ProtuStrankaListFormated>
  <DomainObject.Predmet.ProtuStrankaListFormatedOIB>
    <izvorni_sadrzaj>
      <item>AMATIS društvo s ograničenom odgovornošću za usluge i trgovinu, OIB 72408330827</item>
    </izvorni_sadrzaj>
    <derivirana_varijabla naziv="DomainObject.Predmet.ProtuStrankaListFormatedOIB_1">
      <item>AMATIS društvo s ograničenom odgovornošću za usluge i trgovinu, OIB 72408330827</item>
    </derivirana_varijabla>
  </DomainObject.Predmet.ProtuStrankaListFormatedOIB>
  <DomainObject.Predmet.ProtuStrankaListFormatedWithAdress>
    <izvorni_sadrzaj>
      <item>AMATIS društvo s ograničenom odgovornošću za usluge i trgovinu, Ivana Mažuranića 2, 40000 Čakovec</item>
    </izvorni_sadrzaj>
    <derivirana_varijabla naziv="DomainObject.Predmet.ProtuStrankaListFormatedWithAdress_1">
      <item>AMATIS društvo s ograničenom odgovornošću za usluge i trgovinu, Ivana Mažuranića 2, 40000 Čakovec</item>
    </derivirana_varijabla>
  </DomainObject.Predmet.ProtuStrankaListFormatedWithAdress>
  <DomainObject.Predmet.ProtuStrankaListFormatedWithAdressOIB>
    <izvorni_sadrzaj>
      <item>AMATIS društvo s ograničenom odgovornošću za usluge i trgovinu, OIB 72408330827, Ivana Mažuranića 2, 40000 Čakovec</item>
    </izvorni_sadrzaj>
    <derivirana_varijabla naziv="DomainObject.Predmet.ProtuStrankaListFormatedWithAdressOIB_1">
      <item>AMATIS društvo s ograničenom odgovornošću za usluge i trgovinu, OIB 72408330827, Ivana Mažuranića 2, 40000 Čakovec</item>
    </derivirana_varijabla>
  </DomainObject.Predmet.ProtuStrankaListFormatedWithAdressOIB>
  <DomainObject.Predmet.ProtuStrankaListNazivFormated>
    <izvorni_sadrzaj>
      <item>AMATIS društvo s ograničenom odgovornošću za usluge i trgovinu</item>
    </izvorni_sadrzaj>
    <derivirana_varijabla naziv="DomainObject.Predmet.ProtuStrankaListNazivFormated_1">
      <item>AMATIS društvo s ograničenom odgovornošću za usluge i trgovinu</item>
    </derivirana_varijabla>
  </DomainObject.Predmet.ProtuStrankaListNazivFormated>
  <DomainObject.Predmet.ProtuStrankaListNazivFormatedOIB>
    <izvorni_sadrzaj>
      <item>AMATIS društvo s ograničenom odgovornošću za usluge i trgovinu, OIB 72408330827</item>
    </izvorni_sadrzaj>
    <derivirana_varijabla naziv="DomainObject.Predmet.ProtuStrankaListNazivFormatedOIB_1">
      <item>AMATIS društvo s ograničenom odgovornošću za usluge i trgovinu, OIB 72408330827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AMATIS društvo s ograničenom odgovornošću za usluge i trgovinu</izvorni_sadrzaj>
    <derivirana_varijabla naziv="DomainObject.Predmet.ProtustrankaIDrugi_1">AMATIS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AMATIS društvo s ograničenom odgovornošću za usluge i trgovinu, OIB 72408330827, Ivana Mažuranića 2, 40000 Čakovec</izvorni_sadrzaj>
    <derivirana_varijabla naziv="DomainObject.Predmet.ProtustrankaIDrugiAdressOIB_1">AMATIS društvo s ograničenom odgovornošću za usluge i trgovinu, OIB 72408330827,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AMATIS društvo s ograničenom odgovornošću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AMATIS društvo s ograničenom odgovornošću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AMATIS društvo s ograničenom odgovornošću za usluge i trgovinu, OIB 72408330827, Ivana Mažuranića 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AMATIS društvo s ograničenom odgovornošću za usluge i trgovinu, OIB 72408330827, Ivana Mažuranića 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72408330827</item>
      <item>, OIB null</item>
      <item>, OIB null</item>
    </izvorni_sadrzaj>
    <derivirana_varijabla naziv="DomainObject.Predmet.SudioniciListNazivOIB_1">
      <item>, OIB 85821130368</item>
      <item>, OIB 72408330827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2292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2015-11-06T11:44:00Z</dcterms:created>
  <dc:creator>user</dc:creator>
  <cp:lastModifiedBy>Marko Makaj</cp:lastModifiedBy>
  <cp:lastPrinted>2015-11-06T11:44:00Z</cp:lastPrinted>
  <dcterms:modified xmlns:xsi="http://www.w3.org/2001/XMLSchema-instance" xsi:type="dcterms:W3CDTF">2015-11-06T11:45:00Z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