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b507" w14:paraId="25bb507" w:rsidRDefault="00B30A6F" w:rsidP="00B30A6F" w:rsidR="00B30A6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A6F" w:rsidP="00B30A6F" w:rsidR="00B30A6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30A6F" w:rsidP="00B30A6F" w:rsidR="00B30A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30A6F" w:rsidP="00B30A6F" w:rsidR="00B30A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30A6F" w:rsidP="00B30A6F" w:rsidR="00B30A6F"/>
    <w:p w:rsidRDefault="00B30A6F" w:rsidP="00B30A6F" w:rsidR="00B30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30A6F" w:rsidP="00B30A6F" w:rsidR="00B30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30A6F" w:rsidP="00B30A6F" w:rsidR="00B30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6769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JOLLY INTERNATIONAL COMMERCE d. o. o. Umag, Labinske Republike 4, OIB 50238592171, MBS 040023450,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B30A6F" w:rsidP="00B30A6F" w:rsidR="00B30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30A6F" w:rsidP="00B30A6F" w:rsidR="00B30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0A6F" w:rsidP="00B30A6F" w:rsidR="00B30A6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JOLLY INTERNATIONAL COMMERCE d. o. o. Umag, Labinske Republike 4, OIB 50238592171, MBS 040023450.</w:t>
      </w:r>
    </w:p>
    <w:p w:rsidRDefault="00B30A6F" w:rsidP="00B30A6F" w:rsidR="00B30A6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30A6F" w:rsidP="00B30A6F" w:rsidR="00B30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JOLLY INTERNATIONAL COMMERCE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1436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58.681,64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30A6F" w:rsidP="00B30A6F" w:rsidR="00B30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30A6F" w:rsidP="00B30A6F" w:rsidR="00B30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30A6F" w:rsidP="00B30A6F" w:rsidR="00B30A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30A6F" w:rsidP="00B30A6F" w:rsidR="00B30A6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30A6F" w:rsidP="00B30A6F" w:rsidR="00B30A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06B29">
        <w:rPr>
          <w:rFonts w:cs="Times New Roman" w:eastAsia="Times New Roman"/>
          <w:szCs w:val="24"/>
          <w:lang w:eastAsia="hr-HR"/>
        </w:rPr>
        <w:t>, v. r.</w:t>
      </w:r>
    </w:p>
    <w:p w:rsidRDefault="00B30A6F" w:rsidP="00B30A6F" w:rsidR="00B30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B30A6F" w:rsidP="00B30A6F" w:rsidR="00B30A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30A6F" w:rsidP="00B30A6F" w:rsidR="00B30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30A6F" w:rsidP="00B30A6F" w:rsidR="00B30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30A6F" w:rsidP="00B30A6F" w:rsidR="00B30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B30A6F" w:rsidP="00B30A6F" w:rsidR="00B30A6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30A6F" w:rsidP="00B30A6F" w:rsidR="00B30A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>
      <w:pPr>
        <w:tabs>
          <w:tab w:pos="4116" w:val="left"/>
        </w:tabs>
      </w:pPr>
    </w:p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 w:rsidRPr="00D05CA9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B30A6F" w:rsidP="00B30A6F" w:rsidR="00B30A6F"/>
    <w:p w:rsidRDefault="00424EB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EEE" w:rsidP="00B30A6F" w:rsidR="00024EEE">
      <w:r>
        <w:separator/>
      </w:r>
    </w:p>
  </w:endnote>
  <w:endnote w:id="0" w:type="continuationSeparator">
    <w:p w:rsidRDefault="00024EEE" w:rsidP="00B30A6F" w:rsidR="00024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EEE" w:rsidP="00B30A6F" w:rsidR="00024EEE">
      <w:r>
        <w:separator/>
      </w:r>
    </w:p>
  </w:footnote>
  <w:footnote w:id="0" w:type="continuationSeparator">
    <w:p w:rsidRDefault="00024EEE" w:rsidP="00B30A6F" w:rsidR="00024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EE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424EB9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B30A6F">
      <w:t>33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EEE" w:rsidP="0021081C" w:rsidR="00A81E97">
    <w:pPr>
      <w:pStyle w:val="Zaglavlje"/>
      <w:jc w:val="right"/>
    </w:pPr>
    <w:r>
      <w:t>11 St-4</w:t>
    </w:r>
    <w:r w:rsidR="00B30A6F">
      <w:t>33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101"/>
    <w:rsid w:val="00024EEE"/>
    <w:rsid w:val="00082101"/>
    <w:rsid w:val="00206B29"/>
    <w:rsid w:val="00424EB9"/>
    <w:rsid w:val="009A6044"/>
    <w:rsid w:val="00B30A6F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0A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A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A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0A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4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E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EB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E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E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0A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A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A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0A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4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E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EB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E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E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JOLLY INTERNATIONAL COMMERCE d.o.o. UMAG</izvorni_sadrzaj>
    <derivirana_varijabla naziv="DomainObject.Predmet.ProtustrankaFormated_1">  JOLLY INTERNATIONAL COMMERCE d.o.o. UMAG</derivirana_varijabla>
  </DomainObject.Predmet.ProtustrankaFormated>
  <DomainObject.Predmet.ProtustrankaFormatedOIB>
    <izvorni_sadrzaj>  JOLLY INTERNATIONAL COMMERCE d.o.o. UMAG, OIB 50238592171</izvorni_sadrzaj>
    <derivirana_varijabla naziv="DomainObject.Predmet.ProtustrankaFormatedOIB_1">  JOLLY INTERNATIONAL COMMERCE d.o.o. UMAG, OIB 50238592171</derivirana_varijabla>
  </DomainObject.Predmet.ProtustrankaFormatedOIB>
  <DomainObject.Predmet.ProtustrankaFormatedWithAdress>
    <izvorni_sadrzaj> JOLLY INTERNATIONAL COMMERCE d.o.o. UMAG, Labinske Republike 4, 52470 Umag</izvorni_sadrzaj>
    <derivirana_varijabla naziv="DomainObject.Predmet.ProtustrankaFormatedWithAdress_1"> JOLLY INTERNATIONAL COMMERCE d.o.o. UMAG, Labinske Republike 4, 52470 Umag</derivirana_varijabla>
  </DomainObject.Predmet.ProtustrankaFormatedWithAdress>
  <DomainObject.Predmet.ProtustrankaFormatedWithAdressOIB>
    <izvorni_sadrzaj> JOLLY INTERNATIONAL COMMERCE d.o.o. UMAG, OIB 50238592171, Labinske Republike 4, 52470 Umag</izvorni_sadrzaj>
    <derivirana_varijabla naziv="DomainObject.Predmet.ProtustrankaFormatedWithAdressOIB_1"> JOLLY INTERNATIONAL COMMERCE d.o.o. UMAG, OIB 50238592171, Labinske Republike 4, 52470 Umag</derivirana_varijabla>
  </DomainObject.Predmet.ProtustrankaFormatedWithAdressOIB>
  <DomainObject.Predmet.ProtustrankaWithAdress>
    <izvorni_sadrzaj>JOLLY INTERNATIONAL COMMERCE d.o.o. UMAG Labinske Republike 4, 52470 Umag</izvorni_sadrzaj>
    <derivirana_varijabla naziv="DomainObject.Predmet.ProtustrankaWithAdress_1">JOLLY INTERNATIONAL COMMERCE d.o.o. UMAG Labinske Republike 4, 52470 Umag</derivirana_varijabla>
  </DomainObject.Predmet.ProtustrankaWithAdress>
  <DomainObject.Predmet.ProtustrankaWithAdressOIB>
    <izvorni_sadrzaj>JOLLY INTERNATIONAL COMMERCE d.o.o. UMAG, OIB 50238592171, Labinske Republike 4, 52470 Umag</izvorni_sadrzaj>
    <derivirana_varijabla naziv="DomainObject.Predmet.ProtustrankaWithAdressOIB_1">JOLLY INTERNATIONAL COMMERCE d.o.o. UMAG, OIB 50238592171, Labinske Republike 4, 52470 Umag</derivirana_varijabla>
  </DomainObject.Predmet.ProtustrankaWithAdressOIB>
  <DomainObject.Predmet.ProtustrankaNazivFormated>
    <izvorni_sadrzaj>JOLLY INTERNATIONAL COMMERCE d.o.o. UMAG</izvorni_sadrzaj>
    <derivirana_varijabla naziv="DomainObject.Predmet.ProtustrankaNazivFormated_1">JOLLY INTERNATIONAL COMMERCE d.o.o. UMAG</derivirana_varijabla>
  </DomainObject.Predmet.ProtustrankaNazivFormated>
  <DomainObject.Predmet.ProtustrankaNazivFormatedOIB>
    <izvorni_sadrzaj>JOLLY INTERNATIONAL COMMERCE d.o.o. UMAG, OIB 50238592171</izvorni_sadrzaj>
    <derivirana_varijabla naziv="DomainObject.Predmet.ProtustrankaNazivFormatedOIB_1">JOLLY INTERNATIONAL COMMERCE d.o.o. UMAG, OIB 50238592171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58681.64</izvorni_sadrzaj>
    <derivirana_varijabla naziv="DomainObject.Predmet.TrenutnaVrijednost_1">58681.64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JOLLY INTERNATIONAL COMMERCE d.o.o. UMAG</item>
    </izvorni_sadrzaj>
    <derivirana_varijabla naziv="DomainObject.Predmet.ProtuStrankaListFormated_1">
      <item>JOLLY INTERNATIONAL COMMERCE d.o.o. UMAG</item>
    </derivirana_varijabla>
  </DomainObject.Predmet.ProtuStrankaListFormated>
  <DomainObject.Predmet.ProtuStrankaListFormatedOIB>
    <izvorni_sadrzaj>
      <item>JOLLY INTERNATIONAL COMMERCE d.o.o. UMAG, OIB 50238592171</item>
    </izvorni_sadrzaj>
    <derivirana_varijabla naziv="DomainObject.Predmet.ProtuStrankaListFormatedOIB_1">
      <item>JOLLY INTERNATIONAL COMMERCE d.o.o. UMAG, OIB 50238592171</item>
    </derivirana_varijabla>
  </DomainObject.Predmet.ProtuStrankaListFormatedOIB>
  <DomainObject.Predmet.ProtuStrankaListFormatedWithAdress>
    <izvorni_sadrzaj>
      <item>JOLLY INTERNATIONAL COMMERCE d.o.o. UMAG, Labinske Republike 4, 52470 Umag</item>
    </izvorni_sadrzaj>
    <derivirana_varijabla naziv="DomainObject.Predmet.ProtuStrankaListFormatedWithAdress_1">
      <item>JOLLY INTERNATIONAL COMMERCE d.o.o. UMAG, Labinske Republike 4, 52470 Umag</item>
    </derivirana_varijabla>
  </DomainObject.Predmet.ProtuStrankaListFormatedWithAdress>
  <DomainObject.Predmet.ProtuStrankaListFormatedWithAdressOIB>
    <izvorni_sadrzaj>
      <item>JOLLY INTERNATIONAL COMMERCE d.o.o. UMAG, OIB 50238592171, Labinske Republike 4, 52470 Umag</item>
    </izvorni_sadrzaj>
    <derivirana_varijabla naziv="DomainObject.Predmet.ProtuStrankaListFormatedWithAdressOIB_1">
      <item>JOLLY INTERNATIONAL COMMERCE d.o.o. UMAG, OIB 50238592171, Labinske Republike 4, 52470 Umag</item>
    </derivirana_varijabla>
  </DomainObject.Predmet.ProtuStrankaListFormatedWithAdressOIB>
  <DomainObject.Predmet.ProtuStrankaListNazivFormated>
    <izvorni_sadrzaj>
      <item>JOLLY INTERNATIONAL COMMERCE d.o.o. UMAG</item>
    </izvorni_sadrzaj>
    <derivirana_varijabla naziv="DomainObject.Predmet.ProtuStrankaListNazivFormated_1">
      <item>JOLLY INTERNATIONAL COMMERCE d.o.o. UMAG</item>
    </derivirana_varijabla>
  </DomainObject.Predmet.ProtuStrankaListNazivFormated>
  <DomainObject.Predmet.ProtuStrankaListNazivFormatedOIB>
    <izvorni_sadrzaj>
      <item>JOLLY INTERNATIONAL COMMERCE d.o.o. UMAG, OIB 50238592171</item>
    </izvorni_sadrzaj>
    <derivirana_varijabla naziv="DomainObject.Predmet.ProtuStrankaListNazivFormatedOIB_1">
      <item>JOLLY INTERNATIONAL COMMERCE d.o.o. UMAG, OIB 50238592171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JOLLY INTERNATIONAL COMMERCE d.o.o. UMAG</izvorni_sadrzaj>
    <derivirana_varijabla naziv="DomainObject.Predmet.ProtustrankaIDrugi_1">JOLLY INTERNATIONAL COMMERCE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JOLLY INTERNATIONAL COMMERCE d.o.o. UMAG, OIB 50238592171, Labinske Republike 4, 52470 Umag</izvorni_sadrzaj>
    <derivirana_varijabla naziv="DomainObject.Predmet.ProtustrankaIDrugiAdressOIB_1">JOLLY INTERNATIONAL COMMERCE d.o.o. UMAG, OIB 50238592171, Labinske Republike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JOLLY INTERNATIONAL COMMERCE d.o.o. UMAG</item>
    </izvorni_sadrzaj>
    <derivirana_varijabla naziv="DomainObject.Predmet.SudioniciListNaziv_1">
      <item>FINANCIJSKA AGENCIJA, RC RIJEKA, PODRUŽNICA PULA, PULA</item>
      <item>JOLLY INTERNATIONAL COMMERCE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JOLLY INTERNATIONAL COMMERCE d.o.o. UMAG, OIB 50238592171, Labinske Republike 4,52470 Umag</item>
    </izvorni_sadrzaj>
    <derivirana_varijabla naziv="DomainObject.Predmet.SudioniciListAdressOIB_1">
      <item>FINANCIJSKA AGENCIJA, RC RIJEKA, PODRUŽNICA PULA, PULA, OIB 85821130368, Ulica grada Vukovara 70,Zagreb</item>
      <item>JOLLY INTERNATIONAL COMMERCE d.o.o. UMAG, OIB 50238592171, Labinske Republike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50238592171</item>
    </izvorni_sadrzaj>
    <derivirana_varijabla naziv="DomainObject.Predmet.SudioniciListNazivOIB_1">
      <item>, OIB 85821130368</item>
      <item>, OIB 50238592171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377</properties:Words>
  <properties:Characters>2064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2015-12-01T07:31:00Z</dcterms:created>
  <dc:creator>Mihaela Kaligari</dc:creator>
  <dc:description/>
  <cp:keywords/>
  <cp:lastModifiedBy>Lorena Paris Aničić</cp:lastModifiedBy>
  <cp:lastPrinted>2015-12-01T07:34:00Z</cp:lastPrinted>
  <dcterms:modified xmlns:xsi="http://www.w3.org/2001/XMLSchema-instance" xsi:type="dcterms:W3CDTF">2015-12-16T13:53:00Z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