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9b94" w14:paraId="0b79b94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93725D">
        <w:rPr>
          <w:rFonts w:cs="Times New Roman" w:hAnsi="Times New Roman" w:ascii="Times New Roman"/>
          <w:sz w:val="24"/>
        </w:rPr>
        <w:t>7395/15-14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C1710D" w:rsidRPr="003A11F8">
        <w:t>Da,  da,  da  d.o.o.</w:t>
      </w:r>
      <w:r w:rsidR="00C1710D">
        <w:t xml:space="preserve"> Zagreb, Prošćanska 6a, MBS: </w:t>
      </w:r>
      <w:r w:rsidR="00C1710D" w:rsidRPr="003A11F8">
        <w:t>080665876</w:t>
      </w:r>
      <w:r w:rsidR="00C1710D">
        <w:t xml:space="preserve"> OIB: </w:t>
      </w:r>
      <w:r w:rsidR="00C1710D" w:rsidRPr="003A11F8">
        <w:t>11765639621</w:t>
      </w:r>
      <w:r w:rsidR="00C1710D">
        <w:t xml:space="preserve"> </w:t>
      </w:r>
      <w:r w:rsidR="00C1710D" w:rsidRPr="00947923">
        <w:t>za ot</w:t>
      </w:r>
      <w:r w:rsidR="00C1710D">
        <w:t>varanje stečajnog postupka nad istim</w:t>
      </w:r>
      <w:r w:rsidR="00C1710D" w:rsidRPr="003566B3">
        <w:t xml:space="preserve"> </w:t>
      </w:r>
      <w:r w:rsidRPr="003566B3">
        <w:t>dana</w:t>
      </w:r>
      <w:r w:rsidR="0085463C">
        <w:t xml:space="preserve"> </w:t>
      </w:r>
      <w:r w:rsidR="00C1710D">
        <w:t>2. prosinca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C1710D" w:rsidRPr="003A11F8">
        <w:t>Da,  da,  da  d.o.o.</w:t>
      </w:r>
      <w:r w:rsidR="00C1710D">
        <w:t xml:space="preserve"> Zagreb, Prošćanska 6a, MBS: </w:t>
      </w:r>
      <w:r w:rsidR="00C1710D" w:rsidRPr="003A11F8">
        <w:t>080665876</w:t>
      </w:r>
      <w:r w:rsidR="00C1710D">
        <w:t xml:space="preserve"> OIB: </w:t>
      </w:r>
      <w:r w:rsidR="00C1710D" w:rsidRPr="003A11F8">
        <w:t>11765639621</w:t>
      </w:r>
      <w:r w:rsidR="00C1710D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C1710D">
        <w:rPr>
          <w:bCs/>
        </w:rPr>
        <w:t>7395-15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BD6492" w:rsidP="00A93C76" w:rsidR="00BD6492">
      <w:pPr>
        <w:ind w:firstLine="708"/>
      </w:pPr>
      <w:r>
        <w:t>Stečajni dužnik kao predlagatelj podnio je prijedlog za otvaranje stečajnog postupka nad stečajnim dužnikom</w:t>
      </w:r>
      <w:r w:rsidR="00C1710D" w:rsidRPr="00C1710D">
        <w:t xml:space="preserve"> </w:t>
      </w:r>
      <w:r w:rsidR="00C1710D" w:rsidRPr="003A11F8">
        <w:t>Da,  da,  da  d.o.o.</w:t>
      </w:r>
      <w:r w:rsidR="00C1710D">
        <w:t xml:space="preserve"> Zagreb, Prošćanska 6a, MBS: </w:t>
      </w:r>
      <w:r w:rsidR="00C1710D" w:rsidRPr="003A11F8">
        <w:t>080665876</w:t>
      </w:r>
      <w:r w:rsidR="00C1710D">
        <w:t xml:space="preserve"> OIB: </w:t>
      </w:r>
      <w:r w:rsidR="00C1710D" w:rsidRPr="003A11F8">
        <w:t>11765639621</w:t>
      </w:r>
      <w:r w:rsidR="00C1710D">
        <w:t>. U prijedlogu navodi da nije u mogužnosti izvšravati financijske obveze kako nastavi poslovanje.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C1710D">
        <w:rPr>
          <w:bCs/>
        </w:rPr>
        <w:t>25. srpnja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BD6492" w:rsidP="00804778" w:rsidR="00804778" w:rsidRPr="00B06BC3">
      <w:pPr>
        <w:ind w:firstLine="708"/>
      </w:pPr>
      <w:r>
        <w:t xml:space="preserve">Na ročištu za izjašnjenje </w:t>
      </w:r>
      <w:r w:rsidR="00C1710D">
        <w:t>punomoćnik dužnika</w:t>
      </w:r>
      <w:r>
        <w:t xml:space="preserve"> izjavio je </w:t>
      </w:r>
      <w:r w:rsidR="00C1710D">
        <w:t>da ostaje kod prijedloga za otvaranje stečajnog psotupka, navodi da dužnik nema imovine osim one navedene u prokaznom popisu.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C1710D">
        <w:rPr>
          <w:noProof w:val="false"/>
        </w:rPr>
        <w:t>2. prosinca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7109CC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109CC" w:rsidR="007109C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109CC" w:rsidP="007109CC" w:rsidR="007109CC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109CC" w:rsidR="001E246B"/>
    <w:sectPr w:rsidSect="0085463C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7109CC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09CC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C1710D">
      <w:rPr>
        <w:noProof w:val="false"/>
      </w:rPr>
      <w:t>7395/15-14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62E7F"/>
    <w:rsid w:val="00283809"/>
    <w:rsid w:val="002A6164"/>
    <w:rsid w:val="002D6E91"/>
    <w:rsid w:val="002D7583"/>
    <w:rsid w:val="0030413A"/>
    <w:rsid w:val="00341B62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630E6"/>
    <w:rsid w:val="006D29D0"/>
    <w:rsid w:val="006D37EF"/>
    <w:rsid w:val="006D7209"/>
    <w:rsid w:val="007109CC"/>
    <w:rsid w:val="007A5DAF"/>
    <w:rsid w:val="007C5E77"/>
    <w:rsid w:val="00801912"/>
    <w:rsid w:val="00804778"/>
    <w:rsid w:val="00852BC6"/>
    <w:rsid w:val="0085463C"/>
    <w:rsid w:val="008D12F2"/>
    <w:rsid w:val="009357C1"/>
    <w:rsid w:val="0093725D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1710D"/>
    <w:rsid w:val="00CB121F"/>
    <w:rsid w:val="00CC4CC9"/>
    <w:rsid w:val="00D51262"/>
    <w:rsid w:val="00D92198"/>
    <w:rsid w:val="00DD686D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0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9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9C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9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9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0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9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9C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9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9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7395</izvorni_sadrzaj>
    <derivirana_varijabla naziv="DomainObject.Predmet.Broj_1">7395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St-7395/2015</izvorni_sadrzaj>
    <derivirana_varijabla naziv="DomainObject.Predmet.OznakaBroj_1">St-7395/2015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Da,  da,  da  d.o.o. zastupanog po punomoćniku TOMISLAV KESER</izvorni_sadrzaj>
    <derivirana_varijabla naziv="DomainObject.Predmet.ProtustrankaFormated_1">  Da,  da,  da  d.o.o. zastupanog po punomoćniku TOMISLAV KESER</derivirana_varijabla>
  </DomainObject.Predmet.ProtustrankaFormated>
  <DomainObject.Predmet.ProtustrankaFormatedOIB>
    <izvorni_sadrzaj>  Da,  da,  da  d.o.o., OIB 11765639621 zastupanog po punomoćniku TOMISLAV KESER</izvorni_sadrzaj>
    <derivirana_varijabla naziv="DomainObject.Predmet.ProtustrankaFormatedOIB_1">  Da,  da,  da  d.o.o., OIB 11765639621 zastupanog po punomoćniku TOMISLAV KESER</derivirana_varijabla>
  </DomainObject.Predmet.ProtustrankaFormatedOIB>
  <DomainObject.Predmet.ProtustrankaFormatedWithAdress>
    <izvorni_sadrzaj> Da,  da,  da  d.o.o., Prošćanska 6A, 10000 Zagreb zastupanog po punomoćniku TOMISLAV KESER</izvorni_sadrzaj>
    <derivirana_varijabla naziv="DomainObject.Predmet.ProtustrankaFormatedWithAdress_1"> Da,  da,  da  d.o.o., Prošćanska 6A, 10000 Zagreb zastupanog po punomoćniku TOMISLAV KESER</derivirana_varijabla>
  </DomainObject.Predmet.ProtustrankaFormatedWithAdress>
  <DomainObject.Predmet.ProtustrankaFormatedWithAdressOIB>
    <izvorni_sadrzaj> Da,  da,  da  d.o.o., OIB 11765639621, Prošćanska 6A, 10000 Zagreb zastupanog po punomoćniku TOMISLAV KESER</izvorni_sadrzaj>
    <derivirana_varijabla naziv="DomainObject.Predmet.ProtustrankaFormatedWithAdressOIB_1"> Da,  da,  da  d.o.o., OIB 11765639621, Prošćanska 6A, 10000 Zagreb zastupanog po punomoćniku TOMISLAV KESER</derivirana_varijabla>
  </DomainObject.Predmet.ProtustrankaFormatedWithAdressOIB>
  <DomainObject.Predmet.ProtustrankaWithAdress>
    <izvorni_sadrzaj>Da,  da,  da  d.o.o. Prošćanska 6A, 10000 Zagreb</izvorni_sadrzaj>
    <derivirana_varijabla naziv="DomainObject.Predmet.ProtustrankaWithAdress_1">Da,  da,  da  d.o.o. Prošćanska 6A, 10000 Zagreb</derivirana_varijabla>
  </DomainObject.Predmet.ProtustrankaWithAdress>
  <DomainObject.Predmet.ProtustrankaWithAdressOIB>
    <izvorni_sadrzaj>Da,  da,  da  d.o.o., OIB 11765639621, Prošćanska 6A, 10000 Zagreb</izvorni_sadrzaj>
    <derivirana_varijabla naziv="DomainObject.Predmet.ProtustrankaWithAdressOIB_1">Da,  da,  da  d.o.o., OIB 11765639621, Prošćanska 6A, 10000 Zagreb</derivirana_varijabla>
  </DomainObject.Predmet.ProtustrankaWithAdressOIB>
  <DomainObject.Predmet.ProtustrankaNazivFormated>
    <izvorni_sadrzaj>Da,  da,  da  d.o.o.</izvorni_sadrzaj>
    <derivirana_varijabla naziv="DomainObject.Predmet.ProtustrankaNazivFormated_1">Da,  da,  da  d.o.o.</derivirana_varijabla>
  </DomainObject.Predmet.ProtustrankaNazivFormated>
  <DomainObject.Predmet.ProtustrankaNazivFormatedOIB>
    <izvorni_sadrzaj>Da,  da,  da  d.o.o., OIB 11765639621</izvorni_sadrzaj>
    <derivirana_varijabla naziv="DomainObject.Predmet.ProtustrankaNazivFormatedOIB_1">Da,  da,  da  d.o.o., OIB 11765639621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Tea Marković</izvorni_sadrzaj>
    <derivirana_varijabla naziv="DomainObject.Predmet.StrankaFormated_1">  Tea Marković</derivirana_varijabla>
  </DomainObject.Predmet.StrankaFormated>
  <DomainObject.Predmet.StrankaFormatedOIB>
    <izvorni_sadrzaj>  Tea Marković, OIB 49878003651</izvorni_sadrzaj>
    <derivirana_varijabla naziv="DomainObject.Predmet.StrankaFormatedOIB_1">  Tea Marković, OIB 49878003651</derivirana_varijabla>
  </DomainObject.Predmet.StrankaFormatedOIB>
  <DomainObject.Predmet.StrankaFormatedWithAdress>
    <izvorni_sadrzaj> Tea Marković, Prošćanska 6a, 10000 Zagreb</izvorni_sadrzaj>
    <derivirana_varijabla naziv="DomainObject.Predmet.StrankaFormatedWithAdress_1"> Tea Marković, Prošćanska 6a, 10000 Zagreb</derivirana_varijabla>
  </DomainObject.Predmet.StrankaFormatedWithAdress>
  <DomainObject.Predmet.StrankaFormatedWithAdressOIB>
    <izvorni_sadrzaj> Tea Marković, OIB 49878003651, Prošćanska 6a, 10000 Zagreb</izvorni_sadrzaj>
    <derivirana_varijabla naziv="DomainObject.Predmet.StrankaFormatedWithAdressOIB_1"> Tea Marković, OIB 49878003651, Prošćanska 6a, 10000 Zagreb</derivirana_varijabla>
  </DomainObject.Predmet.StrankaFormatedWithAdressOIB>
  <DomainObject.Predmet.StrankaWithAdress>
    <izvorni_sadrzaj>Tea Marković Prošćanska 6a,10000 Zagreb</izvorni_sadrzaj>
    <derivirana_varijabla naziv="DomainObject.Predmet.StrankaWithAdress_1">Tea Marković Prošćanska 6a,10000 Zagreb</derivirana_varijabla>
  </DomainObject.Predmet.StrankaWithAdress>
  <DomainObject.Predmet.StrankaWithAdressOIB>
    <izvorni_sadrzaj>Tea Marković, OIB 49878003651, Prošćanska 6a,10000 Zagreb</izvorni_sadrzaj>
    <derivirana_varijabla naziv="DomainObject.Predmet.StrankaWithAdressOIB_1">Tea Marković, OIB 49878003651, Prošćanska 6a,10000 Zagreb</derivirana_varijabla>
  </DomainObject.Predmet.StrankaWithAdressOIB>
  <DomainObject.Predmet.StrankaNazivFormated>
    <izvorni_sadrzaj>Tea Marković</izvorni_sadrzaj>
    <derivirana_varijabla naziv="DomainObject.Predmet.StrankaNazivFormated_1">Tea Marković</derivirana_varijabla>
  </DomainObject.Predmet.StrankaNazivFormated>
  <DomainObject.Predmet.StrankaNazivFormatedOIB>
    <izvorni_sadrzaj>Tea Marković, OIB 49878003651</izvorni_sadrzaj>
    <derivirana_varijabla naziv="DomainObject.Predmet.StrankaNazivFormatedOIB_1">Tea Marković, OIB 49878003651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Tea Marković</item>
    </izvorni_sadrzaj>
    <derivirana_varijabla naziv="DomainObject.Predmet.StrankaListFormated_1">
      <item>Tea Marković</item>
    </derivirana_varijabla>
  </DomainObject.Predmet.StrankaListFormated>
  <DomainObject.Predmet.StrankaListFormatedOIB>
    <izvorni_sadrzaj>
      <item>Tea Marković, OIB 49878003651</item>
    </izvorni_sadrzaj>
    <derivirana_varijabla naziv="DomainObject.Predmet.StrankaListFormatedOIB_1">
      <item>Tea Marković, OIB 49878003651</item>
    </derivirana_varijabla>
  </DomainObject.Predmet.StrankaListFormatedOIB>
  <DomainObject.Predmet.StrankaListFormatedWithAdress>
    <izvorni_sadrzaj>
      <item>Tea Marković, Prošćanska 6a, 10000 Zagreb</item>
    </izvorni_sadrzaj>
    <derivirana_varijabla naziv="DomainObject.Predmet.StrankaListFormatedWithAdress_1">
      <item>Tea Marković, Prošćanska 6a, 10000 Zagreb</item>
    </derivirana_varijabla>
  </DomainObject.Predmet.StrankaListFormatedWithAdress>
  <DomainObject.Predmet.StrankaListFormatedWithAdressOIB>
    <izvorni_sadrzaj>
      <item>Tea Marković, OIB 49878003651, Prošćanska 6a, 10000 Zagreb</item>
    </izvorni_sadrzaj>
    <derivirana_varijabla naziv="DomainObject.Predmet.StrankaListFormatedWithAdressOIB_1">
      <item>Tea Marković, OIB 49878003651, Prošćanska 6a, 10000 Zagreb</item>
    </derivirana_varijabla>
  </DomainObject.Predmet.StrankaListFormatedWithAdressOIB>
  <DomainObject.Predmet.StrankaListNazivFormated>
    <izvorni_sadrzaj>
      <item>Tea Marković</item>
    </izvorni_sadrzaj>
    <derivirana_varijabla naziv="DomainObject.Predmet.StrankaListNazivFormated_1">
      <item>Tea Marković</item>
    </derivirana_varijabla>
  </DomainObject.Predmet.StrankaListNazivFormated>
  <DomainObject.Predmet.StrankaListNazivFormatedOIB>
    <izvorni_sadrzaj>
      <item>Tea Marković, OIB 49878003651</item>
    </izvorni_sadrzaj>
    <derivirana_varijabla naziv="DomainObject.Predmet.StrankaListNazivFormatedOIB_1">
      <item>Tea Marković, OIB 49878003651</item>
    </derivirana_varijabla>
  </DomainObject.Predmet.StrankaListNazivFormatedOIB>
  <DomainObject.Predmet.ProtuStrankaListFormated>
    <izvorni_sadrzaj>
      <item>Da,  da,  da  d.o.o. zastupanog po punomoćniku TOMISLAV KESER</item>
    </izvorni_sadrzaj>
    <derivirana_varijabla naziv="DomainObject.Predmet.ProtuStrankaListFormated_1">
      <item>Da,  da,  da  d.o.o. zastupanog po punomoćniku TOMISLAV KESER</item>
    </derivirana_varijabla>
  </DomainObject.Predmet.ProtuStrankaListFormated>
  <DomainObject.Predmet.ProtuStrankaListFormatedOIB>
    <izvorni_sadrzaj>
      <item>Da,  da,  da  d.o.o., OIB 11765639621 zastupanog po punomoćniku TOMISLAV KESER</item>
    </izvorni_sadrzaj>
    <derivirana_varijabla naziv="DomainObject.Predmet.ProtuStrankaListFormatedOIB_1">
      <item>Da,  da,  da  d.o.o., OIB 11765639621 zastupanog po punomoćniku TOMISLAV KESER</item>
    </derivirana_varijabla>
  </DomainObject.Predmet.ProtuStrankaListFormatedOIB>
  <DomainObject.Predmet.ProtuStrankaListFormatedWithAdress>
    <izvorni_sadrzaj>
      <item>Da,  da,  da  d.o.o., Prošćanska 6A, 10000 Zagreb zastupanog po punomoćniku TOMISLAV KESER</item>
    </izvorni_sadrzaj>
    <derivirana_varijabla naziv="DomainObject.Predmet.ProtuStrankaListFormatedWithAdress_1">
      <item>Da,  da,  da  d.o.o., Prošćanska 6A, 10000 Zagreb zastupanog po punomoćniku TOMISLAV KESER</item>
    </derivirana_varijabla>
  </DomainObject.Predmet.ProtuStrankaListFormatedWithAdress>
  <DomainObject.Predmet.ProtuStrankaListFormatedWithAdressOIB>
    <izvorni_sadrzaj>
      <item>Da,  da,  da  d.o.o., OIB 11765639621, Prošćanska 6A, 10000 Zagreb zastupanog po punomoćniku TOMISLAV KESER</item>
    </izvorni_sadrzaj>
    <derivirana_varijabla naziv="DomainObject.Predmet.ProtuStrankaListFormatedWithAdressOIB_1">
      <item>Da,  da,  da  d.o.o., OIB 11765639621, Prošćanska 6A, 10000 Zagreb zastupanog po punomoćniku TOMISLAV KESER</item>
    </derivirana_varijabla>
  </DomainObject.Predmet.ProtuStrankaListFormatedWithAdressOIB>
  <DomainObject.Predmet.ProtuStrankaListNazivFormated>
    <izvorni_sadrzaj>
      <item>Da,  da,  da  d.o.o.</item>
    </izvorni_sadrzaj>
    <derivirana_varijabla naziv="DomainObject.Predmet.ProtuStrankaListNazivFormated_1">
      <item>Da,  da,  da  d.o.o.</item>
    </derivirana_varijabla>
  </DomainObject.Predmet.ProtuStrankaListNazivFormated>
  <DomainObject.Predmet.ProtuStrankaListNazivFormatedOIB>
    <izvorni_sadrzaj>
      <item>Da,  da,  da  d.o.o., OIB 11765639621</item>
    </izvorni_sadrzaj>
    <derivirana_varijabla naziv="DomainObject.Predmet.ProtuStrankaListNazivFormatedOIB_1">
      <item>Da,  da,  da  d.o.o., OIB 11765639621</item>
    </derivirana_varijabla>
  </DomainObject.Predmet.ProtuStrankaListNazivFormatedOIB>
  <DomainObject.Predmet.OstaliListFormated>
    <izvorni_sadrzaj>
      <item>Tea Belas</item>
      <item>TOMISLAV KESER punomoćnik sudionika u postupku Da,  da,  da  d.o.o.</item>
    </izvorni_sadrzaj>
    <derivirana_varijabla naziv="DomainObject.Predmet.OstaliListFormated_1">
      <item>Tea Belas</item>
      <item>TOMISLAV KESER punomoćnik sudionika u postupku Da,  da,  da  d.o.o.</item>
    </derivirana_varijabla>
  </DomainObject.Predmet.OstaliListFormated>
  <DomainObject.Predmet.OstaliListFormatedOIB>
    <izvorni_sadrzaj>
      <item>Tea Belas, OIB 49878003651</item>
      <item>TOMISLAV KESER punomoćnik sudionika u postupku Da,  da,  da  d.o.o.</item>
    </izvorni_sadrzaj>
    <derivirana_varijabla naziv="DomainObject.Predmet.OstaliListFormatedOIB_1">
      <item>Tea Belas, OIB 49878003651</item>
      <item>TOMISLAV KESER punomoćnik sudionika u postupku Da,  da,  da  d.o.o.</item>
    </derivirana_varijabla>
  </DomainObject.Predmet.OstaliListFormatedOIB>
  <DomainObject.Predmet.OstaliListFormatedWithAdress>
    <izvorni_sadrzaj>
      <item>Tea Belas, Prošćanska 6a, 10000 Zagreb</item>
      <item>TOMISLAV KESER, ZAGREBAČKA 29, 10410 Velika Gorica punomoćnik sudionika u postupku Da,  da,  da  d.o.o.</item>
    </izvorni_sadrzaj>
    <derivirana_varijabla naziv="DomainObject.Predmet.OstaliListFormatedWithAdress_1">
      <item>Tea Belas, Prošćanska 6a, 10000 Zagreb</item>
      <item>TOMISLAV KESER, ZAGREBAČKA 29, 10410 Velika Gorica punomoćnik sudionika u postupku Da,  da,  da  d.o.o.</item>
    </derivirana_varijabla>
  </DomainObject.Predmet.OstaliListFormatedWithAdress>
  <DomainObject.Predmet.OstaliListFormatedWithAdressOIB>
    <izvorni_sadrzaj>
      <item>Tea Belas, OIB 49878003651, Prošćanska 6a, 10000 Zagreb</item>
      <item>TOMISLAV KESER, ZAGREBAČKA 29, 10410 Velika Gorica punomoćnik sudionika u postupku Da,  da,  da  d.o.o.</item>
    </izvorni_sadrzaj>
    <derivirana_varijabla naziv="DomainObject.Predmet.OstaliListFormatedWithAdressOIB_1">
      <item>Tea Belas, OIB 49878003651, Prošćanska 6a, 10000 Zagreb</item>
      <item>TOMISLAV KESER, ZAGREBAČKA 29, 10410 Velika Gorica punomoćnik sudionika u postupku Da,  da,  da  d.o.o.</item>
    </derivirana_varijabla>
  </DomainObject.Predmet.OstaliListFormatedWithAdressOIB>
  <DomainObject.Predmet.OstaliListNazivFormated>
    <izvorni_sadrzaj>
      <item>Tea Belas</item>
      <item>TOMISLAV KESER</item>
    </izvorni_sadrzaj>
    <derivirana_varijabla naziv="DomainObject.Predmet.OstaliListNazivFormated_1">
      <item>Tea Belas</item>
      <item>TOMISLAV KESER</item>
    </derivirana_varijabla>
  </DomainObject.Predmet.OstaliListNazivFormated>
  <DomainObject.Predmet.OstaliListNazivFormatedOIB>
    <izvorni_sadrzaj>
      <item>Tea Belas, OIB 49878003651</item>
      <item>TOMISLAV KESER</item>
    </izvorni_sadrzaj>
    <derivirana_varijabla naziv="DomainObject.Predmet.OstaliListNazivFormatedOIB_1">
      <item>Tea Belas, OIB 49878003651</item>
      <item>TOMISLAV KESER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Tea Marković</izvorni_sadrzaj>
    <derivirana_varijabla naziv="DomainObject.Predmet.StrankaIDrugi_1">Tea Marković</derivirana_varijabla>
  </DomainObject.Predmet.StrankaIDrugi>
  <DomainObject.Predmet.ProtustrankaIDrugi>
    <izvorni_sadrzaj>Da,  da,  da  d.o.o.</izvorni_sadrzaj>
    <derivirana_varijabla naziv="DomainObject.Predmet.ProtustrankaIDrugi_1">Da,  da,  da  d.o.o.</derivirana_varijabla>
  </DomainObject.Predmet.ProtustrankaIDrugi>
  <DomainObject.Predmet.StrankaIDrugiAdressOIB>
    <izvorni_sadrzaj>Tea Marković, OIB 49878003651, Prošćanska 6a, 10000 Zagreb</izvorni_sadrzaj>
    <derivirana_varijabla naziv="DomainObject.Predmet.StrankaIDrugiAdressOIB_1">Tea Marković, OIB 49878003651, Prošćanska 6a, 10000 Zagreb</derivirana_varijabla>
  </DomainObject.Predmet.StrankaIDrugiAdressOIB>
  <DomainObject.Predmet.ProtustrankaIDrugiAdressOIB>
    <izvorni_sadrzaj>Da,  da,  da  d.o.o., OIB 11765639621, Prošćanska 6A, 10000 Zagreb</izvorni_sadrzaj>
    <derivirana_varijabla naziv="DomainObject.Predmet.ProtustrankaIDrugiAdressOIB_1">Da,  da,  da  d.o.o., OIB 11765639621, Prošćanska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Tea Marković</item>
      <item>Da,  da,  da  d.o.o.</item>
      <item>Tea Belas</item>
      <item>TOMISLAV KESER</item>
    </izvorni_sadrzaj>
    <derivirana_varijabla naziv="DomainObject.Predmet.SudioniciListNaziv_1">
      <item>Tea Marković</item>
      <item>Da,  da,  da  d.o.o.</item>
      <item>Tea Belas</item>
      <item>TOMISLAV KESER</item>
    </derivirana_varijabla>
  </DomainObject.Predmet.SudioniciListNaziv>
  <DomainObject.Predmet.SudioniciListAdressOIB>
    <izvorni_sadrzaj>
      <item>Tea Marković, OIB 49878003651, Prošćanska 6a,10000 Zagreb</item>
      <item>Da,  da,  da  d.o.o., OIB 11765639621, Prošćanska 6A,10000 Zagreb</item>
      <item>Tea Belas, OIB 49878003651, Prošćanska 6a,10000 Zagreb</item>
      <item>TOMISLAV KESER, ZAGREBAČKA 29,10410 Velika Gorica</item>
    </izvorni_sadrzaj>
    <derivirana_varijabla naziv="DomainObject.Predmet.SudioniciListAdressOIB_1">
      <item>Tea Marković, OIB 49878003651, Prošćanska 6a,10000 Zagreb</item>
      <item>Da,  da,  da  d.o.o., OIB 11765639621, Prošćanska 6A,10000 Zagreb</item>
      <item>Tea Belas, OIB 49878003651, Prošćanska 6a,10000 Zagreb</item>
      <item>TOMISLAV KESER, ZAGREBAČKA 29,10410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49878003651</item>
      <item>, OIB 11765639621</item>
      <item>, OIB 49878003651</item>
      <item>, OIB null</item>
    </izvorni_sadrzaj>
    <derivirana_varijabla naziv="DomainObject.Predmet.SudioniciListNazivOIB_1">
      <item>, OIB 49878003651</item>
      <item>, OIB 11765639621</item>
      <item>, OIB 49878003651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2679</properties:Characters>
  <properties:Lines>63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2016-12-02T11:11:00Z</dcterms:created>
  <dc:creator>Vinka Mihalinčić</dc:creator>
  <cp:lastModifiedBy>Vinka Mihalinčić</cp:lastModifiedBy>
  <cp:lastPrinted>2016-04-07T06:58:00Z</cp:lastPrinted>
  <dcterms:modified xmlns:xsi="http://www.w3.org/2001/XMLSchema-instance" xsi:type="dcterms:W3CDTF">2016-12-02T11:15:00Z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