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70b2e" w14:paraId="2a70b2e" w:rsidRDefault="00333023" w:rsidP="00333023" w:rsidR="002D49EC">
      <w:pPr>
        <w:jc w:val="right"/>
        <w15:collapsed w:val="false"/>
        <w:rPr>
          <w:rFonts w:cs="Arial" w:hAnsi="Arial" w:ascii="Arial"/>
        </w:rPr>
      </w:pPr>
      <w:bookmarkStart w:name="_GoBack" w:id="0"/>
      <w:bookmarkEnd w:id="0"/>
      <w:r w:rsidRPr="00A93E68">
        <w:t>1 St</w:t>
      </w:r>
      <w:r w:rsidR="008F730E">
        <w:t>-</w:t>
      </w:r>
      <w:r w:rsidR="00D10E0B">
        <w:t>501</w:t>
      </w:r>
      <w:r w:rsidR="005F7B83">
        <w:t>/16</w:t>
      </w:r>
      <w:r w:rsidR="008F730E">
        <w:t>-</w:t>
      </w:r>
      <w:r w:rsidR="005F7B83">
        <w:t>7</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w:t>
      </w:r>
      <w:r w:rsidR="00C940E7">
        <w:t>sutkinji</w:t>
      </w:r>
      <w:r w:rsidRPr="00A93E68">
        <w:t xml:space="preserve"> Ardeni </w:t>
      </w:r>
      <w:proofErr w:type="spellStart"/>
      <w:r w:rsidRPr="00A93E68">
        <w:t>Bajlo</w:t>
      </w:r>
      <w:proofErr w:type="spellEnd"/>
      <w:r w:rsidRPr="00A93E68">
        <w:t>, u skraćenom stečajnom postupku nad</w:t>
      </w:r>
      <w:r w:rsidR="00013179">
        <w:t xml:space="preserve"> dužnikom</w:t>
      </w:r>
      <w:r w:rsidR="00AC1D74">
        <w:t xml:space="preserve"> </w:t>
      </w:r>
      <w:r w:rsidR="00D10E0B">
        <w:t>PRAMENKA j.d.o.o., Zadar, Ivana Rendića 3,</w:t>
      </w:r>
      <w:r w:rsidR="00D8693E">
        <w:t xml:space="preserve"> OIB: </w:t>
      </w:r>
      <w:r w:rsidR="00D10E0B">
        <w:t>62649704236</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D10E0B">
        <w:t>0</w:t>
      </w:r>
      <w:r w:rsidR="00C940E7">
        <w:t>6</w:t>
      </w:r>
      <w:r w:rsidR="00D10E0B">
        <w:t>. srpnja</w:t>
      </w:r>
      <w:r w:rsidR="005F7B83">
        <w:t xml:space="preserve"> </w:t>
      </w:r>
      <w:r w:rsidR="008F730E">
        <w:t>2016.,</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C940E7" w:rsidR="00D10E0B">
      <w:pPr>
        <w:pStyle w:val="Odlomakpopisa"/>
        <w:numPr>
          <w:ilvl w:val="0"/>
          <w:numId w:val="4"/>
        </w:numPr>
        <w:ind w:firstLine="720" w:left="0"/>
        <w:jc w:val="both"/>
      </w:pPr>
      <w:r w:rsidRPr="00A93E68">
        <w:t xml:space="preserve">Obustavlja se skraćeni stečajni postupak nad </w:t>
      </w:r>
      <w:r w:rsidR="00A30663" w:rsidRPr="00A93E68">
        <w:t xml:space="preserve">dužnikom </w:t>
      </w:r>
      <w:r w:rsidR="00D10E0B">
        <w:t xml:space="preserve">PRAMENKA j.d.o.o., Zadar, Ivana </w:t>
      </w:r>
      <w:r w:rsidR="00C940E7">
        <w:t>Rendića 3, OIB: 62649704236.</w:t>
      </w:r>
    </w:p>
    <w:p w:rsidRDefault="00D10E0B" w:rsidP="00D10E0B" w:rsidR="00D10E0B">
      <w:pPr>
        <w:pStyle w:val="Odlomakpopisa"/>
        <w:ind w:left="1440"/>
        <w:jc w:val="both"/>
      </w:pPr>
    </w:p>
    <w:p w:rsidRDefault="00D10E0B" w:rsidP="00721F79" w:rsidR="00721F79">
      <w:pPr>
        <w:jc w:val="center"/>
      </w:pPr>
      <w:r>
        <w:t>Obrazloženje</w:t>
      </w:r>
    </w:p>
    <w:p w:rsidRDefault="00D10E0B" w:rsidP="00721F79" w:rsidR="00D10E0B"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D10E0B" w:rsidRPr="00D10E0B">
        <w:t>06. travnja</w:t>
      </w:r>
      <w:r w:rsidR="007312AB" w:rsidRPr="00D10E0B">
        <w:t xml:space="preserve"> 201</w:t>
      </w:r>
      <w:r w:rsidR="005F7B83" w:rsidRPr="00D10E0B">
        <w:t>6</w:t>
      </w:r>
      <w:r w:rsidR="007312AB" w:rsidRPr="00D10E0B">
        <w:t>.</w:t>
      </w:r>
      <w:r w:rsidR="008F730E" w:rsidRPr="00D10E0B">
        <w:t xml:space="preserve"> </w:t>
      </w:r>
      <w:r w:rsidR="00286D54" w:rsidRPr="00D10E0B">
        <w:t>o</w:t>
      </w:r>
      <w:r w:rsidR="008F730E" w:rsidRPr="00D10E0B">
        <w:t>glasom</w:t>
      </w:r>
      <w:r w:rsidR="006E3203" w:rsidRPr="00D10E0B">
        <w:t xml:space="preserve"> ovog suda od </w:t>
      </w:r>
      <w:r w:rsidR="00D10E0B" w:rsidRPr="00D10E0B">
        <w:t>27. travnja</w:t>
      </w:r>
      <w:r w:rsidR="005F7B83" w:rsidRPr="00D10E0B">
        <w:t xml:space="preserve"> 2016</w:t>
      </w:r>
      <w:r w:rsidR="006E3203" w:rsidRPr="00D10E0B">
        <w:t>.</w:t>
      </w:r>
      <w:r w:rsidR="006E3203" w:rsidRPr="00A93E68">
        <w:t xml:space="preserve"> pozvani su članovi uprave da dostave prokazni popis imovine i vjerovnici da</w:t>
      </w:r>
      <w:r w:rsidR="008F730E">
        <w:t xml:space="preserve"> u roku od 45 dana</w:t>
      </w:r>
      <w:r w:rsidR="006E3203" w:rsidRPr="00A93E68">
        <w:t xml:space="preserve"> predlože otvaranje postupka. </w:t>
      </w:r>
    </w:p>
    <w:p w:rsidRDefault="007312AB" w:rsidP="007312AB" w:rsidR="007312AB" w:rsidRPr="005F7B83">
      <w:pPr>
        <w:ind w:firstLine="708"/>
        <w:jc w:val="both"/>
        <w:rPr>
          <w:b/>
        </w:rPr>
      </w:pPr>
      <w:r>
        <w:t xml:space="preserve">U propisanom roku Republika Hrvatska, Ministarstvo financija, </w:t>
      </w:r>
      <w:r w:rsidR="005F7B83">
        <w:t>Područni ured Dalmacija</w:t>
      </w:r>
      <w:r>
        <w:t xml:space="preserve"> dostavila je prijedlog za otvaranje stečajnog postupka navodeći da ima tražbinu prema dužniku u iznosu od </w:t>
      </w:r>
      <w:r w:rsidR="00D10E0B" w:rsidRPr="00D10E0B">
        <w:t>515.993,62</w:t>
      </w:r>
      <w:r w:rsidR="00887434">
        <w:t xml:space="preserve"> kuna što dokazuje potvrdom o blokadi računa stečajnog dužnika i očev</w:t>
      </w:r>
      <w:r w:rsidR="00FC6069">
        <w:t>idnikom redoslijeda za plaćanje</w:t>
      </w:r>
      <w:r w:rsidR="00887434">
        <w:t>.</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D10E0B">
        <w:t>0</w:t>
      </w:r>
      <w:r w:rsidR="00C940E7">
        <w:t>6</w:t>
      </w:r>
      <w:r w:rsidR="00D10E0B">
        <w:t>. srpnja</w:t>
      </w:r>
      <w:r w:rsidR="008F730E">
        <w:t xml:space="preserve"> 2016.</w:t>
      </w:r>
    </w:p>
    <w:p w:rsidRDefault="008F730E" w:rsidP="008F730E" w:rsidR="008F730E" w:rsidRPr="00A93E68">
      <w:pPr>
        <w:jc w:val="center"/>
      </w:pPr>
    </w:p>
    <w:p w:rsidRDefault="00C940E7" w:rsidP="00013179" w:rsidR="00721F79" w:rsidRPr="00A93E68">
      <w:pPr>
        <w:jc w:val="right"/>
      </w:pPr>
      <w:r>
        <w:t>Sutkinja</w:t>
      </w:r>
      <w:r w:rsidR="008F730E">
        <w:t>:</w:t>
      </w:r>
    </w:p>
    <w:p w:rsidRDefault="00032B87" w:rsidP="00013179" w:rsidR="00737A6F" w:rsidRPr="00A93E68">
      <w:pPr>
        <w:jc w:val="right"/>
      </w:pPr>
      <w:r w:rsidRPr="00A93E68">
        <w:t>Ardena Bajlo</w:t>
      </w:r>
    </w:p>
    <w:p w:rsidRDefault="006C44A6" w:rsidP="006C44A6" w:rsidR="006C44A6" w:rsidRPr="00A93E68">
      <w:pPr>
        <w:jc w:val="right"/>
      </w:pPr>
    </w:p>
    <w:p w:rsidRDefault="00FB52CB" w:rsidP="00721F79" w:rsidR="00FB52CB"/>
    <w:p w:rsidRDefault="00721F79" w:rsidP="00721F79" w:rsidR="00721F79" w:rsidRPr="00A93E68">
      <w:r w:rsidRPr="00A93E68">
        <w:t xml:space="preserve">UPUTA O PRAVNOM LIJEKU:  </w:t>
      </w:r>
    </w:p>
    <w:p w:rsidRDefault="005D63EE" w:rsidP="00D06CDF" w:rsidR="005D63EE">
      <w:pPr>
        <w:jc w:val="both"/>
      </w:pPr>
      <w:r w:rsidRPr="00A93E68">
        <w:t xml:space="preserve">Protiv ovog rješenja može se izjaviti žalba Visokom trgovačkom sudu Republike Hrvatske u roku od 8 dana od dana primitka otpravka,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C940E7" w:rsidP="00FB52CB" w:rsidR="00C940E7">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r w:rsidR="00887434">
        <w:t xml:space="preserve"> – e-</w:t>
      </w:r>
      <w:proofErr w:type="spellStart"/>
      <w:r w:rsidR="00887434">
        <w:t>mailom</w:t>
      </w:r>
      <w:proofErr w:type="spellEnd"/>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D038F9"/>
    <w:multiLevelType w:val="hybridMultilevel"/>
    <w:tmpl w:val="6E2E3926"/>
    <w:lvl w:tplc="1918048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135EEE"/>
    <w:rsid w:val="00144183"/>
    <w:rsid w:val="00150C8D"/>
    <w:rsid w:val="00155EF2"/>
    <w:rsid w:val="00164CB1"/>
    <w:rsid w:val="001727C2"/>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940E7"/>
    <w:rsid w:val="00CB4D73"/>
    <w:rsid w:val="00CB5CA3"/>
    <w:rsid w:val="00CC4177"/>
    <w:rsid w:val="00CD4807"/>
    <w:rsid w:val="00CD5442"/>
    <w:rsid w:val="00CE13A4"/>
    <w:rsid w:val="00CF0444"/>
    <w:rsid w:val="00D04475"/>
    <w:rsid w:val="00D06CDF"/>
    <w:rsid w:val="00D10E0B"/>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6069"/>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Odlomakpopisa" w:type="paragraph">
    <w:name w:val="List Paragraph"/>
    <w:basedOn w:val="Normal"/>
    <w:uiPriority w:val="34"/>
    <w:qFormat/>
    <w:rsid w:val="00D10E0B"/>
    <w:pPr>
      <w:ind w:left="720"/>
      <w:contextualSpacing/>
    </w:pPr>
  </w:style>
  <w:style w:styleId="Tekstrezerviranogmjesta" w:type="character">
    <w:name w:val="Placeholder Text"/>
    <w:basedOn w:val="Zadanifontodlomka"/>
    <w:uiPriority w:val="99"/>
    <w:semiHidden/>
    <w:rsid w:val="001727C2"/>
    <w:rPr>
      <w:color w:val="808080"/>
      <w:bdr w:space="0" w:sz="0" w:color="auto" w:val="none"/>
      <w:shd w:fill="auto" w:color="auto" w:val="clear"/>
    </w:rPr>
  </w:style>
  <w:style w:customStyle="true" w:styleId="eSPISCCParagraphDefaultFont" w:type="character">
    <w:name w:val="eSPIS_CC_Paragraph Default Font"/>
    <w:basedOn w:val="Zadanifontodlomka"/>
    <w:rsid w:val="001727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27C2"/>
    <w:rPr>
      <w:bdr w:space="0" w:sz="0" w:color="auto" w:val="none"/>
      <w:shd w:fill="FFFFCC" w:color="auto" w:val="clear"/>
      <w:lang w:val="hr-HR"/>
    </w:rPr>
  </w:style>
  <w:style w:customStyle="true" w:styleId="PozadinaSvijetloCrvena" w:type="character">
    <w:name w:val="Pozadina_SvijetloCrvena"/>
    <w:basedOn w:val="eSPISCCParagraphDefaultFont"/>
    <w:rsid w:val="001727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27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Odlomakpopisa" w:type="paragraph">
    <w:name w:val="List Paragraph"/>
    <w:basedOn w:val="Normal"/>
    <w:uiPriority w:val="34"/>
    <w:qFormat/>
    <w:rsid w:val="00D10E0B"/>
    <w:pPr>
      <w:ind w:left="720"/>
      <w:contextualSpacing/>
    </w:pPr>
  </w:style>
  <w:style w:styleId="Tekstrezerviranogmjesta" w:type="character">
    <w:name w:val="Placeholder Text"/>
    <w:basedOn w:val="Zadanifontodlomka"/>
    <w:uiPriority w:val="99"/>
    <w:semiHidden/>
    <w:rsid w:val="001727C2"/>
    <w:rPr>
      <w:color w:val="808080"/>
      <w:bdr w:color="auto" w:space="0" w:sz="0" w:val="none"/>
      <w:shd w:color="auto" w:fill="auto" w:val="clear"/>
    </w:rPr>
  </w:style>
  <w:style w:customStyle="1" w:styleId="eSPISCCParagraphDefaultFont" w:type="character">
    <w:name w:val="eSPIS_CC_Paragraph Default Font"/>
    <w:basedOn w:val="Zadanifontodlomka"/>
    <w:rsid w:val="001727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27C2"/>
    <w:rPr>
      <w:bdr w:color="auto" w:space="0" w:sz="0" w:val="none"/>
      <w:shd w:color="auto" w:fill="FFFFCC" w:val="clear"/>
      <w:lang w:val="hr-HR"/>
    </w:rPr>
  </w:style>
  <w:style w:customStyle="1" w:styleId="PozadinaSvijetloCrvena" w:type="character">
    <w:name w:val="Pozadina_SvijetloCrvena"/>
    <w:basedOn w:val="eSPISCCParagraphDefaultFont"/>
    <w:rsid w:val="001727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27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2016.</izvorni_sadrzaj>
    <derivirana_varijabla naziv="DomainObject.DatumDonosenjaOdluke_1">6.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501</izvorni_sadrzaj>
    <derivirana_varijabla naziv="DomainObject.Predmet.Broj_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St-501/2016</izvorni_sadrzaj>
    <derivirana_varijabla naziv="DomainObject.Predmet.OznakaBroj_1">St-501/2016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PRAMENKA j.d.o.o. za otkup kože i vune</izvorni_sadrzaj>
    <derivirana_varijabla naziv="DomainObject.Predmet.ProtustrankaFormated_1">  PRAMENKA j.d.o.o. za otkup kože i vune</derivirana_varijabla>
  </DomainObject.Predmet.ProtustrankaFormated>
  <DomainObject.Predmet.ProtustrankaFormatedOIB>
    <izvorni_sadrzaj>  PRAMENKA j.d.o.o. za otkup kože i vune, OIB 62649704236</izvorni_sadrzaj>
    <derivirana_varijabla naziv="DomainObject.Predmet.ProtustrankaFormatedOIB_1">  PRAMENKA j.d.o.o. za otkup kože i vune, OIB 62649704236</derivirana_varijabla>
  </DomainObject.Predmet.ProtustrankaFormatedOIB>
  <DomainObject.Predmet.ProtustrankaFormatedWithAdress>
    <izvorni_sadrzaj> PRAMENKA j.d.o.o. za otkup kože i vune, Ivana Rendića 3, 23000 Zadar</izvorni_sadrzaj>
    <derivirana_varijabla naziv="DomainObject.Predmet.ProtustrankaFormatedWithAdress_1"> PRAMENKA j.d.o.o. za otkup kože i vune, Ivana Rendića 3, 23000 Zadar</derivirana_varijabla>
  </DomainObject.Predmet.ProtustrankaFormatedWithAdress>
  <DomainObject.Predmet.ProtustrankaFormatedWithAdressOIB>
    <izvorni_sadrzaj> PRAMENKA j.d.o.o. za otkup kože i vune, OIB 62649704236, Ivana Rendića 3, 23000 Zadar</izvorni_sadrzaj>
    <derivirana_varijabla naziv="DomainObject.Predmet.ProtustrankaFormatedWithAdressOIB_1"> PRAMENKA j.d.o.o. za otkup kože i vune, OIB 62649704236, Ivana Rendića 3, 23000 Zadar</derivirana_varijabla>
  </DomainObject.Predmet.ProtustrankaFormatedWithAdressOIB>
  <DomainObject.Predmet.ProtustrankaWithAdress>
    <izvorni_sadrzaj>PRAMENKA j.d.o.o. za otkup kože i vune Ivana Rendića 3, 23000 Zadar</izvorni_sadrzaj>
    <derivirana_varijabla naziv="DomainObject.Predmet.ProtustrankaWithAdress_1">PRAMENKA j.d.o.o. za otkup kože i vune Ivana Rendića 3, 23000 Zadar</derivirana_varijabla>
  </DomainObject.Predmet.ProtustrankaWithAdress>
  <DomainObject.Predmet.ProtustrankaWithAdressOIB>
    <izvorni_sadrzaj>PRAMENKA j.d.o.o. za otkup kože i vune, OIB 62649704236, Ivana Rendića 3, 23000 Zadar</izvorni_sadrzaj>
    <derivirana_varijabla naziv="DomainObject.Predmet.ProtustrankaWithAdressOIB_1">PRAMENKA j.d.o.o. za otkup kože i vune, OIB 62649704236, Ivana Rendića 3, 23000 Zadar</derivirana_varijabla>
  </DomainObject.Predmet.ProtustrankaWithAdressOIB>
  <DomainObject.Predmet.ProtustrankaNazivFormated>
    <izvorni_sadrzaj>PRAMENKA j.d.o.o. za otkup kože i vune</izvorni_sadrzaj>
    <derivirana_varijabla naziv="DomainObject.Predmet.ProtustrankaNazivFormated_1">PRAMENKA j.d.o.o. za otkup kože i vune</derivirana_varijabla>
  </DomainObject.Predmet.ProtustrankaNazivFormated>
  <DomainObject.Predmet.ProtustrankaNazivFormatedOIB>
    <izvorni_sadrzaj>PRAMENKA j.d.o.o. za otkup kože i vune, OIB 62649704236</izvorni_sadrzaj>
    <derivirana_varijabla naziv="DomainObject.Predmet.ProtustrankaNazivFormatedOIB_1">PRAMENKA j.d.o.o. za otkup kože i vune, OIB 62649704236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514459.91</izvorni_sadrzaj>
    <derivirana_varijabla naziv="DomainObject.Predmet.TrenutnaVrijednost_1">514459.91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PRAMENKA j.d.o.o. za otkup kože i vune</item>
    </izvorni_sadrzaj>
    <derivirana_varijabla naziv="DomainObject.Predmet.ProtuStrankaListFormated_1">
      <item>PRAMENKA j.d.o.o. za otkup kože i vune</item>
    </derivirana_varijabla>
  </DomainObject.Predmet.ProtuStrankaListFormated>
  <DomainObject.Predmet.ProtuStrankaListFormatedOIB>
    <izvorni_sadrzaj>
      <item>PRAMENKA j.d.o.o. za otkup kože i vune, OIB 62649704236</item>
    </izvorni_sadrzaj>
    <derivirana_varijabla naziv="DomainObject.Predmet.ProtuStrankaListFormatedOIB_1">
      <item>PRAMENKA j.d.o.o. za otkup kože i vune, OIB 62649704236</item>
    </derivirana_varijabla>
  </DomainObject.Predmet.ProtuStrankaListFormatedOIB>
  <DomainObject.Predmet.ProtuStrankaListFormatedWithAdress>
    <izvorni_sadrzaj>
      <item>PRAMENKA j.d.o.o. za otkup kože i vune, Ivana Rendića 3, 23000 Zadar</item>
    </izvorni_sadrzaj>
    <derivirana_varijabla naziv="DomainObject.Predmet.ProtuStrankaListFormatedWithAdress_1">
      <item>PRAMENKA j.d.o.o. za otkup kože i vune, Ivana Rendića 3, 23000 Zadar</item>
    </derivirana_varijabla>
  </DomainObject.Predmet.ProtuStrankaListFormatedWithAdress>
  <DomainObject.Predmet.ProtuStrankaListFormatedWithAdressOIB>
    <izvorni_sadrzaj>
      <item>PRAMENKA j.d.o.o. za otkup kože i vune, OIB 62649704236, Ivana Rendića 3, 23000 Zadar</item>
    </izvorni_sadrzaj>
    <derivirana_varijabla naziv="DomainObject.Predmet.ProtuStrankaListFormatedWithAdressOIB_1">
      <item>PRAMENKA j.d.o.o. za otkup kože i vune, OIB 62649704236, Ivana Rendića 3, 23000 Zadar</item>
    </derivirana_varijabla>
  </DomainObject.Predmet.ProtuStrankaListFormatedWithAdressOIB>
  <DomainObject.Predmet.ProtuStrankaListNazivFormated>
    <izvorni_sadrzaj>
      <item>PRAMENKA j.d.o.o. za otkup kože i vune</item>
    </izvorni_sadrzaj>
    <derivirana_varijabla naziv="DomainObject.Predmet.ProtuStrankaListNazivFormated_1">
      <item>PRAMENKA j.d.o.o. za otkup kože i vune</item>
    </derivirana_varijabla>
  </DomainObject.Predmet.ProtuStrankaListNazivFormated>
  <DomainObject.Predmet.ProtuStrankaListNazivFormatedOIB>
    <izvorni_sadrzaj>
      <item>PRAMENKA j.d.o.o. za otkup kože i vune, OIB 62649704236</item>
    </izvorni_sadrzaj>
    <derivirana_varijabla naziv="DomainObject.Predmet.ProtuStrankaListNazivFormatedOIB_1">
      <item>PRAMENKA j.d.o.o. za otkup kože i vune, OIB 62649704236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2016.</izvorni_sadrzaj>
    <derivirana_varijabla naziv="DomainObject.Datum_1">6.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PRAMENKA j.d.o.o. za otkup kože i vune</izvorni_sadrzaj>
    <derivirana_varijabla naziv="DomainObject.Predmet.ProtustrankaIDrugi_1">PRAMENKA j.d.o.o. za otkup kože i vune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PRAMENKA j.d.o.o. za otkup kože i vune, OIB 62649704236, Ivana Rendića 3, 23000 Zadar</izvorni_sadrzaj>
    <derivirana_varijabla naziv="DomainObject.Predmet.ProtustrankaIDrugiAdressOIB_1">PRAMENKA j.d.o.o. za otkup kože i vune, OIB 62649704236, Ivana Rendića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PRAMENKA j.d.o.o. za otkup kože i vune</item>
    </izvorni_sadrzaj>
    <derivirana_varijabla naziv="DomainObject.Predmet.SudioniciListNaziv_1">
      <item>FINA</item>
      <item>PRAMENKA j.d.o.o. za otkup kože i vune</item>
    </derivirana_varijabla>
  </DomainObject.Predmet.SudioniciListNaziv>
  <DomainObject.Predmet.SudioniciListAdressOIB>
    <izvorni_sadrzaj>
      <item>FINA, OIB 85821130368</item>
      <item>PRAMENKA j.d.o.o. za otkup kože i vune, OIB 62649704236, Ivana Rendića 3,23000 Zadar</item>
    </izvorni_sadrzaj>
    <derivirana_varijabla naziv="DomainObject.Predmet.SudioniciListAdressOIB_1">
      <item>FINA, OIB 85821130368</item>
      <item>PRAMENKA j.d.o.o. za otkup kože i vune, OIB 62649704236, Ivana Rendića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62649704236</item>
    </izvorni_sadrzaj>
    <derivirana_varijabla naziv="DomainObject.Predmet.SudioniciListNazivOIB_1">
      <item>, OIB 85821130368</item>
      <item>, OIB 62649704236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321</properties:Words>
  <properties:Characters>1753</properties:Characters>
  <properties:Lines>61</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2016-07-04T09:03:00Z</dcterms:created>
  <dc:creator>Administrator</dc:creator>
  <cp:lastModifiedBy>wsadmin</cp:lastModifiedBy>
  <cp:lastPrinted>2015-01-28T08:08:00Z</cp:lastPrinted>
  <dcterms:modified xmlns:xsi="http://www.w3.org/2001/XMLSchema-instance" xsi:type="dcterms:W3CDTF">2016-07-06T07:24:00Z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