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5819" w14:paraId="2d15819" w:rsidRDefault="00122957" w:rsidP="00122957" w:rsidR="00122957">
      <w:pPr>
        <w:jc w:val="right"/>
        <w15:collapsed w:val="false"/>
      </w:pPr>
      <w:bookmarkStart w:name="_GoBack" w:id="0"/>
      <w:bookmarkEnd w:id="0"/>
      <w:r>
        <w:t>13 St-772/16-11</w:t>
      </w:r>
    </w:p>
    <w:p w:rsidRDefault="00122957" w:rsidP="00122957" w:rsidR="00122957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957" w:rsidP="00122957" w:rsidR="00122957"/>
    <w:p w:rsidRDefault="00122957" w:rsidP="00122957" w:rsidR="00122957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22957" w:rsidP="00122957" w:rsidR="0012295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22957" w:rsidP="00122957" w:rsidR="00122957"/>
    <w:p w:rsidRDefault="00122957" w:rsidP="00122957" w:rsidR="00122957"/>
    <w:p w:rsidRDefault="00122957" w:rsidP="00122957" w:rsidR="00122957"/>
    <w:p w:rsidRDefault="00122957" w:rsidP="00122957" w:rsidR="00122957">
      <w:pPr>
        <w:jc w:val="center"/>
      </w:pPr>
      <w:r>
        <w:t>R E P U B L I K A   H R V A T S K A</w:t>
      </w:r>
    </w:p>
    <w:p w:rsidRDefault="00122957" w:rsidP="00122957" w:rsidR="00122957">
      <w:pPr>
        <w:jc w:val="center"/>
      </w:pPr>
      <w:r>
        <w:t>R J E Š E N J E</w:t>
      </w:r>
    </w:p>
    <w:p w:rsidRDefault="00122957" w:rsidP="00122957" w:rsidR="00122957">
      <w:pPr>
        <w:rPr>
          <w:b/>
        </w:rPr>
      </w:pPr>
    </w:p>
    <w:p w:rsidRDefault="00122957" w:rsidP="00122957" w:rsidR="00122957">
      <w:pPr>
        <w:rPr>
          <w:b/>
        </w:rPr>
      </w:pPr>
    </w:p>
    <w:p w:rsidRDefault="00122957" w:rsidP="00122957" w:rsidR="00122957">
      <w:pPr>
        <w:pStyle w:val="Tijeloteksta"/>
      </w:pPr>
      <w:r>
        <w:tab/>
        <w:t xml:space="preserve">Trgovački sud u Osijeku, po sucu Jadranki Herman, kao stečajnom sucu, povodom prijedloga FINANCIJSKE AGENCIJE ZAGREB  Regionalni centar Osijek, Podružnica Osijek, Lorenza Jegera 3, za otvaranje stečajnog  postupka nad dužnikom  </w:t>
      </w:r>
      <w:r>
        <w:rPr>
          <w:color w:val="000000"/>
        </w:rPr>
        <w:t>KOD BAĆE j.d.o.o. za ugostiteljstvo i trgovinu, Vinkovci, Duga ulica 108, MBS: 030136463, OIB: 58061173744</w:t>
      </w:r>
      <w:r>
        <w:t xml:space="preserve">, dana 21. studeni  2017.g.                                      </w:t>
      </w:r>
    </w:p>
    <w:p w:rsidRDefault="00122957" w:rsidP="00122957" w:rsidR="00122957">
      <w:pPr>
        <w:jc w:val="both"/>
      </w:pPr>
    </w:p>
    <w:p w:rsidRDefault="00122957" w:rsidP="00122957" w:rsidR="00122957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r w:rsidR="00122957">
        <w:rPr>
          <w:color w:val="000000"/>
        </w:rPr>
        <w:t>KOD BAĆE j.d.o.o. za ugostiteljstvo i trgovinu, Vinkovci, Duga ulica 108, MBS: 030136463, OIB: 58061173744</w:t>
      </w:r>
      <w:r w:rsidR="00B12A5E">
        <w:rPr>
          <w:color w:val="000000"/>
        </w:rPr>
        <w:t>,</w:t>
      </w:r>
      <w:r>
        <w:t xml:space="preserve"> da u roku od 15 dana solidarno uplate na sudski depozit ovog suda broj HR31 2390 0011 3000 0020 0 s pozivom na broj HR05 272-</w:t>
      </w:r>
      <w:r w:rsidR="00122957">
        <w:t>772-</w:t>
      </w:r>
      <w:r w:rsidR="00DA348A">
        <w:t>2016</w:t>
      </w:r>
      <w:r>
        <w:t xml:space="preserve"> kod Hrva</w:t>
      </w:r>
      <w:r w:rsidR="00EF7939">
        <w:t xml:space="preserve">tske poštanske banke iznos od </w:t>
      </w:r>
      <w:r w:rsidR="00122957">
        <w:t>2</w:t>
      </w:r>
      <w:r w:rsidR="006B7E72">
        <w:t>0.000,00</w:t>
      </w:r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122957" w:rsidP="00EF7939" w:rsidR="00FD1F08">
      <w:pPr>
        <w:ind w:firstLine="708"/>
        <w:jc w:val="both"/>
      </w:pPr>
      <w:r>
        <w:rPr>
          <w:bCs/>
        </w:rPr>
        <w:t xml:space="preserve">Predlagatelj FINA je dana 30. ožujka 2016. podnijela ovom sudu prijedlog za pokretanje stečajnog postupka nad dužnikom </w:t>
      </w:r>
      <w:r>
        <w:rPr>
          <w:color w:val="000000"/>
        </w:rPr>
        <w:t>KOD BAĆE j.d.o.o. za ugostiteljstvo i trgovinu, Vinkovci, Duga ulica 108, MBS: 030136463, OIB: 58061173744</w:t>
      </w:r>
      <w:r>
        <w:t>, temeljem odredbe članka 110. stav 1. Stečajnog zakona (Narodne novine 71/15) .</w:t>
      </w:r>
    </w:p>
    <w:p w:rsidRDefault="00BF312F" w:rsidP="00EF7939" w:rsidR="00BF312F">
      <w:pPr>
        <w:ind w:firstLine="708"/>
        <w:jc w:val="both"/>
      </w:pPr>
    </w:p>
    <w:p w:rsidRDefault="00122957" w:rsidP="00EF7939" w:rsidR="00122957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122957" w:rsidP="00EF7939" w:rsidR="00122957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122957" w:rsidP="00122957" w:rsidR="00122957">
      <w:pPr>
        <w:jc w:val="right"/>
      </w:pPr>
      <w:r>
        <w:t>13 St-772/16-11</w:t>
      </w:r>
    </w:p>
    <w:p w:rsidRDefault="00397F65" w:rsidP="00397F65" w:rsidR="00397F65">
      <w:pPr>
        <w:jc w:val="center"/>
      </w:pPr>
    </w:p>
    <w:p w:rsidRDefault="00122957" w:rsidP="00397F65" w:rsidR="00122957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r w:rsidR="00356D4D">
        <w:t>21. studenog</w:t>
      </w:r>
      <w:r w:rsidR="006B7E72">
        <w:t xml:space="preserve"> </w:t>
      </w:r>
      <w:r w:rsidR="00BF312F">
        <w:t>2017.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r w:rsidR="00356D4D">
        <w:t>2</w:t>
      </w:r>
      <w:r w:rsidR="00ED63F9">
        <w:t>0.000,00</w:t>
      </w:r>
      <w:r w:rsidR="00865CEE">
        <w:t xml:space="preserve"> kn, (</w:t>
      </w:r>
      <w:r w:rsidR="00F21DD4">
        <w:t>troškovi otvaranja računa, izrade pečata, knjigovodstvenih usluga, arhiviranje dokumentacije, nagrade stečajnom upravitelju, naknada FINI, odvjetnički troškovi parnice radi pobijanja pravnih radnji stečajnog dužnika, sudske pristojbe).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>Osijeku</w:t>
      </w:r>
      <w:r w:rsidR="00356D4D">
        <w:t xml:space="preserve"> 21. studeni </w:t>
      </w:r>
      <w:r w:rsidR="00BF312F">
        <w:t xml:space="preserve"> 2017.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>Predlagatelj- FINA RC Osijek, Osijek, L. Jagera 1</w:t>
      </w:r>
    </w:p>
    <w:p w:rsidRDefault="00C46A36" w:rsidP="00C46A36" w:rsidR="00ED63F9" w:rsidRPr="00ED63F9">
      <w:pPr>
        <w:numPr>
          <w:ilvl w:val="0"/>
          <w:numId w:val="11"/>
        </w:numPr>
        <w:jc w:val="both"/>
      </w:pPr>
      <w:r>
        <w:t xml:space="preserve">dužnik </w:t>
      </w:r>
      <w:r w:rsidR="00C6543B">
        <w:t xml:space="preserve">- </w:t>
      </w:r>
      <w:r w:rsidR="00C6543B">
        <w:rPr>
          <w:color w:val="000000"/>
        </w:rPr>
        <w:t>KOD BAĆE j.d.o.o. Vinkovci, Duga ulica 108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zakonski zastupnik dužnika </w:t>
      </w:r>
      <w:r w:rsidR="00C6543B">
        <w:t>Zdravko bačić, Vinkovci, Duga ulica 108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C6543B">
        <w:t>Milan Stanić</w:t>
      </w:r>
    </w:p>
    <w:p w:rsidRDefault="00C6543B" w:rsidP="00C46A36" w:rsidR="00067E11">
      <w:pPr>
        <w:numPr>
          <w:ilvl w:val="0"/>
          <w:numId w:val="11"/>
        </w:numPr>
        <w:jc w:val="both"/>
      </w:pPr>
      <w:r>
        <w:t>ŽDO Vukovar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C6543B" w:rsidP="008301EE" w:rsidR="008301EE">
      <w:pPr>
        <w:numPr>
          <w:ilvl w:val="0"/>
          <w:numId w:val="11"/>
        </w:numPr>
        <w:jc w:val="both"/>
      </w:pPr>
      <w:r>
        <w:t>kal. 11/12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55D66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1E8D"/>
    <w:rsid w:val="0011363F"/>
    <w:rsid w:val="00122957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F4F26"/>
    <w:rsid w:val="00337B6B"/>
    <w:rsid w:val="00342B9D"/>
    <w:rsid w:val="003465FB"/>
    <w:rsid w:val="00356D4D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4FC5"/>
    <w:rsid w:val="008D32D8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6543B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1E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E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E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E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E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1E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E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E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E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E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93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St-772/2016</izvorni_sadrzaj>
    <derivirana_varijabla naziv="DomainObject.Predmet.OznakaBroj_1">St-772/2016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KOD BAĆE j.d.o.o. za ugostiteljstvo i trgovinu</izvorni_sadrzaj>
    <derivirana_varijabla naziv="DomainObject.Predmet.ProtustrankaFormated_1">  KOD BAĆE j.d.o.o. za ugostiteljstvo i trgovinu</derivirana_varijabla>
  </DomainObject.Predmet.ProtustrankaFormated>
  <DomainObject.Predmet.ProtustrankaFormatedOIB>
    <izvorni_sadrzaj>  KOD BAĆE j.d.o.o. za ugostiteljstvo i trgovinu, OIB 58061173744</izvorni_sadrzaj>
    <derivirana_varijabla naziv="DomainObject.Predmet.ProtustrankaFormatedOIB_1">  KOD BAĆE j.d.o.o. za ugostiteljstvo i trgovinu, OIB 58061173744</derivirana_varijabla>
  </DomainObject.Predmet.ProtustrankaFormatedOIB>
  <DomainObject.Predmet.ProtustrankaFormatedWithAdress>
    <izvorni_sadrzaj> KOD BAĆE j.d.o.o. za ugostiteljstvo i trgovinu, Duga ulica 108 , 32100 Vinkovci</izvorni_sadrzaj>
    <derivirana_varijabla naziv="DomainObject.Predmet.ProtustrankaFormatedWithAdress_1"> KOD BAĆE j.d.o.o. za ugostiteljstvo i trgovinu, Duga ulica 108 , 32100 Vinkovci</derivirana_varijabla>
  </DomainObject.Predmet.ProtustrankaFormatedWithAdress>
  <DomainObject.Predmet.ProtustrankaFormatedWithAdressOIB>
    <izvorni_sadrzaj> KOD BAĆE j.d.o.o. za ugostiteljstvo i trgovinu, OIB 58061173744, Duga ulica 108 , 32100 Vinkovci</izvorni_sadrzaj>
    <derivirana_varijabla naziv="DomainObject.Predmet.ProtustrankaFormatedWithAdressOIB_1"> KOD BAĆE j.d.o.o. za ugostiteljstvo i trgovinu, OIB 58061173744, Duga ulica 108 , 32100 Vinkovci</derivirana_varijabla>
  </DomainObject.Predmet.ProtustrankaFormatedWithAdressOIB>
  <DomainObject.Predmet.ProtustrankaWithAdress>
    <izvorni_sadrzaj>KOD BAĆE j.d.o.o. za ugostiteljstvo i trgovinu Duga ulica 108 , 32100 Vinkovci</izvorni_sadrzaj>
    <derivirana_varijabla naziv="DomainObject.Predmet.ProtustrankaWithAdress_1">KOD BAĆE j.d.o.o. za ugostiteljstvo i trgovinu Duga ulica 108 , 32100 Vinkovci</derivirana_varijabla>
  </DomainObject.Predmet.ProtustrankaWithAdress>
  <DomainObject.Predmet.ProtustrankaWithAdressOIB>
    <izvorni_sadrzaj>KOD BAĆE j.d.o.o. za ugostiteljstvo i trgovinu, OIB 58061173744, Duga ulica 108 , 32100 Vinkovci</izvorni_sadrzaj>
    <derivirana_varijabla naziv="DomainObject.Predmet.ProtustrankaWithAdressOIB_1">KOD BAĆE j.d.o.o. za ugostiteljstvo i trgovinu, OIB 58061173744, Duga ulica 108 , 32100 Vinkovci</derivirana_varijabla>
  </DomainObject.Predmet.ProtustrankaWithAdressOIB>
  <DomainObject.Predmet.ProtustrankaNazivFormated>
    <izvorni_sadrzaj>KOD BAĆE j.d.o.o. za ugostiteljstvo i trgovinu</izvorni_sadrzaj>
    <derivirana_varijabla naziv="DomainObject.Predmet.ProtustrankaNazivFormated_1">KOD BAĆE j.d.o.o. za ugostiteljstvo i trgovinu</derivirana_varijabla>
  </DomainObject.Predmet.ProtustrankaNazivFormated>
  <DomainObject.Predmet.ProtustrankaNazivFormatedOIB>
    <izvorni_sadrzaj>KOD BAĆE j.d.o.o. za ugostiteljstvo i trgovinu, OIB 58061173744</izvorni_sadrzaj>
    <derivirana_varijabla naziv="DomainObject.Predmet.ProtustrankaNazivFormatedOIB_1">KOD BAĆE j.d.o.o. za ugostiteljstvo i trgovinu, OIB 58061173744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KOD BAĆE j.d.o.o. za ugostiteljstvo i trgovinu</item>
    </izvorni_sadrzaj>
    <derivirana_varijabla naziv="DomainObject.Predmet.ProtuStrankaListFormated_1">
      <item>KOD BAĆE j.d.o.o. za ugostiteljstvo i trgovinu</item>
    </derivirana_varijabla>
  </DomainObject.Predmet.ProtuStrankaListFormated>
  <DomainObject.Predmet.ProtuStrankaListFormatedOIB>
    <izvorni_sadrzaj>
      <item>KOD BAĆE j.d.o.o. za ugostiteljstvo i trgovinu, OIB 58061173744</item>
    </izvorni_sadrzaj>
    <derivirana_varijabla naziv="DomainObject.Predmet.ProtuStrankaListFormatedOIB_1">
      <item>KOD BAĆE j.d.o.o. za ugostiteljstvo i trgovinu, OIB 58061173744</item>
    </derivirana_varijabla>
  </DomainObject.Predmet.ProtuStrankaListFormatedOIB>
  <DomainObject.Predmet.ProtuStrankaListFormatedWithAdress>
    <izvorni_sadrzaj>
      <item>KOD BAĆE j.d.o.o. za ugostiteljstvo i trgovinu, Duga ulica 108 , 32100 Vinkovci</item>
    </izvorni_sadrzaj>
    <derivirana_varijabla naziv="DomainObject.Predmet.ProtuStrankaListFormatedWithAdress_1">
      <item>KOD BAĆE j.d.o.o. za ugostiteljstvo i trgovinu, Duga ulica 108 , 32100 Vinkovci</item>
    </derivirana_varijabla>
  </DomainObject.Predmet.ProtuStrankaListFormatedWithAdress>
  <DomainObject.Predmet.ProtuStrankaListFormatedWithAdressOIB>
    <izvorni_sadrzaj>
      <item>KOD BAĆE j.d.o.o. za ugostiteljstvo i trgovinu, OIB 58061173744, Duga ulica 108 , 32100 Vinkovci</item>
    </izvorni_sadrzaj>
    <derivirana_varijabla naziv="DomainObject.Predmet.ProtuStrankaListFormatedWithAdressOIB_1">
      <item>KOD BAĆE j.d.o.o. za ugostiteljstvo i trgovinu, OIB 58061173744, Duga ulica 108 , 32100 Vinkovci</item>
    </derivirana_varijabla>
  </DomainObject.Predmet.ProtuStrankaListFormatedWithAdressOIB>
  <DomainObject.Predmet.ProtuStrankaListNazivFormated>
    <izvorni_sadrzaj>
      <item>KOD BAĆE j.d.o.o. za ugostiteljstvo i trgovinu</item>
    </izvorni_sadrzaj>
    <derivirana_varijabla naziv="DomainObject.Predmet.ProtuStrankaListNazivFormated_1">
      <item>KOD BAĆE j.d.o.o. za ugostiteljstvo i trgovinu</item>
    </derivirana_varijabla>
  </DomainObject.Predmet.ProtuStrankaListNazivFormated>
  <DomainObject.Predmet.ProtuStrankaListNazivFormatedOIB>
    <izvorni_sadrzaj>
      <item>KOD BAĆE j.d.o.o. za ugostiteljstvo i trgovinu, OIB 58061173744</item>
    </izvorni_sadrzaj>
    <derivirana_varijabla naziv="DomainObject.Predmet.ProtuStrankaListNazivFormatedOIB_1">
      <item>KOD BAĆE j.d.o.o. za ugostiteljstvo i trgovinu, OIB 58061173744</item>
    </derivirana_varijabla>
  </DomainObject.Predmet.ProtuStrankaListNazivFormatedOIB>
  <DomainObject.Predmet.OstaliListFormated>
    <izvorni_sadrzaj>
      <item>Zdravko Bačić</item>
    </izvorni_sadrzaj>
    <derivirana_varijabla naziv="DomainObject.Predmet.OstaliListFormated_1">
      <item>Zdravko Bačić</item>
    </derivirana_varijabla>
  </DomainObject.Predmet.OstaliListFormated>
  <DomainObject.Predmet.OstaliListFormatedOIB>
    <izvorni_sadrzaj>
      <item>Zdravko Bačić, OIB 68007566724</item>
    </izvorni_sadrzaj>
    <derivirana_varijabla naziv="DomainObject.Predmet.OstaliListFormatedOIB_1">
      <item>Zdravko Bačić, OIB 68007566724</item>
    </derivirana_varijabla>
  </DomainObject.Predmet.OstaliListFormatedOIB>
  <DomainObject.Predmet.OstaliListFormatedWithAdress>
    <izvorni_sadrzaj>
      <item>Zdravko Bačić, Duga Ulica 108, 32100 Vinkovci</item>
    </izvorni_sadrzaj>
    <derivirana_varijabla naziv="DomainObject.Predmet.OstaliListFormatedWithAdress_1">
      <item>Zdravko Bačić, Duga Ulica 108, 32100 Vinkovci</item>
    </derivirana_varijabla>
  </DomainObject.Predmet.OstaliListFormatedWithAdress>
  <DomainObject.Predmet.OstaliListFormatedWithAdressOIB>
    <izvorni_sadrzaj>
      <item>Zdravko Bačić, OIB 68007566724, Duga Ulica 108, 32100 Vinkovci</item>
    </izvorni_sadrzaj>
    <derivirana_varijabla naziv="DomainObject.Predmet.OstaliListFormatedWithAdressOIB_1">
      <item>Zdravko Bačić, OIB 68007566724, Duga Ulica 108, 32100 Vinkovci</item>
    </derivirana_varijabla>
  </DomainObject.Predmet.OstaliListFormatedWithAdressOIB>
  <DomainObject.Predmet.OstaliListNazivFormated>
    <izvorni_sadrzaj>
      <item>Zdravko Bačić</item>
    </izvorni_sadrzaj>
    <derivirana_varijabla naziv="DomainObject.Predmet.OstaliListNazivFormated_1">
      <item>Zdravko Bačić</item>
    </derivirana_varijabla>
  </DomainObject.Predmet.OstaliListNazivFormated>
  <DomainObject.Predmet.OstaliListNazivFormatedOIB>
    <izvorni_sadrzaj>
      <item>Zdravko Bačić, OIB 68007566724</item>
    </izvorni_sadrzaj>
    <derivirana_varijabla naziv="DomainObject.Predmet.OstaliListNazivFormatedOIB_1">
      <item>Zdravko Bačić, OIB 68007566724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KOD BAĆE j.d.o.o. za ugostiteljstvo i trgovinu</izvorni_sadrzaj>
    <derivirana_varijabla naziv="DomainObject.Predmet.ProtustrankaIDrugi_1">KOD BAĆE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KOD BAĆE j.d.o.o. za ugostiteljstvo i trgovinu, OIB 58061173744, Duga ulica 108 , 32100 Vinkovci</izvorni_sadrzaj>
    <derivirana_varijabla naziv="DomainObject.Predmet.ProtustrankaIDrugiAdressOIB_1">KOD BAĆE j.d.o.o. za ugostiteljstvo i trgovinu, OIB 58061173744, Duga ulica 108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KOD BAĆE j.d.o.o. za ugostiteljstvo i trgovinu</item>
      <item>Zdravko Bačić</item>
    </izvorni_sadrzaj>
    <derivirana_varijabla naziv="DomainObject.Predmet.SudioniciListNaziv_1">
      <item>FINA RC OSIJEK</item>
      <item>KOD BAĆE j.d.o.o. za ugostiteljstvo i trgovinu</item>
      <item>Zdravko Bačić</item>
    </derivirana_varijabla>
  </DomainObject.Predmet.SudioniciListNaziv>
  <DomainObject.Predmet.SudioniciListAdressOIB>
    <izvorni_sadrzaj>
      <item>FINA RC OSIJEK, OIB 85821130368</item>
      <item>KOD BAĆE j.d.o.o. za ugostiteljstvo i trgovinu, OIB 58061173744, Duga ulica 108 ,32100 Vinkovci</item>
      <item>Zdravko Bačić, OIB 68007566724, Duga Ulica 108,32100 Vinkovci</item>
    </izvorni_sadrzaj>
    <derivirana_varijabla naziv="DomainObject.Predmet.SudioniciListAdressOIB_1">
      <item>FINA RC OSIJEK, OIB 85821130368</item>
      <item>KOD BAĆE j.d.o.o. za ugostiteljstvo i trgovinu, OIB 58061173744, Duga ulica 108 ,32100 Vinkovci</item>
      <item>Zdravko Bačić, OIB 68007566724, Duga Ulica 108,32100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58061173744</item>
      <item>, OIB 68007566724</item>
    </izvorni_sadrzaj>
    <derivirana_varijabla naziv="DomainObject.Predmet.SudioniciListNazivOIB_1">
      <item>, OIB 85821130368</item>
      <item>, OIB 58061173744</item>
      <item>, OIB 68007566724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2827</properties:Characters>
  <properties:Lines>96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2017-11-21T09:11:00Z</dcterms:created>
  <dc:creator>..</dc:creator>
  <cp:lastModifiedBy>Maja Kocijan</cp:lastModifiedBy>
  <cp:lastPrinted>2017-11-21T09:18:00Z</cp:lastPrinted>
  <dcterms:modified xmlns:xsi="http://www.w3.org/2001/XMLSchema-instance" xsi:type="dcterms:W3CDTF">2017-11-21T09:23:00Z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