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9a73" w14:paraId="b489a73" w:rsidRDefault="00AE649C" w:rsidP="00FA5B5E" w:rsidR="00AE649C" w:rsidRPr="00B76F3C">
      <w:pPr>
        <w:pStyle w:val="Naslov3"/>
        <w15:collapsed w:val="false"/>
      </w:pPr>
    </w:p>
    <w:p w:rsidRDefault="00F65A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65A44" w:rsidP="00F65A44" w:rsidR="00F65A44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St-589/2016-4.</w:t>
      </w: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F65A44" w:rsidP="00F65A44" w:rsidR="00F65A44">
      <w:pPr>
        <w:jc w:val="both"/>
        <w:rPr>
          <w:rFonts w:cs="Arial" w:hAnsi="Arial" w:ascii="Arial"/>
          <w:b/>
        </w:rPr>
      </w:pPr>
    </w:p>
    <w:p w:rsidRDefault="00F65A44" w:rsidP="00F65A44" w:rsidR="00F65A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F65A44" w:rsidP="00F65A44" w:rsidR="00F65A44">
      <w:pPr>
        <w:jc w:val="center"/>
        <w:rPr>
          <w:rFonts w:cs="Arial" w:hAnsi="Arial" w:ascii="Arial"/>
          <w:b/>
        </w:rPr>
      </w:pPr>
    </w:p>
    <w:p w:rsidRDefault="00F65A44" w:rsidP="00F65A44" w:rsidR="00F65A4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STUPAR INSTALACIJE d.o.o. za graditeljstvo i trgovinu iz Zagreba, Harambašićeva 15, MBS 080801517, OIB 90415598889, dana 09. rujna 2016. godine  </w:t>
      </w: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F65A44" w:rsidP="00F65A44" w:rsidR="00F65A4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STUPAR INSTALACIJE d.o.o. za graditeljstvo i trgovinu iz Zagreba, Harambašićeva 15, MBS 080801517, OIB 90415598889.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STUPAR INSTALACIJE d.o.o. za graditeljstvo i trgovinu iz Zagreba, Harambašićeva 15, MBS 080801517, OIB 90415598889.</w:t>
      </w:r>
    </w:p>
    <w:p w:rsidRDefault="00F65A44" w:rsidP="00F65A44" w:rsidR="00F65A4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13,30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F65A44" w:rsidP="00F65A44" w:rsidR="00F65A44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F65A44" w:rsidP="00F65A44" w:rsidR="00F65A44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F65A44" w:rsidP="00F65A44" w:rsidR="00F65A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St-589/2016-2,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65A44" w:rsidP="00F65A44" w:rsidR="00F65A44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65A44" w:rsidP="00F65A44" w:rsidR="00F65A44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F65A44" w:rsidP="00F65A44" w:rsidR="00F65A4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F65A44" w:rsidP="00F65A44" w:rsidR="00F65A44">
      <w:pPr>
        <w:rPr>
          <w:rFonts w:cs="Arial" w:hAnsi="Arial" w:ascii="Arial"/>
          <w:b/>
        </w:rPr>
      </w:pPr>
    </w:p>
    <w:p w:rsidRDefault="00F65A44" w:rsidP="00F65A44" w:rsidR="00F65A44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F65A44" w:rsidP="00F65A44" w:rsidR="00F65A44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F65A44" w:rsidP="00F65A44" w:rsidR="00F65A44">
      <w:pPr>
        <w:ind w:firstLine="4111"/>
        <w:jc w:val="both"/>
        <w:rPr>
          <w:rFonts w:cs="Arial" w:hAnsi="Arial" w:ascii="Arial"/>
        </w:rPr>
      </w:pP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F65A44" w:rsidP="00F65A44" w:rsidR="00F65A44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65A44" w:rsidP="00F65A44" w:rsidR="00F65A4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F65A44" w:rsidP="00F65A44" w:rsidR="00F65A4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F65A44" w:rsidP="00F65A44" w:rsidR="00F65A44">
      <w:pPr>
        <w:rPr>
          <w:rFonts w:cs="Arial" w:hAnsi="Arial" w:ascii="Arial"/>
        </w:rPr>
      </w:pPr>
    </w:p>
    <w:p w:rsidRDefault="00F65A44" w:rsidP="00F65A44" w:rsidR="00F65A44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A44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093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St-589/2016-4</izvorni_sadrzaj>
    <derivirana_varijabla naziv="DomainObject.Oznaka_1">St-589/2016-4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STUPAR INSTALACIJE d.o.o. zastupanog po punomoćniku Zoran Stupar</izvorni_sadrzaj>
    <derivirana_varijabla naziv="DomainObject.Predmet.ProtustrankaFormated_1">  STUPAR INSTALACIJE d.o.o. zastupanog po punomoćniku Zoran Stupar</derivirana_varijabla>
  </DomainObject.Predmet.ProtustrankaFormated>
  <DomainObject.Predmet.ProtustrankaFormatedOIB>
    <izvorni_sadrzaj>  STUPAR INSTALACIJE d.o.o., OIB 90415598889 zastupanog po punomoćniku Zoran Stupar</izvorni_sadrzaj>
    <derivirana_varijabla naziv="DomainObject.Predmet.ProtustrankaFormatedOIB_1">  STUPAR INSTALACIJE d.o.o., OIB 90415598889 zastupanog po punomoćniku Zoran Stupar</derivirana_varijabla>
  </DomainObject.Predmet.ProtustrankaFormatedOIB>
  <DomainObject.Predmet.ProtustrankaFormatedWithAdress>
    <izvorni_sadrzaj> STUPAR INSTALACIJE d.o.o., Harambašićeva 15, 10000 Zagreb zastupanog po punomoćniku Zoran Stupar</izvorni_sadrzaj>
    <derivirana_varijabla naziv="DomainObject.Predmet.ProtustrankaFormatedWithAdress_1"> STUPAR INSTALACIJE d.o.o., Harambašićeva 15, 10000 Zagreb zastupanog po punomoćniku Zoran Stupar</derivirana_varijabla>
  </DomainObject.Predmet.ProtustrankaFormatedWithAdress>
  <DomainObject.Predmet.ProtustrankaFormatedWithAdressOIB>
    <izvorni_sadrzaj> STUPAR INSTALACIJE d.o.o., OIB 90415598889, Harambašićeva 15, 10000 Zagreb zastupanog po punomoćniku Zoran Stupar</izvorni_sadrzaj>
    <derivirana_varijabla naziv="DomainObject.Predmet.ProtustrankaFormatedWithAdressOIB_1"> STUPAR INSTALACIJE d.o.o., OIB 90415598889, Harambašićeva 15, 10000 Zagreb zastupanog po punomoćniku Zoran Stupar</derivirana_varijabla>
  </DomainObject.Predmet.ProtustrankaFormatedWithAdressOIB>
  <DomainObject.Predmet.ProtustrankaWithAdress>
    <izvorni_sadrzaj>STUPAR INSTALACIJE d.o.o. Harambašićeva 15, 10000 Zagreb</izvorni_sadrzaj>
    <derivirana_varijabla naziv="DomainObject.Predmet.ProtustrankaWithAdress_1">STUPAR INSTALACIJE d.o.o. Harambašićeva 15, 10000 Zagreb</derivirana_varijabla>
  </DomainObject.Predmet.ProtustrankaWithAdress>
  <DomainObject.Predmet.ProtustrankaWithAdressOIB>
    <izvorni_sadrzaj>STUPAR INSTALACIJE d.o.o., OIB 90415598889, Harambašićeva 15, 10000 Zagreb</izvorni_sadrzaj>
    <derivirana_varijabla naziv="DomainObject.Predmet.ProtustrankaWithAdressOIB_1">STUPAR INSTALACIJE d.o.o., OIB 90415598889, Harambašićeva 15, 10000 Zagreb</derivirana_varijabla>
  </DomainObject.Predmet.ProtustrankaWithAdressOIB>
  <DomainObject.Predmet.ProtustrankaNazivFormated>
    <izvorni_sadrzaj>STUPAR INSTALACIJE d.o.o.</izvorni_sadrzaj>
    <derivirana_varijabla naziv="DomainObject.Predmet.ProtustrankaNazivFormated_1">STUPAR INSTALACIJE d.o.o.</derivirana_varijabla>
  </DomainObject.Predmet.ProtustrankaNazivFormated>
  <DomainObject.Predmet.ProtustrankaNazivFormatedOIB>
    <izvorni_sadrzaj>STUPAR INSTALACIJE d.o.o., OIB 90415598889</izvorni_sadrzaj>
    <derivirana_varijabla naziv="DomainObject.Predmet.ProtustrankaNazivFormatedOIB_1">STUPAR INSTALACIJE d.o.o., OIB 90415598889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STUPAR INSTALACIJE d.o.o. zastupanog po punomoćniku Zoran Stupar</item>
    </izvorni_sadrzaj>
    <derivirana_varijabla naziv="DomainObject.Predmet.ProtuStrankaListFormated_1">
      <item>STUPAR INSTALACIJE d.o.o. zastupanog po punomoćniku Zoran Stupar</item>
    </derivirana_varijabla>
  </DomainObject.Predmet.ProtuStrankaListFormated>
  <DomainObject.Predmet.ProtuStrankaListFormatedOIB>
    <izvorni_sadrzaj>
      <item>STUPAR INSTALACIJE d.o.o., OIB 90415598889 zastupanog po punomoćniku Zoran Stupar</item>
    </izvorni_sadrzaj>
    <derivirana_varijabla naziv="DomainObject.Predmet.ProtuStrankaListFormatedOIB_1">
      <item>STUPAR INSTALACIJE d.o.o., OIB 90415598889 zastupanog po punomoćniku Zoran Stupar</item>
    </derivirana_varijabla>
  </DomainObject.Predmet.ProtuStrankaListFormatedOIB>
  <DomainObject.Predmet.ProtuStrankaListFormatedWithAdress>
    <izvorni_sadrzaj>
      <item>STUPAR INSTALACIJE d.o.o., Harambašićeva 15, 10000 Zagreb zastupanog po punomoćniku Zoran Stupar</item>
    </izvorni_sadrzaj>
    <derivirana_varijabla naziv="DomainObject.Predmet.ProtuStrankaListFormatedWithAdress_1">
      <item>STUPAR INSTALACIJE d.o.o., Harambašićeva 15, 10000 Zagreb zastupanog po punomoćniku Zoran Stupar</item>
    </derivirana_varijabla>
  </DomainObject.Predmet.ProtuStrankaListFormatedWithAdress>
  <DomainObject.Predmet.ProtuStrankaListFormatedWithAdressOIB>
    <izvorni_sadrzaj>
      <item>STUPAR INSTALACIJE d.o.o., OIB 90415598889, Harambašićeva 15, 10000 Zagreb zastupanog po punomoćniku Zoran Stupar</item>
    </izvorni_sadrzaj>
    <derivirana_varijabla naziv="DomainObject.Predmet.ProtuStrankaListFormatedWithAdressOIB_1">
      <item>STUPAR INSTALACIJE d.o.o., OIB 90415598889, Harambašićeva 15, 10000 Zagreb zastupanog po punomoćniku Zoran Stupar</item>
    </derivirana_varijabla>
  </DomainObject.Predmet.ProtuStrankaListFormatedWithAdressOIB>
  <DomainObject.Predmet.ProtuStrankaListNazivFormated>
    <izvorni_sadrzaj>
      <item>STUPAR INSTALACIJE d.o.o.</item>
    </izvorni_sadrzaj>
    <derivirana_varijabla naziv="DomainObject.Predmet.ProtuStrankaListNazivFormated_1">
      <item>STUPAR INSTALACIJE d.o.o.</item>
    </derivirana_varijabla>
  </DomainObject.Predmet.ProtuStrankaListNazivFormated>
  <DomainObject.Predmet.ProtuStrankaListNazivFormatedOIB>
    <izvorni_sadrzaj>
      <item>STUPAR INSTALACIJE d.o.o., OIB 90415598889</item>
    </izvorni_sadrzaj>
    <derivirana_varijabla naziv="DomainObject.Predmet.ProtuStrankaListNazivFormatedOIB_1">
      <item>STUPAR INSTALACIJE d.o.o., OIB 90415598889</item>
    </derivirana_varijabla>
  </DomainObject.Predmet.ProtuStrankaListNazivFormatedOIB>
  <DomainObject.Predmet.OstaliListFormated>
    <izvorni_sadrzaj>
      <item>Zoran Stupar punomoćnik sudionika u postupku STUPAR INSTALACIJE d.o.o.</item>
    </izvorni_sadrzaj>
    <derivirana_varijabla naziv="DomainObject.Predmet.OstaliListFormated_1">
      <item>Zoran Stupar punomoćnik sudionika u postupku STUPAR INSTALACIJE d.o.o.</item>
    </derivirana_varijabla>
  </DomainObject.Predmet.OstaliListFormated>
  <DomainObject.Predmet.OstaliListFormatedOIB>
    <izvorni_sadrzaj>
      <item>Zoran Stupar, OIB 53664863790 punomoćnik sudionika u postupku STUPAR INSTALACIJE d.o.o.</item>
    </izvorni_sadrzaj>
    <derivirana_varijabla naziv="DomainObject.Predmet.OstaliListFormatedOIB_1">
      <item>Zoran Stupar, OIB 53664863790 punomoćnik sudionika u postupku STUPAR INSTALACIJE d.o.o.</item>
    </derivirana_varijabla>
  </DomainObject.Predmet.OstaliListFormatedOIB>
  <DomainObject.Predmet.OstaliListFormatedWithAdress>
    <izvorni_sadrzaj>
      <item>Zoran Stupar, Dugoratska 13A, 10000 Zagreb punomoćnik sudionika u postupku STUPAR INSTALACIJE d.o.o.</item>
    </izvorni_sadrzaj>
    <derivirana_varijabla naziv="DomainObject.Predmet.OstaliListFormatedWithAdress_1">
      <item>Zoran Stupar, Dugoratska 13A, 10000 Zagreb punomoćnik sudionika u postupku STUPAR INSTALACIJE d.o.o.</item>
    </derivirana_varijabla>
  </DomainObject.Predmet.OstaliListFormatedWithAdress>
  <DomainObject.Predmet.OstaliListFormatedWithAdressOIB>
    <izvorni_sadrzaj>
      <item>Zoran Stupar, OIB 53664863790, Dugoratska 13A, 10000 Zagreb punomoćnik sudionika u postupku STUPAR INSTALACIJE d.o.o.</item>
    </izvorni_sadrzaj>
    <derivirana_varijabla naziv="DomainObject.Predmet.OstaliListFormatedWithAdressOIB_1">
      <item>Zoran Stupar, OIB 53664863790, Dugoratska 13A, 10000 Zagreb punomoćnik sudionika u postupku STUPAR INSTALACIJE d.o.o.</item>
    </derivirana_varijabla>
  </DomainObject.Predmet.OstaliListFormatedWithAdressOIB>
  <DomainObject.Predmet.OstaliListNazivFormated>
    <izvorni_sadrzaj>
      <item>Zoran Stupar</item>
    </izvorni_sadrzaj>
    <derivirana_varijabla naziv="DomainObject.Predmet.OstaliListNazivFormated_1">
      <item>Zoran Stupar</item>
    </derivirana_varijabla>
  </DomainObject.Predmet.OstaliListNazivFormated>
  <DomainObject.Predmet.OstaliListNazivFormatedOIB>
    <izvorni_sadrzaj>
      <item>Zoran Stupar, OIB 53664863790</item>
    </izvorni_sadrzaj>
    <derivirana_varijabla naziv="DomainObject.Predmet.OstaliListNazivFormatedOIB_1">
      <item>Zoran Stupar, OIB 53664863790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St-589/2016-4</izvorni_sadrzaj>
    <derivirana_varijabla naziv="DomainObject.PoslovniBrojDokumenta_1">St-589/2016-4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STUPAR INSTALACIJE d.o.o.</izvorni_sadrzaj>
    <derivirana_varijabla naziv="DomainObject.Predmet.ProtustrankaIDrugi_1">STUPAR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STUPAR INSTALACIJE d.o.o., OIB 90415598889, Harambašićeva 15, 10000 Zagreb</izvorni_sadrzaj>
    <derivirana_varijabla naziv="DomainObject.Predmet.ProtustrankaIDrugiAdressOIB_1">STUPAR INSTALACIJE d.o.o., OIB 90415598889, Harambašićeva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STUPAR INSTALACIJE d.o.o.</item>
      <item>FINA Regionalni centar Zagreb</item>
      <item>Zoran Stupar</item>
    </izvorni_sadrzaj>
    <derivirana_varijabla naziv="DomainObject.Predmet.SudioniciListNaziv_1">
      <item>STUPAR INSTALACIJE d.o.o.</item>
      <item>FINA Regionalni centar Zagreb</item>
      <item>Zoran Stupar</item>
    </derivirana_varijabla>
  </DomainObject.Predmet.SudioniciListNaziv>
  <DomainObject.Predmet.SudioniciListAdressOIB>
    <izvorni_sadrzaj>
      <item>STUPAR INSTALACIJE d.o.o., OIB 90415598889, Harambašićeva 15,10000 Zagreb</item>
      <item>FINA Regionalni centar Zagreb, OIB 85821130368, Trg svibanjskih žrtava 1995. 1,10000 Zagreb</item>
      <item>Zoran Stupar, OIB 53664863790, Dugoratska 13A,10000 Zagreb</item>
    </izvorni_sadrzaj>
    <derivirana_varijabla naziv="DomainObject.Predmet.SudioniciListAdressOIB_1">
      <item>STUPAR INSTALACIJE d.o.o., OIB 90415598889, Harambašićeva 15,10000 Zagreb</item>
      <item>FINA Regionalni centar Zagreb, OIB 85821130368, Trg svibanjskih žrtava 1995. 1,10000 Zagreb</item>
      <item>Zoran Stupar, OIB 53664863790, Dugoratska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99448-6984-4161-82EB-FBA21283D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3826</properties:Characters>
  <properties:Lines>97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