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88e2" w14:paraId="64488e2" w:rsidRDefault="00C70567" w:rsidP="001940FB" w:rsidR="00C7056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C70567" w:rsidR="00BB396C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D7A4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C70567" w:rsidP="00AA6BCF" w:rsidR="00C70567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ED7A45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70567" w:rsidP="00AA6BCF" w:rsidR="00C7056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70567" w:rsidP="00C70567" w:rsidR="00C7056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70567" w:rsidP="00C70567" w:rsidR="00C7056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7056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7056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</w:t>
      </w:r>
      <w:r>
        <w:rPr>
          <w:rFonts w:cs="Calibri" w:eastAsia="Calibri" w:hAnsi="Calibri" w:ascii="Calibri"/>
          <w:bCs/>
          <w:lang w:val="hr-HR"/>
        </w:rPr>
        <w:t xml:space="preserve">u 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E4B78">
        <w:rPr>
          <w:rFonts w:cs="Calibri" w:eastAsia="Arial Unicode MS" w:hAnsi="Calibri" w:ascii="Calibri"/>
          <w:kern w:val="1"/>
          <w:lang w:eastAsia="ar-SA" w:val="hr-HR"/>
        </w:rPr>
        <w:t>ZORAN GRGANTOV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7056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3E4B78" w:rsidRPr="003E4B78">
        <w:rPr>
          <w:rFonts w:cs="Calibri" w:hAnsi="Calibri" w:ascii="Calibri"/>
        </w:rPr>
        <w:t>311.608,95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E4B78" w:rsidRPr="003E4B78">
        <w:rPr>
          <w:rFonts w:cs="Calibri" w:hAnsi="Calibri" w:ascii="Calibri"/>
        </w:rPr>
        <w:t xml:space="preserve">286.008,95 </w:t>
      </w:r>
      <w:r w:rsidR="00574F98" w:rsidRPr="00574F98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E4B78">
        <w:rPr>
          <w:rFonts w:cs="Calibri" w:hAnsi="Calibri" w:ascii="Calibri"/>
        </w:rPr>
        <w:t>25.60</w:t>
      </w:r>
      <w:r w:rsidR="00574F98" w:rsidRPr="00574F98">
        <w:rPr>
          <w:rFonts w:cs="Calibri" w:hAnsi="Calibri" w:ascii="Calibri"/>
        </w:rPr>
        <w:t>0,00 kn</w:t>
      </w:r>
      <w:r w:rsidR="00574F9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C7056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7056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70567" w:rsidRPr="00C7056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7056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318C2" w:rsidP="00AA6BCF" w:rsidR="001318C2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70567" w:rsidP="00AA6BCF" w:rsidR="00C70567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3E4B78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ZORAN GRGANTOV</w:t>
            </w:r>
            <w:r w:rsidR="00574F98">
              <w:rPr>
                <w:rFonts w:cs="Calibri"/>
              </w:rPr>
              <w:t xml:space="preserve">, </w:t>
            </w:r>
            <w:r w:rsidR="00574F98" w:rsidRPr="00574F98">
              <w:rPr>
                <w:rFonts w:cs="Calibri"/>
              </w:rPr>
              <w:t xml:space="preserve"> </w:t>
            </w:r>
            <w:r w:rsidRPr="003E4B78">
              <w:rPr>
                <w:rFonts w:cs="Calibri" w:hAnsi="Calibri" w:ascii="Calibri"/>
              </w:rPr>
              <w:t>Bana Jelačića 14a Kaštel Stari</w:t>
            </w:r>
            <w:r w:rsidR="00574F98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3E4B78">
              <w:rPr>
                <w:rFonts w:cs="Calibri" w:hAnsi="Calibri" w:ascii="Calibri"/>
              </w:rPr>
              <w:t>64662856789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E4B78" w:rsidP="00574F9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E4B7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E4B7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E4B78">
              <w:rPr>
                <w:rFonts w:cs="Calibri" w:hAnsi="Calibri" w:ascii="Calibri"/>
              </w:rPr>
              <w:t>311.608,95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3E4B7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E4B78">
              <w:rPr>
                <w:rFonts w:cs="Calibri" w:hAnsi="Calibri" w:ascii="Calibri"/>
              </w:rPr>
              <w:t>286.008,95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3E4B78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25.600</w:t>
            </w:r>
            <w:r w:rsidR="00574F98" w:rsidRPr="00574F98">
              <w:rPr>
                <w:rFonts w:cs="Calibri" w:hAnsi="Calibri" w:ascii="Calibri"/>
              </w:rPr>
              <w:t>,00 kn</w:t>
            </w:r>
          </w:p>
        </w:tc>
      </w:tr>
    </w:tbl>
    <w:p w:rsidRDefault="00C70567" w:rsidP="00C70567" w:rsidR="00C7056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F0CC9" w:rsidP="00C70567" w:rsidR="007F0CC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618DC" w:rsidP="0081048F" w:rsidR="0081048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48F" w:rsidP="0081048F" w:rsidR="0081048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1048F" w:rsidP="0081048F" w:rsidR="0081048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1048F" w:rsidP="0081048F" w:rsidR="0081048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1048F" w:rsidP="0081048F" w:rsidR="0081048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F0CC9" w:rsidP="007F0CC9" w:rsidR="007F0CC9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4B9" w:rsidR="007D74B9">
      <w:pPr>
        <w:spacing w:after="0"/>
      </w:pPr>
      <w:r>
        <w:separator/>
      </w:r>
    </w:p>
  </w:endnote>
  <w:endnote w:id="0" w:type="continuationSeparator">
    <w:p w:rsidRDefault="007D74B9" w:rsidR="007D74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F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4B9" w:rsidR="007D74B9">
      <w:pPr>
        <w:spacing w:after="0"/>
      </w:pPr>
      <w:r>
        <w:separator/>
      </w:r>
    </w:p>
  </w:footnote>
  <w:footnote w:id="0" w:type="continuationSeparator">
    <w:p w:rsidRDefault="007D74B9" w:rsidR="007D74B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F3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CD63E1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BA0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2BDA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5B99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2614D"/>
    <w:rsid w:val="001318C2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8F9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1F6E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4B78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18DC"/>
    <w:rsid w:val="0046352D"/>
    <w:rsid w:val="004648E0"/>
    <w:rsid w:val="004656E7"/>
    <w:rsid w:val="00472FCB"/>
    <w:rsid w:val="0048690C"/>
    <w:rsid w:val="00492DFC"/>
    <w:rsid w:val="00495BE1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4A95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E72BC"/>
    <w:rsid w:val="006F15B5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D74B9"/>
    <w:rsid w:val="007E0AF0"/>
    <w:rsid w:val="007E2BAF"/>
    <w:rsid w:val="007E404E"/>
    <w:rsid w:val="007E46F7"/>
    <w:rsid w:val="007E4C31"/>
    <w:rsid w:val="007F0CC9"/>
    <w:rsid w:val="007F5BF3"/>
    <w:rsid w:val="007F78D2"/>
    <w:rsid w:val="00802B76"/>
    <w:rsid w:val="008049A6"/>
    <w:rsid w:val="0080786E"/>
    <w:rsid w:val="008103AF"/>
    <w:rsid w:val="0081048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3F39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0567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4E0E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D7A45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013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3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F3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F3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F3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F3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3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F3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F3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F3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F3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1449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St-651/2017-348 / Podnesak - Podnesak (-348.docx)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