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09c7" w14:paraId="66209c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 xml:space="preserve">               6. St-1255/2016-3.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>U  I M E   R E P U B L I K E   H R V A T S K E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>R J E Š E N J E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2D7740">
        <w:rPr>
          <w:rFonts w:cs="Times New Roman" w:eastAsia="Times New Roman"/>
          <w:lang w:eastAsia="hr-HR"/>
        </w:rPr>
        <w:t>Rajnoviću</w:t>
      </w:r>
      <w:proofErr w:type="spellEnd"/>
      <w:r w:rsidRPr="002D7740">
        <w:rPr>
          <w:rFonts w:cs="Times New Roman" w:eastAsia="Times New Roman"/>
          <w:lang w:eastAsia="hr-HR"/>
        </w:rPr>
        <w:t xml:space="preserve">, u skraćenom stečajnom postupku nad dužnikom JADRANSKO KAJAK SPORTSKO RIBOLOVNO DRUŠTVO NA MORU, Zagreb, Poljana Zvonimira Dražića 1, </w:t>
      </w:r>
      <w:r w:rsidRPr="002D7740">
        <w:rPr>
          <w:rFonts w:cs="Times New Roman" w:eastAsia="Times New Roman"/>
          <w:szCs w:val="20"/>
          <w:lang w:eastAsia="hr-HR"/>
        </w:rPr>
        <w:t>registarski broj: 21010444, OIB: 91771951907, 18. listopada 2016.</w:t>
      </w:r>
      <w:r w:rsidRPr="002D7740">
        <w:rPr>
          <w:rFonts w:cs="Times New Roman" w:eastAsia="Times New Roman"/>
          <w:lang w:eastAsia="hr-HR"/>
        </w:rPr>
        <w:t xml:space="preserve"> 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>r i j e š i o   j e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7740">
        <w:rPr>
          <w:rFonts w:cs="Times New Roman" w:eastAsia="Times New Roman"/>
          <w:lang w:eastAsia="hr-HR"/>
        </w:rPr>
        <w:t xml:space="preserve">I. Otvara se skraćeni stečajni postupak nad dužnikom JADRANSKO KAJAK SPORTSKO RIBOLOVNO DRUŠTVO NA MORU, Zagreb, Poljana Zvonimira Dražića 1, </w:t>
      </w:r>
      <w:r w:rsidRPr="002D7740">
        <w:rPr>
          <w:rFonts w:cs="Times New Roman" w:eastAsia="Times New Roman"/>
          <w:szCs w:val="20"/>
          <w:lang w:eastAsia="hr-HR"/>
        </w:rPr>
        <w:t>registarski broj: 21010444, OIB: 91771951907.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 xml:space="preserve">II. Za stečajnog upravitelja imenuje se NADA RELJIĆ, Slavonski Brod, Naselje A. Hebranga 7/9, OIB: 63776354688. 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D7740">
        <w:rPr>
          <w:rFonts w:cs="Times New Roman" w:eastAsia="Times New Roman"/>
          <w:lang w:eastAsia="hr-HR"/>
        </w:rPr>
        <w:t xml:space="preserve">III. Zaključuje se skraćeni stečajni postupak nad dužnikom JADRANSKO KAJAK SPORTSKO RIBOLOVNO DRUŠTVO NA MORU, Zagreb, Poljana Zvonimira Dražića 1, </w:t>
      </w:r>
      <w:r w:rsidRPr="002D7740">
        <w:rPr>
          <w:rFonts w:cs="Times New Roman" w:eastAsia="Times New Roman"/>
          <w:szCs w:val="20"/>
          <w:lang w:eastAsia="hr-HR"/>
        </w:rPr>
        <w:t>registarski broj: 21010444, OIB: 91771951907.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Calibri"/>
        </w:rPr>
        <w:t>IV. Skraćeni s</w:t>
      </w:r>
      <w:r w:rsidRPr="002D7740">
        <w:rPr>
          <w:rFonts w:cs="Times New Roman" w:eastAsia="Times New Roman"/>
          <w:lang w:eastAsia="hr-HR"/>
        </w:rPr>
        <w:t>tečajni postupak je otvoren i zaključen s danom 18. listopada 2016. u 14,45 sati, kada je ovo rješenje objavljeno na e-oglasnoj ploči ovoga suda.</w:t>
      </w:r>
    </w:p>
    <w:p w:rsidRDefault="002D7740" w:rsidP="002D7740" w:rsidR="002D7740" w:rsidRPr="002D7740">
      <w:pPr>
        <w:spacing w:after="0"/>
        <w:ind w:firstLine="851"/>
        <w:jc w:val="both"/>
        <w:rPr>
          <w:rFonts w:cs="Times New Roman" w:eastAsia="Calibri"/>
        </w:rPr>
      </w:pPr>
    </w:p>
    <w:p w:rsidRDefault="002D7740" w:rsidP="002D7740" w:rsidR="002D7740" w:rsidRPr="002D7740">
      <w:pPr>
        <w:spacing w:after="0"/>
        <w:ind w:firstLine="851"/>
        <w:jc w:val="both"/>
        <w:rPr>
          <w:rFonts w:cs="Times New Roman" w:eastAsia="Calibri"/>
        </w:rPr>
      </w:pPr>
      <w:r w:rsidRPr="002D7740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>Obrazloženje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St-1255/2016-2., koji je objavljen na mrežnoj stranici e-oglasna ploča Trgovačkog suda u Bjelovaru 13.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spacing w:after="0"/>
        <w:ind w:firstLine="851"/>
        <w:jc w:val="both"/>
        <w:rPr>
          <w:rFonts w:cs="Times New Roman" w:eastAsia="Calibri"/>
        </w:rPr>
      </w:pPr>
      <w:r w:rsidRPr="002D774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D7740" w:rsidP="002D7740" w:rsidR="002D7740" w:rsidRPr="002D7740">
      <w:pPr>
        <w:spacing w:after="0"/>
        <w:ind w:firstLine="851"/>
        <w:jc w:val="both"/>
        <w:rPr>
          <w:rFonts w:cs="Times New Roman" w:eastAsia="Calibri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>U Bjelovaru 18. listopada 2016.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>VIŠI SUDSKI SAVJETNIK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2D7740">
        <w:rPr>
          <w:rFonts w:cs="Times New Roman" w:eastAsia="Times New Roman"/>
          <w:lang w:eastAsia="hr-HR"/>
        </w:rPr>
        <w:tab/>
      </w:r>
      <w:r w:rsidRPr="002D7740">
        <w:rPr>
          <w:rFonts w:cs="Times New Roman" w:eastAsia="Times New Roman"/>
          <w:lang w:eastAsia="hr-HR"/>
        </w:rPr>
        <w:tab/>
        <w:t xml:space="preserve">         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7740" w:rsidP="002D7740" w:rsid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2D7740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2D7740">
        <w:rPr>
          <w:rFonts w:cs="Times New Roman" w:eastAsia="Times New Roman"/>
          <w:lang w:eastAsia="hr-HR"/>
        </w:rPr>
        <w:t>.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 xml:space="preserve">             - osobama ovlaštenim za zastupanje-putem pošte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  <w:r w:rsidRPr="002D7740">
        <w:rPr>
          <w:rFonts w:cs="Times New Roman" w:eastAsia="Times New Roman"/>
          <w:lang w:eastAsia="hr-HR"/>
        </w:rPr>
        <w:tab/>
        <w:t xml:space="preserve"> 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>II. Kal. pravomoćnost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D7740">
        <w:rPr>
          <w:rFonts w:cs="Times New Roman" w:eastAsia="Times New Roman"/>
          <w:lang w:eastAsia="hr-HR"/>
        </w:rPr>
        <w:t>Bjelovar, 18.10.2016.</w:t>
      </w:r>
    </w:p>
    <w:p w:rsidRDefault="002D7740" w:rsidP="002D7740" w:rsidR="002D7740" w:rsidRPr="002D77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740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1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St-1255/2016-3</izvorni_sadrzaj>
    <derivirana_varijabla naziv="DomainObject.Oznaka_1">St-1255/2016-3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St-1255/2016</izvorni_sadrzaj>
    <derivirana_varijabla naziv="DomainObject.Predmet.OznakaBroj_1">St-1255/2016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JADRANSKO KAJAK SPORTSKO RIBOLOVNO DRUŠTVO NA MORU</izvorni_sadrzaj>
    <derivirana_varijabla naziv="DomainObject.Predmet.ProtustrankaFormated_1">  JADRANSKO KAJAK SPORTSKO RIBOLOVNO DRUŠTVO NA MORU</derivirana_varijabla>
  </DomainObject.Predmet.ProtustrankaFormated>
  <DomainObject.Predmet.ProtustrankaFormatedOIB>
    <izvorni_sadrzaj>  JADRANSKO KAJAK SPORTSKO RIBOLOVNO DRUŠTVO NA MORU, OIB 91771951907</izvorni_sadrzaj>
    <derivirana_varijabla naziv="DomainObject.Predmet.ProtustrankaFormatedOIB_1">  JADRANSKO KAJAK SPORTSKO RIBOLOVNO DRUŠTVO NA MORU, OIB 91771951907</derivirana_varijabla>
  </DomainObject.Predmet.ProtustrankaFormatedOIB>
  <DomainObject.Predmet.ProtustrankaFormatedWithAdress>
    <izvorni_sadrzaj> JADRANSKO KAJAK SPORTSKO RIBOLOVNO DRUŠTVO NA MORU, Poljana Zvonimira Dražića 1, 10000 Zagreb</izvorni_sadrzaj>
    <derivirana_varijabla naziv="DomainObject.Predmet.ProtustrankaFormatedWithAdress_1"> JADRANSKO KAJAK SPORTSKO RIBOLOVNO DRUŠTVO NA MORU, Poljana Zvonimira Dražića 1, 10000 Zagreb</derivirana_varijabla>
  </DomainObject.Predmet.ProtustrankaFormatedWithAdress>
  <DomainObject.Predmet.ProtustrankaFormatedWithAdressOIB>
    <izvorni_sadrzaj> JADRANSKO KAJAK SPORTSKO RIBOLOVNO DRUŠTVO NA MORU, OIB 91771951907, Poljana Zvonimira Dražića 1, 10000 Zagreb</izvorni_sadrzaj>
    <derivirana_varijabla naziv="DomainObject.Predmet.ProtustrankaFormatedWithAdressOIB_1"> JADRANSKO KAJAK SPORTSKO RIBOLOVNO DRUŠTVO NA MORU, OIB 91771951907, Poljana Zvonimira Dražića 1, 10000 Zagreb</derivirana_varijabla>
  </DomainObject.Predmet.ProtustrankaFormatedWithAdressOIB>
  <DomainObject.Predmet.ProtustrankaWithAdress>
    <izvorni_sadrzaj>JADRANSKO KAJAK SPORTSKO RIBOLOVNO DRUŠTVO NA MORU Poljana Zvonimira Dražića 1, 10000 Zagreb</izvorni_sadrzaj>
    <derivirana_varijabla naziv="DomainObject.Predmet.ProtustrankaWithAdress_1">JADRANSKO KAJAK SPORTSKO RIBOLOVNO DRUŠTVO NA MORU Poljana Zvonimira Dražića 1, 10000 Zagreb</derivirana_varijabla>
  </DomainObject.Predmet.ProtustrankaWithAdress>
  <DomainObject.Predmet.ProtustrankaWithAdressOIB>
    <izvorni_sadrzaj>JADRANSKO KAJAK SPORTSKO RIBOLOVNO DRUŠTVO NA MORU, OIB 91771951907, Poljana Zvonimira Dražića 1, 10000 Zagreb</izvorni_sadrzaj>
    <derivirana_varijabla naziv="DomainObject.Predmet.ProtustrankaWithAdressOIB_1">JADRANSKO KAJAK SPORTSKO RIBOLOVNO DRUŠTVO NA MORU, OIB 91771951907, Poljana Zvonimira Dražića 1, 10000 Zagreb</derivirana_varijabla>
  </DomainObject.Predmet.ProtustrankaWithAdressOIB>
  <DomainObject.Predmet.ProtustrankaNazivFormated>
    <izvorni_sadrzaj>JADRANSKO KAJAK SPORTSKO RIBOLOVNO DRUŠTVO NA MORU</izvorni_sadrzaj>
    <derivirana_varijabla naziv="DomainObject.Predmet.ProtustrankaNazivFormated_1">JADRANSKO KAJAK SPORTSKO RIBOLOVNO DRUŠTVO NA MORU</derivirana_varijabla>
  </DomainObject.Predmet.ProtustrankaNazivFormated>
  <DomainObject.Predmet.ProtustrankaNazivFormatedOIB>
    <izvorni_sadrzaj>JADRANSKO KAJAK SPORTSKO RIBOLOVNO DRUŠTVO NA MORU, OIB 91771951907</izvorni_sadrzaj>
    <derivirana_varijabla naziv="DomainObject.Predmet.ProtustrankaNazivFormatedOIB_1">JADRANSKO KAJAK SPORTSKO RIBOLOVNO DRUŠTVO NA MORU, OIB 91771951907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JADRANSKO KAJAK SPORTSKO RIBOLOVNO DRUŠTVO NA MORU</item>
    </izvorni_sadrzaj>
    <derivirana_varijabla naziv="DomainObject.Predmet.ProtuStrankaListFormated_1">
      <item>JADRANSKO KAJAK SPORTSKO RIBOLOVNO DRUŠTVO NA MORU</item>
    </derivirana_varijabla>
  </DomainObject.Predmet.ProtuStrankaListFormated>
  <DomainObject.Predmet.ProtuStrankaListFormatedOIB>
    <izvorni_sadrzaj>
      <item>JADRANSKO KAJAK SPORTSKO RIBOLOVNO DRUŠTVO NA MORU, OIB 91771951907</item>
    </izvorni_sadrzaj>
    <derivirana_varijabla naziv="DomainObject.Predmet.ProtuStrankaListFormatedOIB_1">
      <item>JADRANSKO KAJAK SPORTSKO RIBOLOVNO DRUŠTVO NA MORU, OIB 91771951907</item>
    </derivirana_varijabla>
  </DomainObject.Predmet.ProtuStrankaListFormatedOIB>
  <DomainObject.Predmet.ProtuStrankaListFormatedWithAdress>
    <izvorni_sadrzaj>
      <item>JADRANSKO KAJAK SPORTSKO RIBOLOVNO DRUŠTVO NA MORU, Poljana Zvonimira Dražića 1, 10000 Zagreb</item>
    </izvorni_sadrzaj>
    <derivirana_varijabla naziv="DomainObject.Predmet.ProtuStrankaListFormatedWithAdress_1">
      <item>JADRANSKO KAJAK SPORTSKO RIBOLOVNO DRUŠTVO NA MORU, Poljana Zvonimira Dražića 1, 10000 Zagreb</item>
    </derivirana_varijabla>
  </DomainObject.Predmet.ProtuStrankaListFormatedWithAdress>
  <DomainObject.Predmet.ProtuStrankaListFormatedWithAdressOIB>
    <izvorni_sadrzaj>
      <item>JADRANSKO KAJAK SPORTSKO RIBOLOVNO DRUŠTVO NA MORU, OIB 91771951907, Poljana Zvonimira Dražića 1, 10000 Zagreb</item>
    </izvorni_sadrzaj>
    <derivirana_varijabla naziv="DomainObject.Predmet.ProtuStrankaListFormatedWithAdressOIB_1">
      <item>JADRANSKO KAJAK SPORTSKO RIBOLOVNO DRUŠTVO NA MORU, OIB 91771951907, Poljana Zvonimira Dražića 1, 10000 Zagreb</item>
    </derivirana_varijabla>
  </DomainObject.Predmet.ProtuStrankaListFormatedWithAdressOIB>
  <DomainObject.Predmet.ProtuStrankaListNazivFormated>
    <izvorni_sadrzaj>
      <item>JADRANSKO KAJAK SPORTSKO RIBOLOVNO DRUŠTVO NA MORU</item>
    </izvorni_sadrzaj>
    <derivirana_varijabla naziv="DomainObject.Predmet.ProtuStrankaListNazivFormated_1">
      <item>JADRANSKO KAJAK SPORTSKO RIBOLOVNO DRUŠTVO NA MORU</item>
    </derivirana_varijabla>
  </DomainObject.Predmet.ProtuStrankaListNazivFormated>
  <DomainObject.Predmet.ProtuStrankaListNazivFormatedOIB>
    <izvorni_sadrzaj>
      <item>JADRANSKO KAJAK SPORTSKO RIBOLOVNO DRUŠTVO NA MORU, OIB 91771951907</item>
    </izvorni_sadrzaj>
    <derivirana_varijabla naziv="DomainObject.Predmet.ProtuStrankaListNazivFormatedOIB_1">
      <item>JADRANSKO KAJAK SPORTSKO RIBOLOVNO DRUŠTVO NA MORU, OIB 91771951907</item>
    </derivirana_varijabla>
  </DomainObject.Predmet.ProtuStrankaListNazivFormatedOIB>
  <DomainObject.Predmet.OstaliListFormated>
    <izvorni_sadrzaj>
      <item>Hrvoje Uroda</item>
      <item>Mojmir Žuvela</item>
    </izvorni_sadrzaj>
    <derivirana_varijabla naziv="DomainObject.Predmet.OstaliListFormated_1">
      <item>Hrvoje Uroda</item>
      <item>Mojmir Žuvela</item>
    </derivirana_varijabla>
  </DomainObject.Predmet.OstaliListFormated>
  <DomainObject.Predmet.OstaliListFormatedOIB>
    <izvorni_sadrzaj>
      <item>Hrvoje Uroda</item>
      <item>Mojmir Žuvela</item>
    </izvorni_sadrzaj>
    <derivirana_varijabla naziv="DomainObject.Predmet.OstaliListFormatedOIB_1">
      <item>Hrvoje Uroda</item>
      <item>Mojmir Žuvela</item>
    </derivirana_varijabla>
  </DomainObject.Predmet.OstaliListFormatedOIB>
  <DomainObject.Predmet.OstaliListFormatedWithAdress>
    <izvorni_sadrzaj>
      <item>Hrvoje Uroda</item>
      <item>Mojmir Žuvela</item>
    </izvorni_sadrzaj>
    <derivirana_varijabla naziv="DomainObject.Predmet.OstaliListFormatedWithAdress_1">
      <item>Hrvoje Uroda</item>
      <item>Mojmir Žuvela</item>
    </derivirana_varijabla>
  </DomainObject.Predmet.OstaliListFormatedWithAdress>
  <DomainObject.Predmet.OstaliListFormatedWithAdressOIB>
    <izvorni_sadrzaj>
      <item>Hrvoje Uroda</item>
      <item>Mojmir Žuvela</item>
    </izvorni_sadrzaj>
    <derivirana_varijabla naziv="DomainObject.Predmet.OstaliListFormatedWithAdressOIB_1">
      <item>Hrvoje Uroda</item>
      <item>Mojmir Žuvela</item>
    </derivirana_varijabla>
  </DomainObject.Predmet.OstaliListFormatedWithAdressOIB>
  <DomainObject.Predmet.OstaliListNazivFormated>
    <izvorni_sadrzaj>
      <item>Hrvoje Uroda</item>
      <item>Mojmir Žuvela</item>
    </izvorni_sadrzaj>
    <derivirana_varijabla naziv="DomainObject.Predmet.OstaliListNazivFormated_1">
      <item>Hrvoje Uroda</item>
      <item>Mojmir Žuvela</item>
    </derivirana_varijabla>
  </DomainObject.Predmet.OstaliListNazivFormated>
  <DomainObject.Predmet.OstaliListNazivFormatedOIB>
    <izvorni_sadrzaj>
      <item>Hrvoje Uroda</item>
      <item>Mojmir Žuvela</item>
    </izvorni_sadrzaj>
    <derivirana_varijabla naziv="DomainObject.Predmet.OstaliListNazivFormatedOIB_1">
      <item>Hrvoje Uroda</item>
      <item>Mojmir Žuvela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St-1255/2016-3</izvorni_sadrzaj>
    <derivirana_varijabla naziv="DomainObject.PoslovniBrojDokumenta_1">St-1255/2016-3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JADRANSKO KAJAK SPORTSKO RIBOLOVNO DRUŠTVO NA MORU</izvorni_sadrzaj>
    <derivirana_varijabla naziv="DomainObject.Predmet.ProtustrankaIDrugi_1">JADRANSKO KAJAK SPORTSKO RIBOLOVNO DRUŠTVO NA MORU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JADRANSKO KAJAK SPORTSKO RIBOLOVNO DRUŠTVO NA MORU, OIB 91771951907, Poljana Zvonimira Dražića 1, 10000 Zagreb</izvorni_sadrzaj>
    <derivirana_varijabla naziv="DomainObject.Predmet.ProtustrankaIDrugiAdressOIB_1">JADRANSKO KAJAK SPORTSKO RIBOLOVNO DRUŠTVO NA MORU, OIB 91771951907, Poljana Zvonimira Dražića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JADRANSKO KAJAK SPORTSKO RIBOLOVNO DRUŠTVO NA MORU</item>
      <item>FINA Regionalni centar Zagreb</item>
      <item>Hrvoje Uroda</item>
      <item>Mojmir Žuvela</item>
    </izvorni_sadrzaj>
    <derivirana_varijabla naziv="DomainObject.Predmet.SudioniciListNaziv_1">
      <item>JADRANSKO KAJAK SPORTSKO RIBOLOVNO DRUŠTVO NA MORU</item>
      <item>FINA Regionalni centar Zagreb</item>
      <item>Hrvoje Uroda</item>
      <item>Mojmir Žuvela</item>
    </derivirana_varijabla>
  </DomainObject.Predmet.SudioniciListNaziv>
  <DomainObject.Predmet.SudioniciListAdressOIB>
    <izvorni_sadrzaj>
      <item>JADRANSKO KAJAK SPORTSKO RIBOLOVNO DRUŠTVO NA MORU, OIB 91771951907, Poljana Zvonimira Dražića 1,10000 Zagreb</item>
      <item>FINA Regionalni centar Zagreb, OIB 85821130368, Trg svibanjskih žrtava 1995. br. 1,10000 Zagreb</item>
      <item>Hrvoje Uroda</item>
      <item>Mojmir Žuvela</item>
    </izvorni_sadrzaj>
    <derivirana_varijabla naziv="DomainObject.Predmet.SudioniciListAdressOIB_1">
      <item>JADRANSKO KAJAK SPORTSKO RIBOLOVNO DRUŠTVO NA MORU, OIB 91771951907, Poljana Zvonimira Dražića 1,10000 Zagreb</item>
      <item>FINA Regionalni centar Zagreb, OIB 85821130368, Trg svibanjskih žrtava 1995. br. 1,10000 Zagreb</item>
      <item>Hrvoje Uroda</item>
      <item>Mojmir Žuvela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23893E-24DC-404D-9661-80AEC4BA8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3807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2016-10-18T12:31:00Z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St-1255/2016-3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