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2fac" w14:paraId="99a2fac"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FE5F82">
        <w:t>SABI COMMERCE, d.o.o., A. Mihanovića 38, Split, OIB: 80226442158</w:t>
      </w:r>
      <w:r w:rsidR="000203E1">
        <w:t xml:space="preserve">, </w:t>
      </w:r>
      <w:r w:rsidR="00634348">
        <w:rPr>
          <w:lang w:val="hr-HR"/>
        </w:rPr>
        <w:t xml:space="preserve">dana </w:t>
      </w:r>
      <w:r w:rsidR="00CB5399">
        <w:rPr>
          <w:lang w:val="hr-HR"/>
        </w:rPr>
        <w:t>12. siječnja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CB5399" w:rsidR="00634348">
      <w:pPr>
        <w:pStyle w:val="Odlomakpopisa"/>
        <w:numPr>
          <w:ilvl w:val="0"/>
          <w:numId w:val="6"/>
        </w:numPr>
        <w:jc w:val="both"/>
        <w:rPr>
          <w:lang w:val="hr-HR"/>
        </w:rPr>
      </w:pPr>
      <w:r w:rsidRPr="00CB5399">
        <w:rPr>
          <w:lang w:val="hr-HR"/>
        </w:rPr>
        <w:t xml:space="preserve">Otvara se skraćeni stečajni postupak nad dužnikom </w:t>
      </w:r>
      <w:r w:rsidR="00FE5F82">
        <w:t>SABI COMMERCE, d.o.o., A. Mihanovića 38, Split, OIB: 80226442158</w:t>
      </w:r>
      <w:r w:rsidRPr="00CB5399">
        <w:rPr>
          <w:lang w:val="hr-HR"/>
        </w:rPr>
        <w:t>. Skraćeni stečajni postupak je otvoren da</w:t>
      </w:r>
      <w:r w:rsidR="002D3D3D" w:rsidRPr="00CB5399">
        <w:rPr>
          <w:lang w:val="hr-HR"/>
        </w:rPr>
        <w:t xml:space="preserve">na </w:t>
      </w:r>
      <w:r w:rsidR="00CB5399" w:rsidRPr="00CB5399">
        <w:rPr>
          <w:lang w:val="hr-HR"/>
        </w:rPr>
        <w:t>12. siječnja 2017</w:t>
      </w:r>
      <w:r w:rsidR="002D3D3D" w:rsidRPr="00CB5399">
        <w:rPr>
          <w:lang w:val="hr-HR"/>
        </w:rPr>
        <w:t xml:space="preserve">. godine u </w:t>
      </w:r>
      <w:r w:rsidR="00CB5399" w:rsidRPr="00CB5399">
        <w:rPr>
          <w:lang w:val="hr-HR"/>
        </w:rPr>
        <w:t>13.00</w:t>
      </w:r>
      <w:r w:rsidRPr="00CB5399">
        <w:rPr>
          <w:lang w:val="hr-HR"/>
        </w:rPr>
        <w:t xml:space="preserve"> sati</w:t>
      </w:r>
      <w:r w:rsidR="00664952" w:rsidRPr="00CB5399">
        <w:rPr>
          <w:lang w:val="hr-HR"/>
        </w:rPr>
        <w:t>,</w:t>
      </w:r>
      <w:r w:rsidRPr="00CB5399">
        <w:rPr>
          <w:lang w:val="hr-HR"/>
        </w:rPr>
        <w:t xml:space="preserve"> kada je ovo rješenje objavljeno na mrežnoj stranici e-Oglasna ploča sudova.</w:t>
      </w:r>
    </w:p>
    <w:p w:rsidRDefault="00CB5399" w:rsidP="00CB5399" w:rsidR="00CB5399">
      <w:pPr>
        <w:pStyle w:val="Odlomakpopisa"/>
        <w:ind w:left="1080"/>
        <w:jc w:val="both"/>
        <w:rPr>
          <w:lang w:val="hr-HR"/>
        </w:rPr>
      </w:pPr>
    </w:p>
    <w:p w:rsidRDefault="00634348" w:rsidP="00CB5399" w:rsidR="00CB5399">
      <w:pPr>
        <w:pStyle w:val="Odlomakpopisa"/>
        <w:numPr>
          <w:ilvl w:val="0"/>
          <w:numId w:val="6"/>
        </w:numPr>
        <w:jc w:val="both"/>
        <w:rPr>
          <w:lang w:val="hr-HR"/>
        </w:rPr>
      </w:pPr>
      <w:r w:rsidRPr="00CB5399">
        <w:rPr>
          <w:lang w:val="hr-HR"/>
        </w:rPr>
        <w:t xml:space="preserve">Za stečajnog upravitelja imenuje se </w:t>
      </w:r>
      <w:r w:rsidR="00CB5399" w:rsidRPr="00CB5399">
        <w:rPr>
          <w:lang w:val="hr-HR"/>
        </w:rPr>
        <w:t>Ada Rajković, Matice hrvatske 10, Split, OIB: 27195964864.</w:t>
      </w:r>
    </w:p>
    <w:p w:rsidRDefault="00CB5399" w:rsidP="00CB5399" w:rsidR="00CB5399" w:rsidRPr="00CB5399">
      <w:pPr>
        <w:pStyle w:val="Odlomakpopisa"/>
        <w:rPr>
          <w:lang w:val="hr-HR"/>
        </w:rPr>
      </w:pPr>
    </w:p>
    <w:p w:rsidRDefault="00634348" w:rsidP="00CB5399" w:rsidR="00634348">
      <w:pPr>
        <w:pStyle w:val="Odlomakpopisa"/>
        <w:numPr>
          <w:ilvl w:val="0"/>
          <w:numId w:val="6"/>
        </w:numPr>
        <w:jc w:val="both"/>
        <w:rPr>
          <w:lang w:val="hr-HR"/>
        </w:rPr>
      </w:pPr>
      <w:r w:rsidRPr="00CB5399">
        <w:rPr>
          <w:lang w:val="hr-HR"/>
        </w:rPr>
        <w:t xml:space="preserve">Zaključuje se skraćeni stečajni postupak nad dužnikom </w:t>
      </w:r>
      <w:r w:rsidR="00FE5F82">
        <w:t>SABI COMMERCE, d.o.o., A. Mihanovića 38, Split, OIB: 80226442158</w:t>
      </w:r>
      <w:r w:rsidRPr="00CB5399">
        <w:rPr>
          <w:lang w:val="hr-HR"/>
        </w:rPr>
        <w:t xml:space="preserve">. </w:t>
      </w:r>
    </w:p>
    <w:p w:rsidRDefault="00CB5399" w:rsidP="00CB5399" w:rsidR="00CB5399" w:rsidRPr="00CB5399">
      <w:pPr>
        <w:pStyle w:val="Odlomakpopisa"/>
        <w:rPr>
          <w:lang w:val="hr-HR"/>
        </w:rPr>
      </w:pPr>
    </w:p>
    <w:p w:rsidRDefault="00634348" w:rsidP="00CB5399" w:rsidR="00634348" w:rsidRPr="00CB5399">
      <w:pPr>
        <w:pStyle w:val="Odlomakpopisa"/>
        <w:numPr>
          <w:ilvl w:val="0"/>
          <w:numId w:val="6"/>
        </w:numPr>
        <w:jc w:val="both"/>
        <w:rPr>
          <w:lang w:val="hr-HR"/>
        </w:rPr>
      </w:pPr>
      <w:r w:rsidRPr="00CB5399">
        <w:rPr>
          <w:lang w:val="hr-HR"/>
        </w:rPr>
        <w:t>Nakon pravomoćnosti ovog rješenja, dužnik će se brisati iz</w:t>
      </w:r>
      <w:r w:rsidR="00CB5399">
        <w:rPr>
          <w:lang w:val="hr-HR"/>
        </w:rPr>
        <w:t xml:space="preserve"> sudskog</w:t>
      </w:r>
      <w:r w:rsidRPr="00CB5399">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E91F51" w:rsidRPr="00FE5F82">
        <w:rPr>
          <w:lang w:val="hr-HR"/>
        </w:rPr>
        <w:t>30</w:t>
      </w:r>
      <w:r w:rsidR="001C219C" w:rsidRPr="00FE5F82">
        <w:rPr>
          <w:lang w:val="hr-HR"/>
        </w:rPr>
        <w:t>. listopada</w:t>
      </w:r>
      <w:r w:rsidR="00440C3D" w:rsidRPr="00FE5F82">
        <w:rPr>
          <w:lang w:val="hr-HR"/>
        </w:rPr>
        <w:t xml:space="preserve"> </w:t>
      </w:r>
      <w:r w:rsidR="00440C3D" w:rsidRPr="008D2D3B">
        <w:rPr>
          <w:lang w:val="hr-HR"/>
        </w:rPr>
        <w:t>2015. godine</w:t>
      </w:r>
      <w:r w:rsidRPr="008D2D3B">
        <w:rPr>
          <w:lang w:val="hr-HR"/>
        </w:rPr>
        <w:t xml:space="preserve"> za</w:t>
      </w:r>
      <w:r>
        <w:rPr>
          <w:lang w:val="hr-HR"/>
        </w:rPr>
        <w:t>htjev za provedbu skraćenog s</w:t>
      </w:r>
      <w:r w:rsidR="009D46D2">
        <w:rPr>
          <w:lang w:val="hr-HR"/>
        </w:rPr>
        <w:t xml:space="preserve">tečajnog postupka nad </w:t>
      </w:r>
      <w:r w:rsidR="00FE5F82">
        <w:t>SABI COMMERCE, d.o.o., A. Mihanovića 38, Split, OIB: 80226442158</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lastRenderedPageBreak/>
        <w:t>U podnesenom zahtjevu navedeno je da dužnik</w:t>
      </w:r>
      <w:r w:rsidR="00F5507B">
        <w:rPr>
          <w:lang w:val="hr-HR"/>
        </w:rPr>
        <w:t xml:space="preserve"> na dan </w:t>
      </w:r>
      <w:r w:rsidR="00FA4900">
        <w:rPr>
          <w:lang w:val="hr-HR"/>
        </w:rPr>
        <w:t>1</w:t>
      </w:r>
      <w:r w:rsidR="00F5507B" w:rsidRPr="00904B9D">
        <w:rPr>
          <w:lang w:val="hr-HR"/>
        </w:rPr>
        <w:t xml:space="preserve">. rujna </w:t>
      </w:r>
      <w:r w:rsidR="00F5507B">
        <w:rPr>
          <w:lang w:val="hr-HR"/>
        </w:rPr>
        <w:t>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FE5F82">
        <w:rPr>
          <w:lang w:val="hr-HR"/>
        </w:rPr>
        <w:t>2967</w:t>
      </w:r>
      <w:r>
        <w:rPr>
          <w:lang w:val="hr-HR"/>
        </w:rPr>
        <w:t xml:space="preserve"> dan</w:t>
      </w:r>
      <w:r w:rsidR="009133B9">
        <w:rPr>
          <w:lang w:val="hr-HR"/>
        </w:rPr>
        <w:t>a</w:t>
      </w:r>
      <w:r>
        <w:rPr>
          <w:lang w:val="hr-HR"/>
        </w:rPr>
        <w:t xml:space="preserve">, u ukupnom iznosu od </w:t>
      </w:r>
      <w:r w:rsidR="00FE5F82">
        <w:rPr>
          <w:lang w:val="hr-HR"/>
        </w:rPr>
        <w:t>231.210,71</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CB5399" w:rsidP="00CB5399" w:rsidR="00CB5399">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8-9 spisa).</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CB5399">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EA6B3A" w:rsidRPr="00EA6B3A">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FE5F82">
      <w:t>941</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FE5F82">
      <w:t>941</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C76E8"/>
    <w:rsid w:val="001E0DA6"/>
    <w:rsid w:val="001E4E14"/>
    <w:rsid w:val="001F5654"/>
    <w:rsid w:val="00200E29"/>
    <w:rsid w:val="00217DD3"/>
    <w:rsid w:val="002702A4"/>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70E42"/>
    <w:rsid w:val="00876209"/>
    <w:rsid w:val="00892B6F"/>
    <w:rsid w:val="008D2D3B"/>
    <w:rsid w:val="008D3F54"/>
    <w:rsid w:val="00904B9D"/>
    <w:rsid w:val="009133B9"/>
    <w:rsid w:val="009374AD"/>
    <w:rsid w:val="00956DFE"/>
    <w:rsid w:val="00984E8A"/>
    <w:rsid w:val="009966BF"/>
    <w:rsid w:val="009A23E9"/>
    <w:rsid w:val="009D46D2"/>
    <w:rsid w:val="009F79BB"/>
    <w:rsid w:val="009F7B0D"/>
    <w:rsid w:val="00A159AD"/>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B5399"/>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A6B3A"/>
    <w:rsid w:val="00EB167D"/>
    <w:rsid w:val="00EB78C8"/>
    <w:rsid w:val="00EC0B4A"/>
    <w:rsid w:val="00ED5613"/>
    <w:rsid w:val="00ED6C48"/>
    <w:rsid w:val="00EE403D"/>
    <w:rsid w:val="00F03BAA"/>
    <w:rsid w:val="00F27E79"/>
    <w:rsid w:val="00F5507B"/>
    <w:rsid w:val="00F85A66"/>
    <w:rsid w:val="00FA1FE0"/>
    <w:rsid w:val="00FA4900"/>
    <w:rsid w:val="00FB77D9"/>
    <w:rsid w:val="00FC2EF9"/>
    <w:rsid w:val="00FD3619"/>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St-941/2015</izvorni_sadrzaj>
    <derivirana_varijabla naziv="DomainObject.Predmet.OznakaBroj_1">St-941/2015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SABI COMMERCE, društvo s ograničenom odgovornošću za usluge trgovine na veliko i posredovanje, građevinarstvo, poslovanje n</izvorni_sadrzaj>
    <derivirana_varijabla naziv="DomainObject.Predmet.ProtustrankaFormated_1">  SABI COMMERCE, društvo s ograničenom odgovornošću za usluge trgovine na veliko i posredovanje, građevinarstvo, poslovanje n</derivirana_varijabla>
  </DomainObject.Predmet.ProtustrankaFormated>
  <DomainObject.Predmet.ProtustrankaFormatedOIB>
    <izvorni_sadrzaj>  SABI COMMERCE, društvo s ograničenom odgovornošću za usluge trgovine na veliko i posredovanje, građevinarstvo, poslovanje n, OIB 80226442158</izvorni_sadrzaj>
    <derivirana_varijabla naziv="DomainObject.Predmet.ProtustrankaFormatedOIB_1">  SABI COMMERCE, društvo s ograničenom odgovornošću za usluge trgovine na veliko i posredovanje, građevinarstvo, poslovanje n, OIB 80226442158</derivirana_varijabla>
  </DomainObject.Predmet.ProtustrankaFormatedOIB>
  <DomainObject.Predmet.ProtustrankaFormatedWithAdress>
    <izvorni_sadrzaj> SABI COMMERCE, društvo s ograničenom odgovornošću za usluge trgovine na veliko i posredovanje, građevinarstvo, poslovanje n, Ulica Antuna Mihanovića 38, 21000 Split</izvorni_sadrzaj>
    <derivirana_varijabla naziv="DomainObject.Predmet.ProtustrankaFormatedWithAdress_1"> SABI COMMERCE, društvo s ograničenom odgovornošću za usluge trgovine na veliko i posredovanje, građevinarstvo, poslovanje n, Ulica Antuna Mihanovića 38, 21000 Split</derivirana_varijabla>
  </DomainObject.Predmet.ProtustrankaFormatedWithAdress>
  <DomainObject.Predmet.ProtustrankaFormatedWithAdressOIB>
    <izvorni_sadrzaj> SABI COMMERCE, društvo s ograničenom odgovornošću za usluge trgovine na veliko i posredovanje, građevinarstvo, poslovanje n, OIB 80226442158, Ulica Antuna Mihanovića 38, 21000 Split</izvorni_sadrzaj>
    <derivirana_varijabla naziv="DomainObject.Predmet.ProtustrankaFormatedWithAdressOIB_1"> SABI COMMERCE, društvo s ograničenom odgovornošću za usluge trgovine na veliko i posredovanje, građevinarstvo, poslovanje n, OIB 80226442158, Ulica Antuna Mihanovića 38, 21000 Split</derivirana_varijabla>
  </DomainObject.Predmet.ProtustrankaFormatedWithAdressOIB>
  <DomainObject.Predmet.ProtustrankaWithAdress>
    <izvorni_sadrzaj>SABI COMMERCE, društvo s ograničenom odgovornošću za usluge trgovine na veliko i posredovanje, građevinarstvo, poslovanje n Ulica Antuna Mihanovića 38, 21000 Split</izvorni_sadrzaj>
    <derivirana_varijabla naziv="DomainObject.Predmet.ProtustrankaWithAdress_1">SABI COMMERCE, društvo s ograničenom odgovornošću za usluge trgovine na veliko i posredovanje, građevinarstvo, poslovanje n Ulica Antuna Mihanovića 38, 21000 Split</derivirana_varijabla>
  </DomainObject.Predmet.ProtustrankaWithAdress>
  <DomainObject.Predmet.ProtustrankaWithAdressOIB>
    <izvorni_sadrzaj>SABI COMMERCE, društvo s ograničenom odgovornošću za usluge trgovine na veliko i posredovanje, građevinarstvo, poslovanje n, OIB 80226442158, Ulica Antuna Mihanovića 38, 21000 Split</izvorni_sadrzaj>
    <derivirana_varijabla naziv="DomainObject.Predmet.ProtustrankaWithAdressOIB_1">SABI COMMERCE, društvo s ograničenom odgovornošću za usluge trgovine na veliko i posredovanje, građevinarstvo, poslovanje n, OIB 80226442158, Ulica Antuna Mihanovića 38, 21000 Split</derivirana_varijabla>
  </DomainObject.Predmet.ProtustrankaWithAdressOIB>
  <DomainObject.Predmet.ProtustrankaNazivFormated>
    <izvorni_sadrzaj>SABI COMMERCE, društvo s ograničenom odgovornošću za usluge trgovine na veliko i posredovanje, građevinarstvo, poslovanje n</izvorni_sadrzaj>
    <derivirana_varijabla naziv="DomainObject.Predmet.ProtustrankaNazivFormated_1">SABI COMMERCE, društvo s ograničenom odgovornošću za usluge trgovine na veliko i posredovanje, građevinarstvo, poslovanje n</derivirana_varijabla>
  </DomainObject.Predmet.ProtustrankaNazivFormated>
  <DomainObject.Predmet.ProtustrankaNazivFormatedOIB>
    <izvorni_sadrzaj>SABI COMMERCE, društvo s ograničenom odgovornošću za usluge trgovine na veliko i posredovanje, građevinarstvo, poslovanje n, OIB 80226442158</izvorni_sadrzaj>
    <derivirana_varijabla naziv="DomainObject.Predmet.ProtustrankaNazivFormatedOIB_1">SABI COMMERCE, društvo s ograničenom odgovornošću za usluge trgovine na veliko i posredovanje, građevinarstvo, poslovanje n, OIB 80226442158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231210.71</izvorni_sadrzaj>
    <derivirana_varijabla naziv="DomainObject.Predmet.TrenutnaVrijednost_1">231210.71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SABI COMMERCE, društvo s ograničenom odgovornošću za usluge trgovine na veliko i posredovanje, građevinarstvo, poslovanje n</item>
    </izvorni_sadrzaj>
    <derivirana_varijabla naziv="DomainObject.Predmet.ProtuStrankaListFormated_1">
      <item>SABI COMMERCE, društvo s ograničenom odgovornošću za usluge trgovine na veliko i posredovanje, građevinarstvo, poslovanje n</item>
    </derivirana_varijabla>
  </DomainObject.Predmet.ProtuStrankaListFormated>
  <DomainObject.Predmet.ProtuStrankaListFormatedOIB>
    <izvorni_sadrzaj>
      <item>SABI COMMERCE, društvo s ograničenom odgovornošću za usluge trgovine na veliko i posredovanje, građevinarstvo, poslovanje n, OIB 80226442158</item>
    </izvorni_sadrzaj>
    <derivirana_varijabla naziv="DomainObject.Predmet.ProtuStrankaListFormatedOIB_1">
      <item>SABI COMMERCE, društvo s ograničenom odgovornošću za usluge trgovine na veliko i posredovanje, građevinarstvo, poslovanje n, OIB 80226442158</item>
    </derivirana_varijabla>
  </DomainObject.Predmet.ProtuStrankaListFormatedOIB>
  <DomainObject.Predmet.ProtuStrankaListFormatedWithAdress>
    <izvorni_sadrzaj>
      <item>SABI COMMERCE, društvo s ograničenom odgovornošću za usluge trgovine na veliko i posredovanje, građevinarstvo, poslovanje n, Ulica Antuna Mihanovića 38, 21000 Split</item>
    </izvorni_sadrzaj>
    <derivirana_varijabla naziv="DomainObject.Predmet.ProtuStrankaListFormatedWithAdress_1">
      <item>SABI COMMERCE, društvo s ograničenom odgovornošću za usluge trgovine na veliko i posredovanje, građevinarstvo, poslovanje n, Ulica Antuna Mihanovića 38, 21000 Split</item>
    </derivirana_varijabla>
  </DomainObject.Predmet.ProtuStrankaListFormatedWithAdress>
  <DomainObject.Predmet.ProtuStrankaListFormatedWithAdressOIB>
    <izvorni_sadrzaj>
      <item>SABI COMMERCE, društvo s ograničenom odgovornošću za usluge trgovine na veliko i posredovanje, građevinarstvo, poslovanje n, OIB 80226442158, Ulica Antuna Mihanovića 38, 21000 Split</item>
    </izvorni_sadrzaj>
    <derivirana_varijabla naziv="DomainObject.Predmet.ProtuStrankaListFormatedWithAdressOIB_1">
      <item>SABI COMMERCE, društvo s ograničenom odgovornošću za usluge trgovine na veliko i posredovanje, građevinarstvo, poslovanje n, OIB 80226442158, Ulica Antuna Mihanovića 38, 21000 Split</item>
    </derivirana_varijabla>
  </DomainObject.Predmet.ProtuStrankaListFormatedWithAdressOIB>
  <DomainObject.Predmet.ProtuStrankaListNazivFormated>
    <izvorni_sadrzaj>
      <item>SABI COMMERCE, društvo s ograničenom odgovornošću za usluge trgovine na veliko i posredovanje, građevinarstvo, poslovanje n</item>
    </izvorni_sadrzaj>
    <derivirana_varijabla naziv="DomainObject.Predmet.ProtuStrankaListNazivFormated_1">
      <item>SABI COMMERCE, društvo s ograničenom odgovornošću za usluge trgovine na veliko i posredovanje, građevinarstvo, poslovanje n</item>
    </derivirana_varijabla>
  </DomainObject.Predmet.ProtuStrankaListNazivFormated>
  <DomainObject.Predmet.ProtuStrankaListNazivFormatedOIB>
    <izvorni_sadrzaj>
      <item>SABI COMMERCE, društvo s ograničenom odgovornošću za usluge trgovine na veliko i posredovanje, građevinarstvo, poslovanje n, OIB 80226442158</item>
    </izvorni_sadrzaj>
    <derivirana_varijabla naziv="DomainObject.Predmet.ProtuStrankaListNazivFormatedOIB_1">
      <item>SABI COMMERCE, društvo s ograničenom odgovornošću za usluge trgovine na veliko i posredovanje, građevinarstvo, poslovanje n, OIB 80226442158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SABI COMMERCE, društvo s ograničenom odgovornošću za usluge trgovine na veliko i posredovanje, građevinarstvo, poslovanje n</izvorni_sadrzaj>
    <derivirana_varijabla naziv="DomainObject.Predmet.ProtustrankaIDrugi_1">SABI COMMERCE, društvo s ograničenom odgovornošću za usluge trgovine na veliko i posredovanje, građevinarstvo, poslovanje n</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SABI COMMERCE, društvo s ograničenom odgovornošću za usluge trgovine na veliko i posredovanje, građevinarstvo, poslovanje n, OIB 80226442158, Ulica Antuna Mihanovića 38, 21000 Split</izvorni_sadrzaj>
    <derivirana_varijabla naziv="DomainObject.Predmet.ProtustrankaIDrugiAdressOIB_1">SABI COMMERCE, društvo s ograničenom odgovornošću za usluge trgovine na veliko i posredovanje, građevinarstvo, poslovanje n, OIB 80226442158, Ulica Antuna Mihanovića 38,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SABI COMMERCE, društvo s ograničenom odgovornošću za usluge trgovine na veliko i posredovanje, građevinarstvo, poslovanje n</item>
      <item>FINANCIJSKA AGENCIJA, RC SPLIT</item>
    </izvorni_sadrzaj>
    <derivirana_varijabla naziv="DomainObject.Predmet.SudioniciListNaziv_1">
      <item>SABI COMMERCE, društvo s ograničenom odgovornošću za usluge trgovine na veliko i posredovanje, građevinarstvo, poslovanje n</item>
      <item>FINANCIJSKA AGENCIJA, RC SPLIT</item>
    </derivirana_varijabla>
  </DomainObject.Predmet.SudioniciListNaziv>
  <DomainObject.Predmet.SudioniciListAdressOIB>
    <izvorni_sadrzaj>
      <item>SABI COMMERCE, društvo s ograničenom odgovornošću za usluge trgovine na veliko i posredovanje, građevinarstvo, poslovanje n, OIB 80226442158, Ulica Antuna Mihanovića 38,21000 Split</item>
      <item>FINANCIJSKA AGENCIJA, RC SPLIT, OIB 85821130368, Mažuranićevo šetalište 24 b,21000 Split</item>
    </izvorni_sadrzaj>
    <derivirana_varijabla naziv="DomainObject.Predmet.SudioniciListAdressOIB_1">
      <item>SABI COMMERCE, društvo s ograničenom odgovornošću za usluge trgovine na veliko i posredovanje, građevinarstvo, poslovanje n, OIB 80226442158, Ulica Antuna Mihanovića 38,21000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80226442158</item>
      <item>, OIB 85821130368</item>
    </izvorni_sadrzaj>
    <derivirana_varijabla naziv="DomainObject.Predmet.SudioniciListNazivOIB_1">
      <item>, OIB 80226442158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99627E-22D6-4D7A-A328-E09FFBC15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796</properties:Words>
  <properties:Characters>4272</properties:Characters>
  <properties:Lines>120</properties:Lines>
  <properties:Paragraphs>35</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2017-01-12T11:41:00Z</cp:lastPrinted>
  <dcterms:modified xmlns:xsi="http://www.w3.org/2001/XMLSchema-instance" xsi:type="dcterms:W3CDTF">2017-01-12T11:44:00Z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