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d578a" w14:paraId="b0d578a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955EB6">
        <w:t>6</w:t>
      </w:r>
      <w:r w:rsidR="00275BD4">
        <w:t>107</w:t>
      </w:r>
      <w:r w:rsidR="00A940BE">
        <w:t>/15</w:t>
      </w:r>
      <w:r w:rsidR="00A940BE">
        <w:br w:clear="all" w:type="textWrapping"/>
      </w:r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 xml:space="preserve">Trgovački sud u Zagrebu, Stalna služba, po sucu Goranki Boljkovac, kao stečajnom sucu, u skraćenom stečajnom nad dužnikom </w:t>
      </w:r>
      <w:r w:rsidR="00275BD4">
        <w:t>IMPERIAL SOLUTIO GRUPA d.o.o. Zagreb, Rujanska 11, OIB 19136357054</w:t>
      </w:r>
      <w:r>
        <w:t xml:space="preserve">, dana </w:t>
      </w:r>
      <w:r w:rsidR="00F344E5">
        <w:t>24</w:t>
      </w:r>
      <w:r>
        <w:t>. veljače 2016. godine,</w:t>
      </w:r>
    </w:p>
    <w:p w:rsidRDefault="0045631B" w:rsidP="00EB6168" w:rsidR="0045631B">
      <w:pPr>
        <w:ind w:firstLine="720"/>
        <w:jc w:val="both"/>
      </w:pP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Otvara se stečajni postupak nad dužnikom </w:t>
      </w:r>
      <w:r w:rsidR="00275BD4">
        <w:t>IMPERIAL SOLUTIO GRUPA d.o.o. Zagreb, Rujanska 11, OIB 19136357054</w:t>
      </w:r>
      <w:r>
        <w:t xml:space="preserve">. Stečajni postupak je otvoren dana </w:t>
      </w:r>
      <w:r w:rsidR="00F344E5">
        <w:t>24</w:t>
      </w:r>
      <w:r w:rsidR="0045631B">
        <w:t>. veljače</w:t>
      </w:r>
      <w:r>
        <w:t xml:space="preserve"> 2016. godine u </w:t>
      </w:r>
      <w:r w:rsidR="00955EB6">
        <w:t>11,0</w:t>
      </w:r>
      <w:r w:rsidR="00275BD4">
        <w:t>6</w:t>
      </w:r>
      <w:r>
        <w:t xml:space="preserve"> 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E4184" w:rsidR="00BE4184">
      <w:pPr>
        <w:pStyle w:val="Odlomakpopisa"/>
        <w:numPr>
          <w:ilvl w:val="0"/>
          <w:numId w:val="3"/>
        </w:numPr>
        <w:jc w:val="both"/>
      </w:pPr>
      <w:r>
        <w:t xml:space="preserve">Stečajnim upraviteljem </w:t>
      </w:r>
      <w:r w:rsidR="00BE4184">
        <w:t xml:space="preserve">se imenuje </w:t>
      </w:r>
      <w:r w:rsidR="00275BD4">
        <w:t>Siniša Rajnović, Virovitica, Milanovac, Sv. Trojstva 87, OIB 86217384445</w:t>
      </w:r>
      <w:r w:rsidR="00BE4184">
        <w:t>.</w:t>
      </w:r>
    </w:p>
    <w:p w:rsidRDefault="00EB6168" w:rsidP="00BE4184" w:rsidR="00EB6168">
      <w:pPr>
        <w:pStyle w:val="Odlomakpopisa"/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5A1C82">
        <w:t xml:space="preserve"> </w:t>
      </w:r>
      <w:r w:rsidR="00275BD4">
        <w:t>IMPERIAL SOLUTIO GRUPA d.o.o. Zagreb, Rujanska 11, OIB 19136357054</w:t>
      </w:r>
      <w:r w:rsidR="009D4D18">
        <w:t>,</w:t>
      </w:r>
      <w:r w:rsidR="00ED1BC8">
        <w:t xml:space="preserve"> </w:t>
      </w:r>
      <w:r>
        <w:t xml:space="preserve">s danom </w:t>
      </w:r>
      <w:r w:rsidR="00F344E5">
        <w:t>24</w:t>
      </w:r>
      <w:r w:rsidR="0045631B">
        <w:t>. veljače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 xml:space="preserve">Nakon pravomoćnosti ovog rješenja dužnik </w:t>
      </w:r>
      <w:r w:rsidR="00275BD4">
        <w:t>IMPERIAL SOLUTIO GRUPA d.o.o. Zagreb, Rujanska 11, OIB 19136357054</w:t>
      </w:r>
      <w:r w:rsidR="0045631B">
        <w:t xml:space="preserve">,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 xml:space="preserve">je sudu dana </w:t>
      </w:r>
      <w:r w:rsidR="00955EB6">
        <w:t>1</w:t>
      </w:r>
      <w:r w:rsidR="00275BD4">
        <w:t>2</w:t>
      </w:r>
      <w:r w:rsidR="00955EB6">
        <w:t>. studenog</w:t>
      </w:r>
      <w:r w:rsidR="00B52D06">
        <w:t xml:space="preserve"> 2015.</w:t>
      </w:r>
      <w:r w:rsidR="00E46036">
        <w:t xml:space="preserve"> godine</w:t>
      </w:r>
      <w:r>
        <w:t xml:space="preserve"> zahtjev za provedbu skraćenog stečajnog postupka nad dužnikom </w:t>
      </w:r>
      <w:r w:rsidR="00275BD4">
        <w:t>IMPERIAL SOLUTIO GRUPA d.o.o. Zagreb, Rujanska 11, OIB 19136357054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t>Nadalje, o</w:t>
      </w:r>
      <w:r w:rsidR="00EB6168">
        <w:t xml:space="preserve">glasom od </w:t>
      </w:r>
      <w:r w:rsidR="00955EB6">
        <w:t>16</w:t>
      </w:r>
      <w:r w:rsidR="0045631B">
        <w:t>. prosinca</w:t>
      </w:r>
      <w:r w:rsidR="00EB6168">
        <w:t xml:space="preserve"> 2015. godine</w:t>
      </w:r>
      <w:r w:rsidR="0045631B">
        <w:t>, koji je oglašen na e-oglasnoj pl</w:t>
      </w:r>
      <w:r>
        <w:t xml:space="preserve">oči suda dana </w:t>
      </w:r>
      <w:r w:rsidR="00554EEE">
        <w:t>1</w:t>
      </w:r>
      <w:r w:rsidR="00955EB6">
        <w:t>7</w:t>
      </w:r>
      <w:r>
        <w:t xml:space="preserve">. prosinca 2015. godine, sud je pozvao </w:t>
      </w:r>
      <w:r w:rsidR="00EB6168">
        <w:t>dužnikov</w:t>
      </w:r>
      <w:r>
        <w:t xml:space="preserve">e vjerovnike da u roku od 45 </w:t>
      </w:r>
      <w:r>
        <w:lastRenderedPageBreak/>
        <w:t xml:space="preserve">dana, </w:t>
      </w:r>
      <w:r w:rsidR="00EB6168">
        <w:t xml:space="preserve"> 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095AAE" w:rsidP="00095AAE" w:rsidR="00095AAE">
      <w:pPr>
        <w:ind w:firstLine="708"/>
        <w:jc w:val="both"/>
      </w:pPr>
      <w:r>
        <w:t>Osobe ovlaštene za zastupanje dužni</w:t>
      </w:r>
      <w:r w:rsidR="00F554A6">
        <w:t xml:space="preserve">ka po zakonu nisu postupile po zaključku kojim su </w:t>
      </w:r>
      <w:r>
        <w:t>pozvane dostaviti ovjerovljen popis imovine i obvez</w:t>
      </w:r>
      <w:r w:rsidR="00F554A6">
        <w:t xml:space="preserve">a dužnika na propisanom obrascu, a na što su te osobe pozvane i oglasom od </w:t>
      </w:r>
      <w:r w:rsidR="00955EB6">
        <w:t>16</w:t>
      </w:r>
      <w:r w:rsidR="00F554A6">
        <w:t>. prosinca 2015. godine.</w:t>
      </w:r>
      <w:r>
        <w:t xml:space="preserve">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AD755D" w:rsidR="00EB6168">
      <w:pPr>
        <w:jc w:val="center"/>
      </w:pPr>
      <w:r>
        <w:t xml:space="preserve">U Karlovcu </w:t>
      </w:r>
      <w:r w:rsidR="009C5541">
        <w:t>24</w:t>
      </w:r>
      <w:r w:rsidR="00191059">
        <w:t xml:space="preserve">. veljače </w:t>
      </w:r>
      <w:r>
        <w:t>2016. godine</w:t>
      </w:r>
    </w:p>
    <w:p w:rsidRDefault="0057485D" w:rsidP="00865410" w:rsidR="00865410">
      <w:pPr>
        <w:ind w:left="5664"/>
        <w:jc w:val="center"/>
      </w:pPr>
      <w:r>
        <w:t xml:space="preserve">                      </w:t>
      </w:r>
      <w:r w:rsidR="00865410">
        <w:t>Stečajni sudac:</w:t>
      </w:r>
    </w:p>
    <w:p w:rsidRDefault="00865410" w:rsidP="00477EED" w:rsidR="008E28DC">
      <w:pPr>
        <w:jc w:val="right"/>
      </w:pPr>
      <w:r>
        <w:t xml:space="preserve">                                                                         Goranka Boljkovac</w:t>
      </w:r>
    </w:p>
    <w:p w:rsidRDefault="00477EED" w:rsidP="00477EED" w:rsidR="00477EED">
      <w:pPr>
        <w:jc w:val="right"/>
      </w:pPr>
    </w:p>
    <w:p w:rsidRDefault="00477EED" w:rsidP="00477EED" w:rsidR="00477EED">
      <w:pPr>
        <w:jc w:val="right"/>
      </w:pPr>
    </w:p>
    <w:p w:rsidRDefault="008E28DC" w:rsidP="008E28DC" w:rsidR="008E28DC">
      <w:pPr>
        <w:jc w:val="right"/>
      </w:pPr>
    </w:p>
    <w:p w:rsidRDefault="00EB6168" w:rsidP="00AD755D" w:rsidR="00EB6168"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EB6168" w:rsidR="00EB6168">
      <w:r>
        <w:t>Dna:</w:t>
      </w:r>
    </w:p>
    <w:p w:rsidRDefault="00EB6168" w:rsidP="00EB6168" w:rsidR="00EB6168">
      <w:pPr>
        <w:numPr>
          <w:ilvl w:val="0"/>
          <w:numId w:val="2"/>
        </w:numPr>
      </w:pPr>
      <w:r>
        <w:t>podnositelj zahtjeva FINA</w:t>
      </w:r>
    </w:p>
    <w:p w:rsidRDefault="00EB6168" w:rsidP="00EB6168" w:rsidR="00EB6168">
      <w:pPr>
        <w:numPr>
          <w:ilvl w:val="0"/>
          <w:numId w:val="2"/>
        </w:numPr>
      </w:pPr>
      <w:r>
        <w:t>dužnik i zakonski zastupnik dužnika</w:t>
      </w:r>
    </w:p>
    <w:p w:rsidRDefault="00EB6168" w:rsidP="00EB6168" w:rsidR="00EB6168">
      <w:pPr>
        <w:numPr>
          <w:ilvl w:val="0"/>
          <w:numId w:val="2"/>
        </w:numPr>
      </w:pPr>
      <w:r>
        <w:t>Ministarstvo pravosuđa RH po ŽDO u Zagrebu</w:t>
      </w:r>
    </w:p>
    <w:p w:rsidRDefault="00EB6168" w:rsidP="00EB6168" w:rsidR="00EB6168">
      <w:pPr>
        <w:numPr>
          <w:ilvl w:val="0"/>
          <w:numId w:val="2"/>
        </w:numPr>
      </w:pPr>
      <w:r>
        <w:t>sudski registar, elektronski i neposredno po pravomoćnosti</w:t>
      </w:r>
    </w:p>
    <w:p w:rsidRDefault="00EB6168" w:rsidP="00EB6168" w:rsidR="00EB6168">
      <w:pPr>
        <w:numPr>
          <w:ilvl w:val="0"/>
          <w:numId w:val="2"/>
        </w:numPr>
      </w:pPr>
      <w:r>
        <w:t>e-oglasna ploča suda</w:t>
      </w:r>
    </w:p>
    <w:p w:rsidRDefault="00EB6168" w:rsidP="00EB6168" w:rsidR="00EB6168">
      <w:pPr>
        <w:numPr>
          <w:ilvl w:val="0"/>
          <w:numId w:val="2"/>
        </w:numPr>
      </w:pPr>
      <w:r>
        <w:t xml:space="preserve">Porezna uprava </w:t>
      </w:r>
    </w:p>
    <w:p w:rsidRDefault="00EB6168" w:rsidP="00EB6168" w:rsidR="00416614" w:rsidRPr="00EB6168">
      <w:pPr>
        <w:numPr>
          <w:ilvl w:val="0"/>
          <w:numId w:val="2"/>
        </w:numPr>
      </w:pPr>
      <w:r>
        <w:t xml:space="preserve">stečajni upravitelj </w:t>
      </w:r>
      <w:r w:rsidR="00275BD4">
        <w:t>Siniša Rajnović</w:t>
      </w:r>
    </w:p>
    <w:sectPr w:rsidSect="00DF1B94" w:rsidR="00416614" w:rsidRP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E0C4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275BD4">
      <w:t>6107/15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24A7"/>
    <w:rsid w:val="00014421"/>
    <w:rsid w:val="000229C0"/>
    <w:rsid w:val="00064804"/>
    <w:rsid w:val="000858AE"/>
    <w:rsid w:val="00095AAE"/>
    <w:rsid w:val="000B4426"/>
    <w:rsid w:val="000E78DA"/>
    <w:rsid w:val="000E7C58"/>
    <w:rsid w:val="000F0A0A"/>
    <w:rsid w:val="0014159D"/>
    <w:rsid w:val="00191059"/>
    <w:rsid w:val="001C7530"/>
    <w:rsid w:val="00217CDB"/>
    <w:rsid w:val="00256567"/>
    <w:rsid w:val="00263B62"/>
    <w:rsid w:val="0027227B"/>
    <w:rsid w:val="00275BD4"/>
    <w:rsid w:val="0027745F"/>
    <w:rsid w:val="00277F8E"/>
    <w:rsid w:val="0028644D"/>
    <w:rsid w:val="00295F32"/>
    <w:rsid w:val="002A3066"/>
    <w:rsid w:val="002D16B2"/>
    <w:rsid w:val="002D49A0"/>
    <w:rsid w:val="002F285A"/>
    <w:rsid w:val="003126C7"/>
    <w:rsid w:val="00343119"/>
    <w:rsid w:val="003746BE"/>
    <w:rsid w:val="003C32B3"/>
    <w:rsid w:val="003F1815"/>
    <w:rsid w:val="003F3D73"/>
    <w:rsid w:val="00416614"/>
    <w:rsid w:val="00446E15"/>
    <w:rsid w:val="0045631B"/>
    <w:rsid w:val="00477EED"/>
    <w:rsid w:val="004B0E11"/>
    <w:rsid w:val="004B4514"/>
    <w:rsid w:val="004D27C4"/>
    <w:rsid w:val="004D7DF4"/>
    <w:rsid w:val="0053264E"/>
    <w:rsid w:val="00554EEE"/>
    <w:rsid w:val="0057485D"/>
    <w:rsid w:val="00577E41"/>
    <w:rsid w:val="00582442"/>
    <w:rsid w:val="005A1C82"/>
    <w:rsid w:val="005A49DC"/>
    <w:rsid w:val="005B101E"/>
    <w:rsid w:val="005B5F37"/>
    <w:rsid w:val="00610066"/>
    <w:rsid w:val="00652AC8"/>
    <w:rsid w:val="00683588"/>
    <w:rsid w:val="006932F0"/>
    <w:rsid w:val="006E7C62"/>
    <w:rsid w:val="0072132F"/>
    <w:rsid w:val="007429CF"/>
    <w:rsid w:val="00756733"/>
    <w:rsid w:val="00757A14"/>
    <w:rsid w:val="007668DE"/>
    <w:rsid w:val="00767BBC"/>
    <w:rsid w:val="007803DD"/>
    <w:rsid w:val="007A2F2C"/>
    <w:rsid w:val="00841D1C"/>
    <w:rsid w:val="00865410"/>
    <w:rsid w:val="00874E6C"/>
    <w:rsid w:val="00884882"/>
    <w:rsid w:val="008939A2"/>
    <w:rsid w:val="008D60D0"/>
    <w:rsid w:val="008E28DC"/>
    <w:rsid w:val="008F5E8C"/>
    <w:rsid w:val="00924530"/>
    <w:rsid w:val="0092537E"/>
    <w:rsid w:val="0094791B"/>
    <w:rsid w:val="00955EB6"/>
    <w:rsid w:val="0097396D"/>
    <w:rsid w:val="009A0E71"/>
    <w:rsid w:val="009B67A0"/>
    <w:rsid w:val="009C5541"/>
    <w:rsid w:val="009D4D18"/>
    <w:rsid w:val="00A26EB7"/>
    <w:rsid w:val="00A30BD2"/>
    <w:rsid w:val="00A940BE"/>
    <w:rsid w:val="00AC3E6B"/>
    <w:rsid w:val="00AD755D"/>
    <w:rsid w:val="00AE41FD"/>
    <w:rsid w:val="00B1314F"/>
    <w:rsid w:val="00B21D1E"/>
    <w:rsid w:val="00B52D06"/>
    <w:rsid w:val="00B71F98"/>
    <w:rsid w:val="00BA5EF8"/>
    <w:rsid w:val="00BE3247"/>
    <w:rsid w:val="00BE4184"/>
    <w:rsid w:val="00BF6514"/>
    <w:rsid w:val="00C527C8"/>
    <w:rsid w:val="00C53EFD"/>
    <w:rsid w:val="00C82C2F"/>
    <w:rsid w:val="00CA4C5E"/>
    <w:rsid w:val="00CB6C29"/>
    <w:rsid w:val="00D07876"/>
    <w:rsid w:val="00D910B0"/>
    <w:rsid w:val="00DE7512"/>
    <w:rsid w:val="00DF1B94"/>
    <w:rsid w:val="00DF1D65"/>
    <w:rsid w:val="00E46036"/>
    <w:rsid w:val="00E551C7"/>
    <w:rsid w:val="00E57BA5"/>
    <w:rsid w:val="00E96A94"/>
    <w:rsid w:val="00EA5851"/>
    <w:rsid w:val="00EB16C6"/>
    <w:rsid w:val="00EB6168"/>
    <w:rsid w:val="00ED1BC8"/>
    <w:rsid w:val="00EE0C40"/>
    <w:rsid w:val="00F11929"/>
    <w:rsid w:val="00F17825"/>
    <w:rsid w:val="00F2244C"/>
    <w:rsid w:val="00F344E5"/>
    <w:rsid w:val="00F554A6"/>
    <w:rsid w:val="00F746A9"/>
    <w:rsid w:val="00F86FC3"/>
    <w:rsid w:val="00FB5822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0C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0C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0C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0C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0C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0C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0C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0C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0C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0C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3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6107</izvorni_sadrzaj>
    <derivirana_varijabla naziv="DomainObject.Predmet.Broj_1">6107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St-6107/2015</izvorni_sadrzaj>
    <derivirana_varijabla naziv="DomainObject.Predmet.OznakaBroj_1">St-6107/2015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IMPERIAL SOLUTIO GRUPA d.o.o.</izvorni_sadrzaj>
    <derivirana_varijabla naziv="DomainObject.Predmet.ProtustrankaFormated_1">  IMPERIAL SOLUTIO GRUPA d.o.o.</derivirana_varijabla>
  </DomainObject.Predmet.ProtustrankaFormated>
  <DomainObject.Predmet.ProtustrankaFormatedOIB>
    <izvorni_sadrzaj>  IMPERIAL SOLUTIO GRUPA d.o.o., OIB 19136357054</izvorni_sadrzaj>
    <derivirana_varijabla naziv="DomainObject.Predmet.ProtustrankaFormatedOIB_1">  IMPERIAL SOLUTIO GRUPA d.o.o., OIB 19136357054</derivirana_varijabla>
  </DomainObject.Predmet.ProtustrankaFormatedOIB>
  <DomainObject.Predmet.ProtustrankaFormatedWithAdress>
    <izvorni_sadrzaj> IMPERIAL SOLUTIO GRUPA d.o.o., Rujanska 11, 10000 Zagreb</izvorni_sadrzaj>
    <derivirana_varijabla naziv="DomainObject.Predmet.ProtustrankaFormatedWithAdress_1"> IMPERIAL SOLUTIO GRUPA d.o.o., Rujanska 11, 10000 Zagreb</derivirana_varijabla>
  </DomainObject.Predmet.ProtustrankaFormatedWithAdress>
  <DomainObject.Predmet.ProtustrankaFormatedWithAdressOIB>
    <izvorni_sadrzaj> IMPERIAL SOLUTIO GRUPA d.o.o., OIB 19136357054, Rujanska 11, 10000 Zagreb</izvorni_sadrzaj>
    <derivirana_varijabla naziv="DomainObject.Predmet.ProtustrankaFormatedWithAdressOIB_1"> IMPERIAL SOLUTIO GRUPA d.o.o., OIB 19136357054, Rujanska 11, 10000 Zagreb</derivirana_varijabla>
  </DomainObject.Predmet.ProtustrankaFormatedWithAdressOIB>
  <DomainObject.Predmet.ProtustrankaWithAdress>
    <izvorni_sadrzaj>IMPERIAL SOLUTIO GRUPA d.o.o. Rujanska 11, 10000 Zagreb</izvorni_sadrzaj>
    <derivirana_varijabla naziv="DomainObject.Predmet.ProtustrankaWithAdress_1">IMPERIAL SOLUTIO GRUPA d.o.o. Rujanska 11, 10000 Zagreb</derivirana_varijabla>
  </DomainObject.Predmet.ProtustrankaWithAdress>
  <DomainObject.Predmet.ProtustrankaWithAdressOIB>
    <izvorni_sadrzaj>IMPERIAL SOLUTIO GRUPA d.o.o., OIB 19136357054, Rujanska 11, 10000 Zagreb</izvorni_sadrzaj>
    <derivirana_varijabla naziv="DomainObject.Predmet.ProtustrankaWithAdressOIB_1">IMPERIAL SOLUTIO GRUPA d.o.o., OIB 19136357054, Rujanska 11, 10000 Zagreb</derivirana_varijabla>
  </DomainObject.Predmet.ProtustrankaWithAdressOIB>
  <DomainObject.Predmet.ProtustrankaNazivFormated>
    <izvorni_sadrzaj>IMPERIAL SOLUTIO GRUPA d.o.o.</izvorni_sadrzaj>
    <derivirana_varijabla naziv="DomainObject.Predmet.ProtustrankaNazivFormated_1">IMPERIAL SOLUTIO GRUPA d.o.o.</derivirana_varijabla>
  </DomainObject.Predmet.ProtustrankaNazivFormated>
  <DomainObject.Predmet.ProtustrankaNazivFormatedOIB>
    <izvorni_sadrzaj>IMPERIAL SOLUTIO GRUPA d.o.o., OIB 19136357054</izvorni_sadrzaj>
    <derivirana_varijabla naziv="DomainObject.Predmet.ProtustrankaNazivFormatedOIB_1">IMPERIAL SOLUTIO GRUPA d.o.o., OIB 19136357054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IMPERIAL SOLUTIO GRUPA d.o.o.</item>
    </izvorni_sadrzaj>
    <derivirana_varijabla naziv="DomainObject.Predmet.ProtuStrankaListFormated_1">
      <item>IMPERIAL SOLUTIO GRUPA d.o.o.</item>
    </derivirana_varijabla>
  </DomainObject.Predmet.ProtuStrankaListFormated>
  <DomainObject.Predmet.ProtuStrankaListFormatedOIB>
    <izvorni_sadrzaj>
      <item>IMPERIAL SOLUTIO GRUPA d.o.o., OIB 19136357054</item>
    </izvorni_sadrzaj>
    <derivirana_varijabla naziv="DomainObject.Predmet.ProtuStrankaListFormatedOIB_1">
      <item>IMPERIAL SOLUTIO GRUPA d.o.o., OIB 19136357054</item>
    </derivirana_varijabla>
  </DomainObject.Predmet.ProtuStrankaListFormatedOIB>
  <DomainObject.Predmet.ProtuStrankaListFormatedWithAdress>
    <izvorni_sadrzaj>
      <item>IMPERIAL SOLUTIO GRUPA d.o.o., Rujanska 11, 10000 Zagreb</item>
    </izvorni_sadrzaj>
    <derivirana_varijabla naziv="DomainObject.Predmet.ProtuStrankaListFormatedWithAdress_1">
      <item>IMPERIAL SOLUTIO GRUPA d.o.o., Rujanska 11, 10000 Zagreb</item>
    </derivirana_varijabla>
  </DomainObject.Predmet.ProtuStrankaListFormatedWithAdress>
  <DomainObject.Predmet.ProtuStrankaListFormatedWithAdressOIB>
    <izvorni_sadrzaj>
      <item>IMPERIAL SOLUTIO GRUPA d.o.o., OIB 19136357054, Rujanska 11, 10000 Zagreb</item>
    </izvorni_sadrzaj>
    <derivirana_varijabla naziv="DomainObject.Predmet.ProtuStrankaListFormatedWithAdressOIB_1">
      <item>IMPERIAL SOLUTIO GRUPA d.o.o., OIB 19136357054, Rujanska 11, 10000 Zagreb</item>
    </derivirana_varijabla>
  </DomainObject.Predmet.ProtuStrankaListFormatedWithAdressOIB>
  <DomainObject.Predmet.ProtuStrankaListNazivFormated>
    <izvorni_sadrzaj>
      <item>IMPERIAL SOLUTIO GRUPA d.o.o.</item>
    </izvorni_sadrzaj>
    <derivirana_varijabla naziv="DomainObject.Predmet.ProtuStrankaListNazivFormated_1">
      <item>IMPERIAL SOLUTIO GRUPA d.o.o.</item>
    </derivirana_varijabla>
  </DomainObject.Predmet.ProtuStrankaListNazivFormated>
  <DomainObject.Predmet.ProtuStrankaListNazivFormatedOIB>
    <izvorni_sadrzaj>
      <item>IMPERIAL SOLUTIO GRUPA d.o.o., OIB 19136357054</item>
    </izvorni_sadrzaj>
    <derivirana_varijabla naziv="DomainObject.Predmet.ProtuStrankaListNazivFormatedOIB_1">
      <item>IMPERIAL SOLUTIO GRUPA d.o.o., OIB 19136357054</item>
    </derivirana_varijabla>
  </DomainObject.Predmet.ProtuStrankaListNazivFormatedOIB>
  <DomainObject.Predmet.OstaliListFormated>
    <izvorni_sadrzaj>
      <item>Goran Barišić</item>
      <item>Vedran Parić</item>
    </izvorni_sadrzaj>
    <derivirana_varijabla naziv="DomainObject.Predmet.OstaliListFormated_1">
      <item>Goran Barišić</item>
      <item>Vedran Parić</item>
    </derivirana_varijabla>
  </DomainObject.Predmet.OstaliListFormated>
  <DomainObject.Predmet.OstaliListFormatedOIB>
    <izvorni_sadrzaj>
      <item>Goran Barišić, OIB 01090825761</item>
      <item>Vedran Parić, OIB 11185429886</item>
    </izvorni_sadrzaj>
    <derivirana_varijabla naziv="DomainObject.Predmet.OstaliListFormatedOIB_1">
      <item>Goran Barišić, OIB 01090825761</item>
      <item>Vedran Parić, OIB 11185429886</item>
    </derivirana_varijabla>
  </DomainObject.Predmet.OstaliListFormatedOIB>
  <DomainObject.Predmet.OstaliListFormatedWithAdress>
    <izvorni_sadrzaj>
      <item>Goran Barišić, Ulica Janka Draškovića 8, 10290 Zaprešić</item>
      <item>Vedran Parić, Ulica Augusta Šenoe 47, 10290 Zaprešić</item>
    </izvorni_sadrzaj>
    <derivirana_varijabla naziv="DomainObject.Predmet.OstaliListFormatedWithAdress_1">
      <item>Goran Barišić, Ulica Janka Draškovića 8, 10290 Zaprešić</item>
      <item>Vedran Parić, Ulica Augusta Šenoe 47, 10290 Zaprešić</item>
    </derivirana_varijabla>
  </DomainObject.Predmet.OstaliListFormatedWithAdress>
  <DomainObject.Predmet.OstaliListFormatedWithAdressOIB>
    <izvorni_sadrzaj>
      <item>Goran Barišić, OIB 01090825761, Ulica Janka Draškovića 8, 10290 Zaprešić</item>
      <item>Vedran Parić, OIB 11185429886, Ulica Augusta Šenoe 47, 10290 Zaprešić</item>
    </izvorni_sadrzaj>
    <derivirana_varijabla naziv="DomainObject.Predmet.OstaliListFormatedWithAdressOIB_1">
      <item>Goran Barišić, OIB 01090825761, Ulica Janka Draškovića 8, 10290 Zaprešić</item>
      <item>Vedran Parić, OIB 11185429886, Ulica Augusta Šenoe 47, 10290 Zaprešić</item>
    </derivirana_varijabla>
  </DomainObject.Predmet.OstaliListFormatedWithAdressOIB>
  <DomainObject.Predmet.OstaliListNazivFormated>
    <izvorni_sadrzaj>
      <item>Goran Barišić</item>
      <item>Vedran Parić</item>
    </izvorni_sadrzaj>
    <derivirana_varijabla naziv="DomainObject.Predmet.OstaliListNazivFormated_1">
      <item>Goran Barišić</item>
      <item>Vedran Parić</item>
    </derivirana_varijabla>
  </DomainObject.Predmet.OstaliListNazivFormated>
  <DomainObject.Predmet.OstaliListNazivFormatedOIB>
    <izvorni_sadrzaj>
      <item>Goran Barišić, OIB 01090825761</item>
      <item>Vedran Parić, OIB 11185429886</item>
    </izvorni_sadrzaj>
    <derivirana_varijabla naziv="DomainObject.Predmet.OstaliListNazivFormatedOIB_1">
      <item>Goran Barišić, OIB 01090825761</item>
      <item>Vedran Parić, OIB 11185429886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IMPERIAL SOLUTIO GRUPA d.o.o.</izvorni_sadrzaj>
    <derivirana_varijabla naziv="DomainObject.Predmet.ProtustrankaIDrugi_1">IMPERIAL SOLUTIO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IMPERIAL SOLUTIO GRUPA d.o.o., OIB 19136357054, Rujanska 11, 10000 Zagreb</izvorni_sadrzaj>
    <derivirana_varijabla naziv="DomainObject.Predmet.ProtustrankaIDrugiAdressOIB_1">IMPERIAL SOLUTIO GRUPA d.o.o., OIB 19136357054, Rujanska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IMPERIAL SOLUTIO GRUPA d.o.o.</item>
      <item>FINA Regionalni centar Zagreb</item>
      <item>Goran Barišić</item>
      <item>Vedran Parić</item>
    </izvorni_sadrzaj>
    <derivirana_varijabla naziv="DomainObject.Predmet.SudioniciListNaziv_1">
      <item>IMPERIAL SOLUTIO GRUPA d.o.o.</item>
      <item>FINA Regionalni centar Zagreb</item>
      <item>Goran Barišić</item>
      <item>Vedran Parić</item>
    </derivirana_varijabla>
  </DomainObject.Predmet.SudioniciListNaziv>
  <DomainObject.Predmet.SudioniciListAdressOIB>
    <izvorni_sadrzaj>
      <item>IMPERIAL SOLUTIO GRUPA d.o.o., OIB 19136357054, Rujanska 11,10000 Zagreb</item>
      <item>FINA Regionalni centar Zagreb, OIB 85821130368, Trg svibanjskih žrtava 1995. 1,10000 Zagreb</item>
      <item>Goran Barišić, OIB 01090825761, Ulica Janka Draškovića 8,10290 Zaprešić</item>
      <item>Vedran Parić, OIB 11185429886, Ulica Augusta Šenoe 47,10290 Zaprešić</item>
    </izvorni_sadrzaj>
    <derivirana_varijabla naziv="DomainObject.Predmet.SudioniciListAdressOIB_1">
      <item>IMPERIAL SOLUTIO GRUPA d.o.o., OIB 19136357054, Rujanska 11,10000 Zagreb</item>
      <item>FINA Regionalni centar Zagreb, OIB 85821130368, Trg svibanjskih žrtava 1995. 1,10000 Zagreb</item>
      <item>Goran Barišić, OIB 01090825761, Ulica Janka Draškovića 8,10290 Zaprešić</item>
      <item>Vedran Parić, OIB 11185429886, Ulica Augusta Šenoe 47,10290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19136357054</item>
      <item>, OIB 85821130368</item>
      <item>, OIB 01090825761</item>
      <item>, OIB 11185429886</item>
    </izvorni_sadrzaj>
    <derivirana_varijabla naziv="DomainObject.Predmet.SudioniciListNazivOIB_1">
      <item>, OIB 19136357054</item>
      <item>, OIB 85821130368</item>
      <item>, OIB 01090825761</item>
      <item>, OIB 11185429886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603</properties:Words>
  <properties:Characters>3197</properties:Characters>
  <properties:Lines>90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3985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2016-02-24T10:05:00Z</dcterms:created>
  <dc:creator>gboljkovac</dc:creator>
  <cp:lastModifiedBy>Goranka Boljkovac</cp:lastModifiedBy>
  <cp:lastPrinted>2016-02-24T10:05:00Z</cp:lastPrinted>
  <dcterms:modified xmlns:xsi="http://www.w3.org/2001/XMLSchema-instance" xsi:type="dcterms:W3CDTF">2016-02-24T10:05:00Z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