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3D2C74" w:rsidP="003D2C74" w:rsidR="001D7DC0" w:rsidRPr="0058291E">
                  <w:pPr>
                    <w:pStyle w:val="VSVerzija"/>
                  </w:pPr>
                  <w:r>
                    <w:t>Poslovni broj:</w:t>
                  </w:r>
                  <w:r w:rsidR="0058291E" w:rsidRPr="0058291E">
                    <w:t xml:space="preserve"> 21</w:t>
                  </w:r>
                  <w:r>
                    <w:t xml:space="preserve"> </w:t>
                  </w:r>
                  <w:r w:rsidR="00D5330D" w:rsidRPr="0058291E">
                    <w:t>St-</w:t>
                  </w:r>
                  <w:r>
                    <w:t>917</w:t>
                  </w:r>
                  <w:r w:rsidR="00710D23" w:rsidRPr="0058291E">
                    <w:t>/18</w:t>
                  </w:r>
                  <w:r w:rsidR="0098583F">
                    <w:t>-7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a119d5" w14:paraId="da119d5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58291E">
      <w:pPr>
        <w:ind w:firstLine="708"/>
        <w:jc w:val="both"/>
      </w:pPr>
      <w:r>
        <w:t xml:space="preserve">Trgovački sud u Osijeku, po sudskom savjetniku  </w:t>
      </w:r>
      <w:r w:rsidR="0058291E">
        <w:t>Ivanu Čulić</w:t>
      </w:r>
      <w:r w:rsidR="003D2C74">
        <w:t>u</w:t>
      </w:r>
      <w:r>
        <w:t xml:space="preserve">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 w:rsidR="0098583F">
        <w:t xml:space="preserve"> </w:t>
      </w:r>
      <w:r w:rsidR="003D2C74">
        <w:t>EKON j.d.o.o. za usluge, Osijek, Srijemska ulica 126, MBS: 030192277, OIB: 59443984541</w:t>
      </w:r>
      <w:r w:rsidR="00D5330D">
        <w:t>,</w:t>
      </w:r>
      <w:r w:rsidR="0058291E">
        <w:t xml:space="preserve"> </w:t>
      </w:r>
      <w:r>
        <w:t xml:space="preserve">dana </w:t>
      </w:r>
      <w:r w:rsidR="003D2C74">
        <w:t>11</w:t>
      </w:r>
      <w:r w:rsidR="00D5330D">
        <w:t xml:space="preserve">. </w:t>
      </w:r>
      <w:r w:rsidR="0058291E">
        <w:t>prosinca</w:t>
      </w:r>
      <w:r w:rsidR="00274DA9">
        <w:t xml:space="preserve"> </w:t>
      </w:r>
      <w:r>
        <w:t xml:space="preserve">2018.   </w:t>
      </w:r>
    </w:p>
    <w:p w:rsidRDefault="002F3C3A" w:rsidP="002F3C3A" w:rsidR="002F3C3A">
      <w:pPr>
        <w:ind w:firstLine="708"/>
        <w:jc w:val="both"/>
      </w:pPr>
      <w:r>
        <w:t xml:space="preserve">                  </w:t>
      </w:r>
    </w:p>
    <w:p w:rsidRDefault="002F3C3A" w:rsidP="002F3C3A" w:rsidR="002F3C3A">
      <w:pPr>
        <w:pStyle w:val="Tijeloteksta"/>
      </w:pPr>
    </w:p>
    <w:p w:rsidRDefault="002F3C3A" w:rsidP="002F3C3A" w:rsidR="002F3C3A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58291E" w:rsidP="002F3C3A" w:rsidR="0058291E" w:rsidRPr="00CB3530">
      <w:pPr>
        <w:pStyle w:val="Tijeloteksta"/>
        <w:jc w:val="center"/>
        <w:rPr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710D23" w:rsidR="00884015">
      <w:pPr>
        <w:pStyle w:val="Tijeloteksta"/>
        <w:numPr>
          <w:ilvl w:val="0"/>
          <w:numId w:val="2"/>
        </w:numPr>
        <w:rPr>
          <w:bCs/>
        </w:rPr>
      </w:pPr>
      <w:r w:rsidRPr="00D5330D">
        <w:rPr>
          <w:bCs/>
        </w:rPr>
        <w:t>Otvara se skraćeni stečajni postupak nad</w:t>
      </w:r>
      <w:r w:rsidR="00990992" w:rsidRPr="00D5330D">
        <w:rPr>
          <w:bCs/>
        </w:rPr>
        <w:t xml:space="preserve"> stečajnim</w:t>
      </w:r>
      <w:r w:rsidRPr="00D5330D">
        <w:rPr>
          <w:bCs/>
        </w:rPr>
        <w:t xml:space="preserve"> dužnikom </w:t>
      </w:r>
      <w:r w:rsidR="003D2C74">
        <w:t>EKON j.d.o.o. za usluge, Osijek, Srijemska ulica 126, MBS: 030192277, OIB: 59443984541</w:t>
      </w:r>
      <w:r w:rsidR="00D5330D">
        <w:t>.</w:t>
      </w:r>
      <w:r w:rsidR="00C007D1" w:rsidRPr="00D5330D">
        <w:rPr>
          <w:bCs/>
        </w:rPr>
        <w:tab/>
      </w:r>
    </w:p>
    <w:p w:rsidRDefault="00D5330D" w:rsidP="00D5330D" w:rsidR="00D5330D" w:rsidRPr="00D5330D">
      <w:pPr>
        <w:pStyle w:val="Tijeloteksta"/>
        <w:ind w:left="1065"/>
        <w:rPr>
          <w:bCs/>
        </w:rPr>
      </w:pPr>
    </w:p>
    <w:p w:rsidRDefault="002F3C3A" w:rsidP="00D5330D" w:rsidR="00D5330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98583F">
        <w:t xml:space="preserve">Maša </w:t>
      </w:r>
      <w:proofErr w:type="spellStart"/>
      <w:r w:rsidR="0098583F">
        <w:t>Šoštarko</w:t>
      </w:r>
      <w:proofErr w:type="spellEnd"/>
      <w:r w:rsidR="0098583F">
        <w:t>, Osijek, Brodska 26, OIB: 30793582245</w:t>
      </w:r>
      <w:r w:rsidR="0058291E">
        <w:t>.</w:t>
      </w:r>
    </w:p>
    <w:p w:rsidRDefault="002F3C3A" w:rsidP="00D5330D" w:rsidR="002F3C3A" w:rsidRPr="00D5330D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D5330D" w:rsidR="00D5330D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3D2C74">
        <w:t>EKON j.d.o.o. za usluge, Osijek, Srijemska ulica 126, MBS: 030192277, OIB: 59443984541</w:t>
      </w:r>
      <w:r w:rsidR="00D5330D">
        <w:t>.</w:t>
      </w:r>
      <w:r w:rsidR="00D5330D" w:rsidRPr="00D5330D">
        <w:rPr>
          <w:bCs/>
        </w:rPr>
        <w:tab/>
      </w:r>
    </w:p>
    <w:p w:rsidRDefault="00710D23" w:rsidP="00D5330D" w:rsidR="00710D23" w:rsidRPr="00D5330D">
      <w:pPr>
        <w:pStyle w:val="Tijeloteksta"/>
        <w:ind w:left="1065"/>
        <w:rPr>
          <w:bCs/>
        </w:rPr>
      </w:pPr>
    </w:p>
    <w:p w:rsidRDefault="002F3C3A" w:rsidP="002F3C3A" w:rsidR="002F3C3A" w:rsidRPr="0058291E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58291E" w:rsidP="0058291E" w:rsidR="0058291E">
      <w:pPr>
        <w:pStyle w:val="Odlomakpopisa"/>
        <w:rPr>
          <w:bCs/>
        </w:rPr>
      </w:pPr>
    </w:p>
    <w:p w:rsidRDefault="0058291E" w:rsidP="0058291E" w:rsidR="0058291E">
      <w:pPr>
        <w:pStyle w:val="Tijeloteksta"/>
        <w:ind w:left="1065"/>
        <w:rPr>
          <w:bCs/>
        </w:rPr>
      </w:pPr>
    </w:p>
    <w:p w:rsidRDefault="002F3C3A" w:rsidP="0058291E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3D2C74">
      <w:pPr>
        <w:pStyle w:val="Tijeloteksta"/>
        <w:ind w:firstLine="708"/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3D2C74">
        <w:rPr>
          <w:bCs/>
        </w:rPr>
        <w:t>11</w:t>
      </w:r>
      <w:r w:rsidR="00710D23">
        <w:rPr>
          <w:bCs/>
        </w:rPr>
        <w:t xml:space="preserve">. </w:t>
      </w:r>
      <w:r w:rsidR="003D2C74">
        <w:rPr>
          <w:bCs/>
        </w:rPr>
        <w:t>lipnja</w:t>
      </w:r>
      <w:r w:rsidR="00710D23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</w:t>
      </w:r>
      <w:r w:rsidR="00AA0392">
        <w:rPr>
          <w:bCs/>
        </w:rPr>
        <w:t xml:space="preserve"> 04-06-18-</w:t>
      </w:r>
      <w:r w:rsidR="003D2C74">
        <w:rPr>
          <w:bCs/>
        </w:rPr>
        <w:t>2483</w:t>
      </w:r>
      <w:r w:rsidR="0058291E">
        <w:rPr>
          <w:bCs/>
        </w:rPr>
        <w:t xml:space="preserve"> </w:t>
      </w:r>
      <w:r w:rsidRPr="00F877AB">
        <w:rPr>
          <w:bCs/>
        </w:rPr>
        <w:t xml:space="preserve">od </w:t>
      </w:r>
      <w:r w:rsidR="003D2C74">
        <w:rPr>
          <w:bCs/>
        </w:rPr>
        <w:t>8</w:t>
      </w:r>
      <w:r w:rsidR="00710D23">
        <w:rPr>
          <w:bCs/>
        </w:rPr>
        <w:t xml:space="preserve">. </w:t>
      </w:r>
      <w:r w:rsidR="003D2C74">
        <w:rPr>
          <w:bCs/>
        </w:rPr>
        <w:t>lipnja</w:t>
      </w:r>
      <w:r w:rsidR="0058291E">
        <w:rPr>
          <w:bCs/>
        </w:rPr>
        <w:t xml:space="preserve"> 2018. </w:t>
      </w:r>
      <w:r w:rsidRPr="00F877AB">
        <w:rPr>
          <w:bCs/>
        </w:rPr>
        <w:t xml:space="preserve">nad stečajnim </w:t>
      </w:r>
      <w:r w:rsidR="007E20B3">
        <w:rPr>
          <w:bCs/>
        </w:rPr>
        <w:t xml:space="preserve">dužnikom </w:t>
      </w:r>
      <w:r w:rsidR="003D2C74">
        <w:t>EKON j.d.o.o. za usluge, Osijek, Srijemska ulica 126, MBS: 030192277, OIB: 59443984541</w:t>
      </w:r>
      <w:r w:rsidR="00D5330D">
        <w:t>.</w:t>
      </w:r>
    </w:p>
    <w:p w:rsidRDefault="003D2C74" w:rsidP="00D5330D" w:rsidR="003D2C74">
      <w:pPr>
        <w:pStyle w:val="Tijeloteksta"/>
        <w:ind w:firstLine="708"/>
      </w:pPr>
    </w:p>
    <w:p w:rsidRDefault="00D5330D" w:rsidP="00D5330D" w:rsidR="00D5330D">
      <w:pPr>
        <w:pStyle w:val="Tijeloteksta"/>
        <w:ind w:firstLine="708"/>
        <w:rPr>
          <w:bCs/>
        </w:rPr>
      </w:pPr>
      <w:r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3D2C74" w:rsidP="0058291E" w:rsidR="0058291E">
      <w:pPr>
        <w:pStyle w:val="Tijeloteksta"/>
        <w:ind w:firstLine="708"/>
        <w:jc w:val="right"/>
      </w:pPr>
      <w:r>
        <w:t>Poslovni broj:</w:t>
      </w:r>
      <w:r w:rsidRPr="0058291E">
        <w:t xml:space="preserve"> 21</w:t>
      </w:r>
      <w:r>
        <w:t xml:space="preserve"> </w:t>
      </w:r>
      <w:r w:rsidRPr="0058291E">
        <w:t>St-</w:t>
      </w:r>
      <w:r>
        <w:t>917</w:t>
      </w:r>
      <w:r w:rsidRPr="0058291E">
        <w:t>/18</w:t>
      </w:r>
      <w:r>
        <w:t>-7</w:t>
      </w:r>
    </w:p>
    <w:p w:rsidRDefault="003D2C74" w:rsidP="0058291E" w:rsidR="003D2C74">
      <w:pPr>
        <w:pStyle w:val="Tijeloteksta"/>
        <w:ind w:firstLine="708"/>
        <w:jc w:val="right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58291E">
        <w:t>12</w:t>
      </w:r>
      <w:r w:rsidR="00057E16">
        <w:t xml:space="preserve">. </w:t>
      </w:r>
      <w:r w:rsidR="003D2C74">
        <w:t>lipnja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3D2C74">
        <w:t>917</w:t>
      </w:r>
      <w:r w:rsidR="007E20B3">
        <w:t>/</w:t>
      </w:r>
      <w:r w:rsidR="00710D23">
        <w:t>18</w:t>
      </w:r>
      <w:r w:rsidR="003D2C74">
        <w:t>-3</w:t>
      </w:r>
      <w:r>
        <w:t xml:space="preserve">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3D2C74" w:rsidP="002F3C3A" w:rsidR="002F3C3A">
      <w:pPr>
        <w:pStyle w:val="Tijeloteksta"/>
        <w:ind w:left="360"/>
        <w:jc w:val="center"/>
      </w:pPr>
      <w:r>
        <w:t>U Osijeku 11</w:t>
      </w:r>
      <w:r w:rsidR="00D5330D">
        <w:t xml:space="preserve">. </w:t>
      </w:r>
      <w:r w:rsidR="00DE280B">
        <w:t>prosinca 2018.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DE280B" w:rsidP="002F3C3A" w:rsidR="002F3C3A">
      <w:pPr>
        <w:pStyle w:val="Tijeloteksta"/>
        <w:jc w:val="left"/>
      </w:pPr>
      <w:r>
        <w:t xml:space="preserve">Sanda </w:t>
      </w:r>
      <w:proofErr w:type="spellStart"/>
      <w:r>
        <w:t>Gučić</w:t>
      </w:r>
      <w:proofErr w:type="spellEnd"/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DE280B" w:rsidP="002F3C3A" w:rsidR="002F3C3A">
      <w:pPr>
        <w:pStyle w:val="Tijeloteksta"/>
        <w:ind w:firstLine="348" w:left="6024"/>
        <w:jc w:val="left"/>
      </w:pPr>
      <w:r>
        <w:t>Ivan Čulić</w:t>
      </w:r>
    </w:p>
    <w:p w:rsidRDefault="002F3C3A" w:rsidP="002F3C3A" w:rsidR="002F3C3A">
      <w:pPr>
        <w:pStyle w:val="Tijeloteksta"/>
        <w:jc w:val="left"/>
      </w:pPr>
    </w:p>
    <w:p w:rsidRDefault="003D2C74" w:rsidP="002F3C3A" w:rsidR="002F3C3A">
      <w:pPr>
        <w:pStyle w:val="Tijeloteksta"/>
        <w:jc w:val="left"/>
      </w:pPr>
      <w:r>
        <w:t>UPUTA</w:t>
      </w:r>
      <w:r w:rsidR="002F3C3A">
        <w:t xml:space="preserve">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5330D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D2C74">
        <w:t>10</w:t>
      </w:r>
      <w:r w:rsidR="00DE280B">
        <w:t>.01.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D2C74"/>
    <w:rsid w:val="003E4468"/>
    <w:rsid w:val="004049C3"/>
    <w:rsid w:val="00463C3F"/>
    <w:rsid w:val="005260B0"/>
    <w:rsid w:val="005334A7"/>
    <w:rsid w:val="0058291E"/>
    <w:rsid w:val="0059612B"/>
    <w:rsid w:val="005A3617"/>
    <w:rsid w:val="005B5061"/>
    <w:rsid w:val="005E101F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40807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8583F"/>
    <w:rsid w:val="00990992"/>
    <w:rsid w:val="009C4D46"/>
    <w:rsid w:val="00A324F9"/>
    <w:rsid w:val="00A958D2"/>
    <w:rsid w:val="00AA0392"/>
    <w:rsid w:val="00AB536E"/>
    <w:rsid w:val="00AD67F8"/>
    <w:rsid w:val="00B6125C"/>
    <w:rsid w:val="00C007D1"/>
    <w:rsid w:val="00C13E72"/>
    <w:rsid w:val="00C3258D"/>
    <w:rsid w:val="00C51C82"/>
    <w:rsid w:val="00C82963"/>
    <w:rsid w:val="00CA7F62"/>
    <w:rsid w:val="00D05108"/>
    <w:rsid w:val="00D5330D"/>
    <w:rsid w:val="00D61325"/>
    <w:rsid w:val="00D71279"/>
    <w:rsid w:val="00D76499"/>
    <w:rsid w:val="00D87EF8"/>
    <w:rsid w:val="00DE280B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St-917/2018</izvorni_sadrzaj>
    <derivirana_varijabla naziv="DomainObject.Predmet.OznakaBroj_1">St-917/2018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EKON j.d.o.o. za usluge</izvorni_sadrzaj>
    <derivirana_varijabla naziv="DomainObject.Predmet.ProtustrankaFormated_1">  EKON j.d.o.o. za usluge</derivirana_varijabla>
  </DomainObject.Predmet.ProtustrankaFormated>
  <DomainObject.Predmet.ProtustrankaFormatedOIB>
    <izvorni_sadrzaj>  EKON j.d.o.o. za usluge, OIB 59443984541</izvorni_sadrzaj>
    <derivirana_varijabla naziv="DomainObject.Predmet.ProtustrankaFormatedOIB_1">  EKON j.d.o.o. za usluge, OIB 59443984541</derivirana_varijabla>
  </DomainObject.Predmet.ProtustrankaFormatedOIB>
  <DomainObject.Predmet.ProtustrankaFormatedWithAdress>
    <izvorni_sadrzaj> EKON j.d.o.o. za usluge, Srijemska ulica 126, 31000 Osijek</izvorni_sadrzaj>
    <derivirana_varijabla naziv="DomainObject.Predmet.ProtustrankaFormatedWithAdress_1"> EKON j.d.o.o. za usluge, Srijemska ulica 126, 31000 Osijek</derivirana_varijabla>
  </DomainObject.Predmet.ProtustrankaFormatedWithAdress>
  <DomainObject.Predmet.ProtustrankaFormatedWithAdressOIB>
    <izvorni_sadrzaj> EKON j.d.o.o. za usluge, OIB 59443984541, Srijemska ulica 126, 31000 Osijek</izvorni_sadrzaj>
    <derivirana_varijabla naziv="DomainObject.Predmet.ProtustrankaFormatedWithAdressOIB_1"> EKON j.d.o.o. za usluge, OIB 59443984541, Srijemska ulica 126, 31000 Osijek</derivirana_varijabla>
  </DomainObject.Predmet.ProtustrankaFormatedWithAdressOIB>
  <DomainObject.Predmet.ProtustrankaWithAdress>
    <izvorni_sadrzaj>EKON j.d.o.o. za usluge Srijemska ulica 126, 31000 Osijek</izvorni_sadrzaj>
    <derivirana_varijabla naziv="DomainObject.Predmet.ProtustrankaWithAdress_1">EKON j.d.o.o. za usluge Srijemska ulica 126, 31000 Osijek</derivirana_varijabla>
  </DomainObject.Predmet.ProtustrankaWithAdress>
  <DomainObject.Predmet.ProtustrankaWithAdressOIB>
    <izvorni_sadrzaj>EKON j.d.o.o. za usluge, OIB 59443984541, Srijemska ulica 126, 31000 Osijek</izvorni_sadrzaj>
    <derivirana_varijabla naziv="DomainObject.Predmet.ProtustrankaWithAdressOIB_1">EKON j.d.o.o. za usluge, OIB 59443984541, Srijemska ulica 126, 31000 Osijek</derivirana_varijabla>
  </DomainObject.Predmet.ProtustrankaWithAdressOIB>
  <DomainObject.Predmet.ProtustrankaNazivFormated>
    <izvorni_sadrzaj>EKON j.d.o.o. za usluge</izvorni_sadrzaj>
    <derivirana_varijabla naziv="DomainObject.Predmet.ProtustrankaNazivFormated_1">EKON j.d.o.o. za usluge</derivirana_varijabla>
  </DomainObject.Predmet.ProtustrankaNazivFormated>
  <DomainObject.Predmet.ProtustrankaNazivFormatedOIB>
    <izvorni_sadrzaj>EKON j.d.o.o. za usluge, OIB 59443984541</izvorni_sadrzaj>
    <derivirana_varijabla naziv="DomainObject.Predmet.ProtustrankaNazivFormatedOIB_1">EKON j.d.o.o. za usluge, OIB 59443984541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 OSIJEK</izvorni_sadrzaj>
    <derivirana_varijabla naziv="DomainObject.Predmet.StrankaFormated_1">  FINA R OSIJEK</derivirana_varijabla>
  </DomainObject.Predmet.StrankaFormated>
  <DomainObject.Predmet.StrankaFormatedOIB>
    <izvorni_sadrzaj>  FINA R OSIJEK, OIB 85821130368</izvorni_sadrzaj>
    <derivirana_varijabla naziv="DomainObject.Predmet.StrankaFormatedOIB_1">  FINA R OSIJEK, OIB 85821130368</derivirana_varijabla>
  </DomainObject.Predmet.StrankaFormatedOIB>
  <DomainObject.Predmet.StrankaFormatedWithAdress>
    <izvorni_sadrzaj> FINA R OSIJEK</izvorni_sadrzaj>
    <derivirana_varijabla naziv="DomainObject.Predmet.StrankaFormatedWithAdress_1"> FINA R OSIJEK</derivirana_varijabla>
  </DomainObject.Predmet.StrankaFormatedWithAdress>
  <DomainObject.Predmet.StrankaFormatedWithAdressOIB>
    <izvorni_sadrzaj> FINA R OSIJEK, OIB 85821130368</izvorni_sadrzaj>
    <derivirana_varijabla naziv="DomainObject.Predmet.StrankaFormatedWithAdressOIB_1"> FINA R OSIJEK, OIB 85821130368</derivirana_varijabla>
  </DomainObject.Predmet.StrankaFormatedWithAdressOIB>
  <DomainObject.Predmet.StrankaWithAdress>
    <izvorni_sadrzaj>FINA R OSIJEK </izvorni_sadrzaj>
    <derivirana_varijabla naziv="DomainObject.Predmet.StrankaWithAdress_1">FINA R OSIJEK </derivirana_varijabla>
  </DomainObject.Predmet.StrankaWithAdress>
  <DomainObject.Predmet.StrankaWithAdressOIB>
    <izvorni_sadrzaj>FINA R OSIJEK, OIB 85821130368</izvorni_sadrzaj>
    <derivirana_varijabla naziv="DomainObject.Predmet.StrankaWithAdressOIB_1">FINA R OSIJEK, OIB 85821130368</derivirana_varijabla>
  </DomainObject.Predmet.StrankaWithAdressOIB>
  <DomainObject.Predmet.StrankaNazivFormated>
    <izvorni_sadrzaj>FINA R OSIJEK</izvorni_sadrzaj>
    <derivirana_varijabla naziv="DomainObject.Predmet.StrankaNazivFormated_1">FINA R OSIJEK</derivirana_varijabla>
  </DomainObject.Predmet.StrankaNazivFormated>
  <DomainObject.Predmet.StrankaNazivFormatedOIB>
    <izvorni_sadrzaj>FINA R OSIJEK, OIB 85821130368</izvorni_sadrzaj>
    <derivirana_varijabla naziv="DomainObject.Predmet.StrankaNazivFormatedOIB_1">FINA 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 OSIJEK</item>
    </izvorni_sadrzaj>
    <derivirana_varijabla naziv="DomainObject.Predmet.StrankaListFormated_1">
      <item>FINA R OSIJEK</item>
    </derivirana_varijabla>
  </DomainObject.Predmet.StrankaListFormated>
  <DomainObject.Predmet.StrankaListFormatedOIB>
    <izvorni_sadrzaj>
      <item>FINA R OSIJEK, OIB 85821130368</item>
    </izvorni_sadrzaj>
    <derivirana_varijabla naziv="DomainObject.Predmet.StrankaListFormatedOIB_1">
      <item>FINA R OSIJEK, OIB 85821130368</item>
    </derivirana_varijabla>
  </DomainObject.Predmet.StrankaListFormatedOIB>
  <DomainObject.Predmet.StrankaListFormatedWithAdress>
    <izvorni_sadrzaj>
      <item>FINA R OSIJEK</item>
    </izvorni_sadrzaj>
    <derivirana_varijabla naziv="DomainObject.Predmet.StrankaListFormatedWithAdress_1">
      <item>FINA R OSIJEK</item>
    </derivirana_varijabla>
  </DomainObject.Predmet.StrankaListFormatedWithAdress>
  <DomainObject.Predmet.StrankaListFormatedWithAdressOIB>
    <izvorni_sadrzaj>
      <item>FINA R OSIJEK, OIB 85821130368</item>
    </izvorni_sadrzaj>
    <derivirana_varijabla naziv="DomainObject.Predmet.StrankaListFormatedWithAdressOIB_1">
      <item>FINA R OSIJEK, OIB 85821130368</item>
    </derivirana_varijabla>
  </DomainObject.Predmet.StrankaListFormatedWithAdressOIB>
  <DomainObject.Predmet.StrankaListNazivFormated>
    <izvorni_sadrzaj>
      <item>FINA R OSIJEK</item>
    </izvorni_sadrzaj>
    <derivirana_varijabla naziv="DomainObject.Predmet.StrankaListNazivFormated_1">
      <item>FINA R OSIJEK</item>
    </derivirana_varijabla>
  </DomainObject.Predmet.StrankaListNazivFormated>
  <DomainObject.Predmet.StrankaListNazivFormatedOIB>
    <izvorni_sadrzaj>
      <item>FINA R OSIJEK, OIB 85821130368</item>
    </izvorni_sadrzaj>
    <derivirana_varijabla naziv="DomainObject.Predmet.StrankaListNazivFormatedOIB_1">
      <item>FINA R OSIJEK, OIB 85821130368</item>
    </derivirana_varijabla>
  </DomainObject.Predmet.StrankaListNazivFormatedOIB>
  <DomainObject.Predmet.ProtuStrankaListFormated>
    <izvorni_sadrzaj>
      <item>EKON j.d.o.o. za usluge</item>
    </izvorni_sadrzaj>
    <derivirana_varijabla naziv="DomainObject.Predmet.ProtuStrankaListFormated_1">
      <item>EKON j.d.o.o. za usluge</item>
    </derivirana_varijabla>
  </DomainObject.Predmet.ProtuStrankaListFormated>
  <DomainObject.Predmet.ProtuStrankaListFormatedOIB>
    <izvorni_sadrzaj>
      <item>EKON j.d.o.o. za usluge, OIB 59443984541</item>
    </izvorni_sadrzaj>
    <derivirana_varijabla naziv="DomainObject.Predmet.ProtuStrankaListFormatedOIB_1">
      <item>EKON j.d.o.o. za usluge, OIB 59443984541</item>
    </derivirana_varijabla>
  </DomainObject.Predmet.ProtuStrankaListFormatedOIB>
  <DomainObject.Predmet.ProtuStrankaListFormatedWithAdress>
    <izvorni_sadrzaj>
      <item>EKON j.d.o.o. za usluge, Srijemska ulica 126, 31000 Osijek</item>
    </izvorni_sadrzaj>
    <derivirana_varijabla naziv="DomainObject.Predmet.ProtuStrankaListFormatedWithAdress_1">
      <item>EKON j.d.o.o. za usluge, Srijemska ulica 126, 31000 Osijek</item>
    </derivirana_varijabla>
  </DomainObject.Predmet.ProtuStrankaListFormatedWithAdress>
  <DomainObject.Predmet.ProtuStrankaListFormatedWithAdressOIB>
    <izvorni_sadrzaj>
      <item>EKON j.d.o.o. za usluge, OIB 59443984541, Srijemska ulica 126, 31000 Osijek</item>
    </izvorni_sadrzaj>
    <derivirana_varijabla naziv="DomainObject.Predmet.ProtuStrankaListFormatedWithAdressOIB_1">
      <item>EKON j.d.o.o. za usluge, OIB 59443984541, Srijemska ulica 126, 31000 Osijek</item>
    </derivirana_varijabla>
  </DomainObject.Predmet.ProtuStrankaListFormatedWithAdressOIB>
  <DomainObject.Predmet.ProtuStrankaListNazivFormated>
    <izvorni_sadrzaj>
      <item>EKON j.d.o.o. za usluge</item>
    </izvorni_sadrzaj>
    <derivirana_varijabla naziv="DomainObject.Predmet.ProtuStrankaListNazivFormated_1">
      <item>EKON j.d.o.o. za usluge</item>
    </derivirana_varijabla>
  </DomainObject.Predmet.ProtuStrankaListNazivFormated>
  <DomainObject.Predmet.ProtuStrankaListNazivFormatedOIB>
    <izvorni_sadrzaj>
      <item>EKON j.d.o.o. za usluge, OIB 59443984541</item>
    </izvorni_sadrzaj>
    <derivirana_varijabla naziv="DomainObject.Predmet.ProtuStrankaListNazivFormatedOIB_1">
      <item>EKON j.d.o.o. za usluge, OIB 59443984541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 OSIJEK</izvorni_sadrzaj>
    <derivirana_varijabla naziv="DomainObject.Predmet.StrankaIDrugi_1">FINA R OSIJEK</derivirana_varijabla>
  </DomainObject.Predmet.StrankaIDrugi>
  <DomainObject.Predmet.ProtustrankaIDrugi>
    <izvorni_sadrzaj>EKON j.d.o.o. za usluge</izvorni_sadrzaj>
    <derivirana_varijabla naziv="DomainObject.Predmet.ProtustrankaIDrugi_1">EKON j.d.o.o. za usluge</derivirana_varijabla>
  </DomainObject.Predmet.ProtustrankaIDrugi>
  <DomainObject.Predmet.StrankaIDrugiAdressOIB>
    <izvorni_sadrzaj>FINA R OSIJEK, OIB 85821130368</izvorni_sadrzaj>
    <derivirana_varijabla naziv="DomainObject.Predmet.StrankaIDrugiAdressOIB_1">FINA R OSIJEK, OIB 85821130368</derivirana_varijabla>
  </DomainObject.Predmet.StrankaIDrugiAdressOIB>
  <DomainObject.Predmet.ProtustrankaIDrugiAdressOIB>
    <izvorni_sadrzaj>EKON j.d.o.o. za usluge, OIB 59443984541, Srijemska ulica 126, 31000 Osijek</izvorni_sadrzaj>
    <derivirana_varijabla naziv="DomainObject.Predmet.ProtustrankaIDrugiAdressOIB_1">EKON j.d.o.o. za usluge, OIB 59443984541, Srijemska ulica 126,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 OSIJEK</item>
      <item>EKON j.d.o.o. za usluge</item>
    </izvorni_sadrzaj>
    <derivirana_varijabla naziv="DomainObject.Predmet.SudioniciListNaziv_1">
      <item>FINA R OSIJEK</item>
      <item>EKON j.d.o.o. za usluge</item>
    </derivirana_varijabla>
  </DomainObject.Predmet.SudioniciListNaziv>
  <DomainObject.Predmet.SudioniciListAdressOIB>
    <izvorni_sadrzaj>
      <item>FINA R OSIJEK, OIB 85821130368</item>
      <item>EKON j.d.o.o. za usluge, OIB 59443984541, Srijemska ulica 126,31000 Osijek</item>
    </izvorni_sadrzaj>
    <derivirana_varijabla naziv="DomainObject.Predmet.SudioniciListAdressOIB_1">
      <item>FINA R OSIJEK, OIB 85821130368</item>
      <item>EKON j.d.o.o. za usluge, OIB 59443984541, Srijemska ulica 126,31000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59443984541</item>
    </izvorni_sadrzaj>
    <derivirana_varijabla naziv="DomainObject.Predmet.SudioniciListNazivOIB_1">
      <item>, OIB 85821130368</item>
      <item>, OIB 59443984541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St-917/2018-3</izvorni_sadrzaj>
    <derivirana_varijabla naziv="DomainObject.PredzadnjaOdlukaIzPredmeta.Oznaka_1">St-917/2018-3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2813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2018-12-11T10:28:00Z</dcterms:created>
  <dc:creator>Snježana Andrijanić</dc:creator>
  <cp:lastModifiedBy>Sanda Gučić</cp:lastModifiedBy>
  <cp:lastPrinted>2018-12-04T13:19:00Z</cp:lastPrinted>
  <dcterms:modified xmlns:xsi="http://www.w3.org/2001/XMLSchema-instance" xsi:type="dcterms:W3CDTF">2018-12-11T10:30:00Z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(St-917-18             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