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e7ad1" w14:paraId="35e7ad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9B13A5">
        <w:t>576/16-3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31730F">
        <w:t xml:space="preserve"> </w:t>
      </w:r>
      <w:r w:rsidR="009B13A5" w:rsidRPr="009B13A5">
        <w:t>FORMA-Đ.Z. d.o.o.</w:t>
      </w:r>
      <w:r w:rsidR="009B13A5">
        <w:t xml:space="preserve">  Vrbovec, Ivana Mažuranića 41 MBS: </w:t>
      </w:r>
      <w:r w:rsidR="009B13A5" w:rsidRPr="009B13A5">
        <w:t>080176828</w:t>
      </w:r>
      <w:r w:rsidR="009B13A5">
        <w:t xml:space="preserve"> </w:t>
      </w:r>
      <w:r w:rsidR="007D572D">
        <w:t xml:space="preserve">OIB: </w:t>
      </w:r>
      <w:r w:rsidR="009B13A5" w:rsidRPr="009B13A5">
        <w:t>24396527436</w:t>
      </w:r>
      <w:r w:rsidR="000F035C">
        <w:t xml:space="preserve"> </w:t>
      </w:r>
      <w:r w:rsidR="00A668B9">
        <w:t xml:space="preserve"> </w:t>
      </w:r>
      <w:r w:rsidR="00B232AC">
        <w:t xml:space="preserve">dana </w:t>
      </w:r>
      <w:r w:rsidR="000F035C">
        <w:t>7. ožujka</w:t>
      </w:r>
      <w:r w:rsidR="007D572D">
        <w:t xml:space="preserve"> </w:t>
      </w:r>
      <w:r w:rsidR="0052661E">
        <w:t xml:space="preserve"> 2016. </w:t>
      </w:r>
      <w:r w:rsidR="009F793C">
        <w:t xml:space="preserve">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dužnika</w:t>
      </w:r>
      <w:r w:rsidR="00863BF8" w:rsidRPr="00863BF8">
        <w:t xml:space="preserve"> </w:t>
      </w:r>
      <w:r w:rsidR="009B13A5">
        <w:t xml:space="preserve">Zlatko Đurašina, Vrbovec, Ivana Mažuranića 41 </w:t>
      </w:r>
      <w:r w:rsidR="000F035C">
        <w:t>OIB:</w:t>
      </w:r>
      <w:r w:rsidR="007D572D" w:rsidRPr="000F035C">
        <w:rPr>
          <w:szCs w:val="24"/>
        </w:rPr>
        <w:t xml:space="preserve"> </w:t>
      </w:r>
      <w:r w:rsidR="009B13A5">
        <w:rPr>
          <w:rFonts w:cs="Times New Roman"/>
          <w:szCs w:val="24"/>
        </w:rPr>
        <w:t xml:space="preserve">44099866885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9B13A5" w:rsidRPr="009B13A5">
        <w:t>FORMA-Đ.Z. d.o.o.</w:t>
      </w:r>
      <w:r w:rsidR="009B13A5">
        <w:t xml:space="preserve">  Vrbovec, Ivana Mažuranića 41 MBS: </w:t>
      </w:r>
      <w:r w:rsidR="009B13A5" w:rsidRPr="009B13A5">
        <w:t>080176828</w:t>
      </w:r>
      <w:r w:rsidR="009B13A5">
        <w:t xml:space="preserve"> OIB: </w:t>
      </w:r>
      <w:r w:rsidR="009B13A5" w:rsidRPr="009B13A5">
        <w:t>24396527436</w:t>
      </w:r>
      <w:r w:rsidR="009B13A5">
        <w:t xml:space="preserve"> 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9B13A5">
        <w:t>12,422,45</w:t>
      </w:r>
      <w:r w:rsidR="0052661E">
        <w:t xml:space="preserve"> </w:t>
      </w:r>
      <w:r w:rsidR="00DA5164">
        <w:t xml:space="preserve"> 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0F035C">
        <w:t xml:space="preserve">7. ožujka </w:t>
      </w:r>
      <w:r w:rsidR="0052661E">
        <w:t xml:space="preserve">2016.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EC4021" w:rsidP="0094369F" w:rsidR="008C1E6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</w:t>
      </w:r>
      <w:r w:rsidR="008C1E6C">
        <w:t>,v.r.</w:t>
      </w:r>
    </w:p>
    <w:p w:rsidRDefault="008C1E6C" w:rsidR="008C1E6C"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C1E6C" w:rsidP="008C1E6C" w:rsidR="008C1E6C">
      <w:pPr>
        <w:ind w:firstLine="708" w:left="4956"/>
      </w:pPr>
      <w:r>
        <w:t>Vinka Mihalinčić</w:t>
      </w:r>
    </w:p>
    <w:p w:rsidRDefault="00EC4021" w:rsidP="0094369F" w:rsidR="00EC4021">
      <w:r>
        <w:t xml:space="preserve"> </w:t>
      </w:r>
    </w:p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751FE"/>
    <w:rsid w:val="000878C4"/>
    <w:rsid w:val="000F035C"/>
    <w:rsid w:val="0015645C"/>
    <w:rsid w:val="00180C32"/>
    <w:rsid w:val="001811FC"/>
    <w:rsid w:val="001C6B43"/>
    <w:rsid w:val="001E7767"/>
    <w:rsid w:val="00283809"/>
    <w:rsid w:val="002A6164"/>
    <w:rsid w:val="002D4752"/>
    <w:rsid w:val="002D7583"/>
    <w:rsid w:val="002F454B"/>
    <w:rsid w:val="0030413A"/>
    <w:rsid w:val="0030571D"/>
    <w:rsid w:val="0031730F"/>
    <w:rsid w:val="00341B62"/>
    <w:rsid w:val="003F5D58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52BC6"/>
    <w:rsid w:val="00863BF8"/>
    <w:rsid w:val="00881B6D"/>
    <w:rsid w:val="008848AD"/>
    <w:rsid w:val="00887EA1"/>
    <w:rsid w:val="008C1E6C"/>
    <w:rsid w:val="008D12F2"/>
    <w:rsid w:val="009357C1"/>
    <w:rsid w:val="0094369F"/>
    <w:rsid w:val="00960E27"/>
    <w:rsid w:val="009B13A5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1E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1E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1E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1E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1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1E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1E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1E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1E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St-576/2016</izvorni_sadrzaj>
    <derivirana_varijabla naziv="DomainObject.Predmet.OznakaBroj_1">St-576/2016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FORMA-Đ.Z. d.o.o.</izvorni_sadrzaj>
    <derivirana_varijabla naziv="DomainObject.Predmet.ProtustrankaFormated_1">  FORMA-Đ.Z. d.o.o.</derivirana_varijabla>
  </DomainObject.Predmet.ProtustrankaFormated>
  <DomainObject.Predmet.ProtustrankaFormatedOIB>
    <izvorni_sadrzaj>  FORMA-Đ.Z. d.o.o., OIB 24396527436</izvorni_sadrzaj>
    <derivirana_varijabla naziv="DomainObject.Predmet.ProtustrankaFormatedOIB_1">  FORMA-Đ.Z. d.o.o., OIB 24396527436</derivirana_varijabla>
  </DomainObject.Predmet.ProtustrankaFormatedOIB>
  <DomainObject.Predmet.ProtustrankaFormatedWithAdress>
    <izvorni_sadrzaj> FORMA-Đ.Z. d.o.o., Ivana Mažuranića 41, 10340 Vrbovec</izvorni_sadrzaj>
    <derivirana_varijabla naziv="DomainObject.Predmet.ProtustrankaFormatedWithAdress_1"> FORMA-Đ.Z. d.o.o., Ivana Mažuranića 41, 10340 Vrbovec</derivirana_varijabla>
  </DomainObject.Predmet.ProtustrankaFormatedWithAdress>
  <DomainObject.Predmet.ProtustrankaFormatedWithAdressOIB>
    <izvorni_sadrzaj> FORMA-Đ.Z. d.o.o., OIB 24396527436, Ivana Mažuranića 41, 10340 Vrbovec</izvorni_sadrzaj>
    <derivirana_varijabla naziv="DomainObject.Predmet.ProtustrankaFormatedWithAdressOIB_1"> FORMA-Đ.Z. d.o.o., OIB 24396527436, Ivana Mažuranića 41, 10340 Vrbovec</derivirana_varijabla>
  </DomainObject.Predmet.ProtustrankaFormatedWithAdressOIB>
  <DomainObject.Predmet.ProtustrankaWithAdress>
    <izvorni_sadrzaj>FORMA-Đ.Z. d.o.o. Ivana Mažuranića 41, 10340 Vrbovec</izvorni_sadrzaj>
    <derivirana_varijabla naziv="DomainObject.Predmet.ProtustrankaWithAdress_1">FORMA-Đ.Z. d.o.o. Ivana Mažuranića 41, 10340 Vrbovec</derivirana_varijabla>
  </DomainObject.Predmet.ProtustrankaWithAdress>
  <DomainObject.Predmet.ProtustrankaWithAdressOIB>
    <izvorni_sadrzaj>FORMA-Đ.Z. d.o.o., OIB 24396527436, Ivana Mažuranića 41, 10340 Vrbovec</izvorni_sadrzaj>
    <derivirana_varijabla naziv="DomainObject.Predmet.ProtustrankaWithAdressOIB_1">FORMA-Đ.Z. d.o.o., OIB 24396527436, Ivana Mažuranića 41, 10340 Vrbovec</derivirana_varijabla>
  </DomainObject.Predmet.ProtustrankaWithAdressOIB>
  <DomainObject.Predmet.ProtustrankaNazivFormated>
    <izvorni_sadrzaj>FORMA-Đ.Z. d.o.o.</izvorni_sadrzaj>
    <derivirana_varijabla naziv="DomainObject.Predmet.ProtustrankaNazivFormated_1">FORMA-Đ.Z. d.o.o.</derivirana_varijabla>
  </DomainObject.Predmet.ProtustrankaNazivFormated>
  <DomainObject.Predmet.ProtustrankaNazivFormatedOIB>
    <izvorni_sadrzaj>FORMA-Đ.Z. d.o.o., OIB 24396527436</izvorni_sadrzaj>
    <derivirana_varijabla naziv="DomainObject.Predmet.ProtustrankaNazivFormatedOIB_1">FORMA-Đ.Z. d.o.o., OIB 24396527436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FORMA-Đ.Z. d.o.o.</item>
    </izvorni_sadrzaj>
    <derivirana_varijabla naziv="DomainObject.Predmet.ProtuStrankaListFormated_1">
      <item>FORMA-Đ.Z. d.o.o.</item>
    </derivirana_varijabla>
  </DomainObject.Predmet.ProtuStrankaListFormated>
  <DomainObject.Predmet.ProtuStrankaListFormatedOIB>
    <izvorni_sadrzaj>
      <item>FORMA-Đ.Z. d.o.o., OIB 24396527436</item>
    </izvorni_sadrzaj>
    <derivirana_varijabla naziv="DomainObject.Predmet.ProtuStrankaListFormatedOIB_1">
      <item>FORMA-Đ.Z. d.o.o., OIB 24396527436</item>
    </derivirana_varijabla>
  </DomainObject.Predmet.ProtuStrankaListFormatedOIB>
  <DomainObject.Predmet.ProtuStrankaListFormatedWithAdress>
    <izvorni_sadrzaj>
      <item>FORMA-Đ.Z. d.o.o., Ivana Mažuranića 41, 10340 Vrbovec</item>
    </izvorni_sadrzaj>
    <derivirana_varijabla naziv="DomainObject.Predmet.ProtuStrankaListFormatedWithAdress_1">
      <item>FORMA-Đ.Z. d.o.o., Ivana Mažuranića 41, 10340 Vrbovec</item>
    </derivirana_varijabla>
  </DomainObject.Predmet.ProtuStrankaListFormatedWithAdress>
  <DomainObject.Predmet.ProtuStrankaListFormatedWithAdressOIB>
    <izvorni_sadrzaj>
      <item>FORMA-Đ.Z. d.o.o., OIB 24396527436, Ivana Mažuranića 41, 10340 Vrbovec</item>
    </izvorni_sadrzaj>
    <derivirana_varijabla naziv="DomainObject.Predmet.ProtuStrankaListFormatedWithAdressOIB_1">
      <item>FORMA-Đ.Z. d.o.o., OIB 24396527436, Ivana Mažuranića 41, 10340 Vrbovec</item>
    </derivirana_varijabla>
  </DomainObject.Predmet.ProtuStrankaListFormatedWithAdressOIB>
  <DomainObject.Predmet.ProtuStrankaListNazivFormated>
    <izvorni_sadrzaj>
      <item>FORMA-Đ.Z. d.o.o.</item>
    </izvorni_sadrzaj>
    <derivirana_varijabla naziv="DomainObject.Predmet.ProtuStrankaListNazivFormated_1">
      <item>FORMA-Đ.Z. d.o.o.</item>
    </derivirana_varijabla>
  </DomainObject.Predmet.ProtuStrankaListNazivFormated>
  <DomainObject.Predmet.ProtuStrankaListNazivFormatedOIB>
    <izvorni_sadrzaj>
      <item>FORMA-Đ.Z. d.o.o., OIB 24396527436</item>
    </izvorni_sadrzaj>
    <derivirana_varijabla naziv="DomainObject.Predmet.ProtuStrankaListNazivFormatedOIB_1">
      <item>FORMA-Đ.Z. d.o.o., OIB 24396527436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FORMA-Đ.Z. d.o.o.</izvorni_sadrzaj>
    <derivirana_varijabla naziv="DomainObject.Predmet.ProtustrankaIDrugi_1">FORMA-Đ.Z.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FORMA-Đ.Z. d.o.o., OIB 24396527436, Ivana Mažuranića 41, 10340 Vrbovec</izvorni_sadrzaj>
    <derivirana_varijabla naziv="DomainObject.Predmet.ProtustrankaIDrugiAdressOIB_1">FORMA-Đ.Z. d.o.o., OIB 24396527436, Ivana Mažuranića 41,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FORMA-Đ.Z. d.o.o.</item>
    </izvorni_sadrzaj>
    <derivirana_varijabla naziv="DomainObject.Predmet.SudioniciListNaziv_1">
      <item>FINA Regionalni centar Zagreb</item>
      <item>FORMA-Đ.Z.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FORMA-Đ.Z. d.o.o., OIB 24396527436, Ivana Mažuranića 41,10340 Vrbovec</item>
    </izvorni_sadrzaj>
    <derivirana_varijabla naziv="DomainObject.Predmet.SudioniciListAdressOIB_1">
      <item>FINA Regionalni centar Zagreb, OIB 85821130368, Trg svibanjskih žrtava 1995. 1,10000 Zagreb</item>
      <item>FORMA-Đ.Z. d.o.o., OIB 24396527436, Ivana Mažuranića 41,10340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24396527436</item>
    </izvorni_sadrzaj>
    <derivirana_varijabla naziv="DomainObject.Predmet.SudioniciListNazivOIB_1">
      <item>, OIB 85821130368</item>
      <item>, OIB 24396527436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337</properties:Words>
  <properties:Characters>1903</properties:Characters>
  <properties:Lines>41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2016-03-07T13:53:00Z</dcterms:created>
  <dc:creator>Vinka Mihalinčić</dc:creator>
  <cp:lastModifiedBy>Vinka Mihalinčić</cp:lastModifiedBy>
  <cp:lastPrinted>2016-03-07T13:49:00Z</cp:lastPrinted>
  <dcterms:modified xmlns:xsi="http://www.w3.org/2001/XMLSchema-instance" xsi:type="dcterms:W3CDTF">2016-03-07T13:54:00Z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