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cbd4" w14:paraId="0fecbd4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FA63F0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FA63F0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FA63F0" w:rsidP="00FA63F0" w:rsidR="00FA63F0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1A4F9E" w:rsidRPr="001A4F9E">
        <w:t>Trgovački sud u Pazinu, po stečajnom sucu Ivanu Dujiću, po prijedlogu predlagatelja Financijske agencije, RC Rijeka, Podružnica Pula, Giardini 5, OIB: 85821130368, za otvaranje stečajnog postupka nad BUONI AMICI j.d.o.o. Umag, Murine, Peta ulica 15, OIB: 22049512474</w:t>
      </w:r>
      <w:r w:rsidR="00BB7B8C">
        <w:t xml:space="preserve">,  </w:t>
      </w:r>
      <w:r w:rsidR="00A0110E">
        <w:t>04</w:t>
      </w:r>
      <w:r w:rsidR="003C3C71" w:rsidRPr="00EF0007">
        <w:t xml:space="preserve">. </w:t>
      </w:r>
      <w:r w:rsidR="00A0110E">
        <w:t>srp</w:t>
      </w:r>
      <w:r w:rsidR="00D17DEB">
        <w:t>nja</w:t>
      </w:r>
      <w:r w:rsidR="003C3C71" w:rsidRPr="00EF0007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1A4F9E" w:rsidRPr="001A4F9E">
        <w:t>BUONI AMICI j.d.o.o. Umag, Murine, Peta ulica 15, OIB: 22049512474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8B25E1" w:rsidP="00020463" w:rsidR="008B25E1">
      <w:pPr>
        <w:jc w:val="both"/>
      </w:pPr>
      <w:r w:rsidRPr="008B25E1">
        <w:t>II</w:t>
      </w:r>
      <w:r w:rsidRPr="008B25E1">
        <w:tab/>
        <w:t xml:space="preserve">Za stečajnog upravitelja imenuje se </w:t>
      </w:r>
      <w:r w:rsidR="00A0110E" w:rsidRPr="00A0110E">
        <w:t>Domagoj Repač iz Zagreba, Đorđićeva 24, OIB 24977406612.</w:t>
      </w:r>
    </w:p>
    <w:p w:rsidRDefault="00A0110E" w:rsidP="00020463" w:rsidR="00A0110E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1A4F9E" w:rsidRPr="001A4F9E">
        <w:t>BUONI AMICI j.d.o.o. Umag, Murine, Peta ulica 15, OIB: 22049512474</w:t>
      </w:r>
      <w:r w:rsidRPr="00EF0007">
        <w:t>.</w:t>
      </w:r>
    </w:p>
    <w:p w:rsidRDefault="00FA63F0" w:rsidP="00020463" w:rsidR="00FA63F0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1A4F9E" w:rsidP="001A4F9E" w:rsidR="001A4F9E">
      <w:pPr>
        <w:ind w:firstLine="708"/>
        <w:jc w:val="both"/>
      </w:pPr>
      <w:r>
        <w:t>Rješenjem ovog suda posl.br. St-200/17-4 od 07. travnja 2017. odlučeno je:</w:t>
      </w:r>
    </w:p>
    <w:p w:rsidRDefault="001A4F9E" w:rsidP="001A4F9E" w:rsidR="001A4F9E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BUONI AMICI j.d.o.o. Umag, Murine, Peta ulica 15, OIB: 22049512474, te se određuje ročište radi očitovanja o prijedlogu za otvaranje stečajnoga postupka (čl. 123. SZ-a) i radi rasprave o pretpostavkama za otvaranje stečajnoga postupka (čl. 128. st. 1. SZ-a) za dan </w:t>
      </w:r>
    </w:p>
    <w:p w:rsidRDefault="001A4F9E" w:rsidP="001A4F9E" w:rsidR="001A4F9E">
      <w:pPr>
        <w:ind w:firstLine="708"/>
        <w:jc w:val="both"/>
      </w:pPr>
      <w:r>
        <w:tab/>
        <w:t>05. lipnja 2017. u 14:00 sati, u Trgovačkom sudu u Pazinu, Dršćevka 1, sudnica 1,</w:t>
      </w:r>
    </w:p>
    <w:p w:rsidRDefault="001A4F9E" w:rsidP="001A4F9E" w:rsidR="001A4F9E">
      <w:pPr>
        <w:ind w:firstLine="708"/>
        <w:jc w:val="both"/>
      </w:pPr>
      <w:r>
        <w:t>na koje se pozivaju:</w:t>
      </w:r>
    </w:p>
    <w:p w:rsidRDefault="001A4F9E" w:rsidP="001A4F9E" w:rsidR="001A4F9E">
      <w:pPr>
        <w:ind w:firstLine="708"/>
        <w:jc w:val="both"/>
      </w:pPr>
      <w:r>
        <w:tab/>
      </w:r>
      <w:r>
        <w:tab/>
        <w:t>-  predlagatelj,</w:t>
      </w:r>
    </w:p>
    <w:p w:rsidRDefault="001A4F9E" w:rsidP="001A4F9E" w:rsidR="001A4F9E">
      <w:pPr>
        <w:ind w:firstLine="708"/>
        <w:jc w:val="both"/>
      </w:pPr>
      <w:r>
        <w:tab/>
      </w:r>
      <w:r>
        <w:tab/>
        <w:t xml:space="preserve">-  dužnik, </w:t>
      </w:r>
    </w:p>
    <w:p w:rsidRDefault="001A4F9E" w:rsidP="001A4F9E" w:rsidR="001A4F9E">
      <w:pPr>
        <w:ind w:firstLine="708"/>
        <w:jc w:val="both"/>
      </w:pPr>
      <w:r>
        <w:tab/>
      </w:r>
      <w:r>
        <w:tab/>
        <w:t>- zakonski zastupnik dužnika Saša Jakac iz Slovenije, Izola, Giordano Bruno 6.</w:t>
      </w:r>
    </w:p>
    <w:p w:rsidRDefault="001A4F9E" w:rsidP="001A4F9E" w:rsidR="001A4F9E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1A4F9E" w:rsidP="001A4F9E" w:rsidR="001A4F9E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1A4F9E" w:rsidP="001A4F9E" w:rsidR="001A4F9E">
      <w:pPr>
        <w:ind w:firstLine="708"/>
        <w:jc w:val="both"/>
      </w:pPr>
      <w:r>
        <w:t xml:space="preserve">To je rješenje objavljeno na mrežnoj stranici e-oglasna ploča sudova 07. travnja 2017., te se dostava smatra obavljenom istekom osmog dana od dana objave, sukladno čl. 12. st. 1. Stečajnog zakona. </w:t>
      </w:r>
    </w:p>
    <w:p w:rsidRDefault="001A4F9E" w:rsidP="001A4F9E" w:rsidR="001A4F9E">
      <w:pPr>
        <w:ind w:firstLine="708"/>
        <w:jc w:val="both"/>
      </w:pPr>
      <w:r>
        <w:tab/>
        <w:t>Na ročište od 05. lipnja 2017. nitko nije pristupio.</w:t>
      </w:r>
    </w:p>
    <w:p w:rsidRDefault="001A4F9E" w:rsidP="001A4F9E" w:rsidR="001A4F9E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1A4F9E" w:rsidP="001A4F9E" w:rsidR="00B11E72" w:rsidRPr="00EF0007">
      <w:pPr>
        <w:ind w:firstLine="708"/>
        <w:jc w:val="both"/>
      </w:pPr>
      <w:r>
        <w:tab/>
      </w: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540573">
        <w:t>2</w:t>
      </w:r>
      <w:r w:rsidR="008B25E1">
        <w:t>0</w:t>
      </w:r>
      <w:r>
        <w:t>0</w:t>
      </w:r>
      <w:r w:rsidR="003C3C71" w:rsidRPr="00EF0007">
        <w:t>/17-</w:t>
      </w:r>
      <w:r>
        <w:t>9</w:t>
      </w:r>
      <w:r w:rsidR="00AF2216" w:rsidRPr="00EF0007">
        <w:t xml:space="preserve"> </w:t>
      </w:r>
      <w:r w:rsidR="00B11E72" w:rsidRPr="00EF0007">
        <w:t xml:space="preserve">od </w:t>
      </w:r>
      <w:r>
        <w:t>05</w:t>
      </w:r>
      <w:r w:rsidR="003C3C71" w:rsidRPr="00EF0007">
        <w:t xml:space="preserve">. </w:t>
      </w:r>
      <w:r>
        <w:t>lip</w:t>
      </w:r>
      <w:r w:rsidR="00D17DEB">
        <w:t>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1A4F9E" w:rsidR="001A4F9E">
      <w:pPr>
        <w:jc w:val="both"/>
      </w:pPr>
      <w:r w:rsidRPr="00EF0007">
        <w:tab/>
      </w:r>
      <w:r w:rsidR="00B11E72" w:rsidRPr="00EF0007">
        <w:t>„</w:t>
      </w:r>
      <w:r w:rsidR="001A4F9E">
        <w:t>I</w:t>
      </w:r>
      <w:r w:rsidR="001A4F9E">
        <w:tab/>
        <w:t>Pozivaju se osobe koje imaju pravni interes za provedbom stečajnog postupka nad BUONI AMICI j.d.o.o. Umag, Murine, Peta ulica 15, OIB: 22049512474, da u roku od 15 dana uplate predujam za namirenje troškova prethodnoga i otvorenoga stečajnog postupka iznos od 10.000,00 kuna za pokriće troškova prethodnog postupka te stečajnog postupka, na depozit ovog suda broj: HR43 2390001 1300029763, poziv na broj 020-200-17, te da o tome dostave dokaz u spis ovog predmeta.</w:t>
      </w:r>
    </w:p>
    <w:p w:rsidRDefault="001A4F9E" w:rsidP="001A4F9E" w:rsidR="009B5E3F" w:rsidRPr="008B25E1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1A4F9E">
        <w:t>05</w:t>
      </w:r>
      <w:r w:rsidR="00845C3A" w:rsidRPr="00EF0007">
        <w:t xml:space="preserve">. </w:t>
      </w:r>
      <w:r w:rsidR="001A4F9E">
        <w:t>lip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A0110E">
        <w:t>04</w:t>
      </w:r>
      <w:r w:rsidR="00FE408C" w:rsidRPr="00EF0007">
        <w:t xml:space="preserve">. </w:t>
      </w:r>
      <w:r w:rsidR="00A0110E">
        <w:t>srpnja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080B94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2A3483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C84" w:rsidR="006E5C84">
      <w:r>
        <w:separator/>
      </w:r>
    </w:p>
  </w:endnote>
  <w:endnote w:id="0" w:type="continuationSeparator">
    <w:p w:rsidRDefault="006E5C84" w:rsidR="006E5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C84" w:rsidR="006E5C84">
      <w:r>
        <w:separator/>
      </w:r>
    </w:p>
  </w:footnote>
  <w:footnote w:id="0" w:type="continuationSeparator">
    <w:p w:rsidRDefault="006E5C84" w:rsidR="006E5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B9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1A4F9E" w:rsidRPr="001A4F9E">
      <w:t>Posl. br. 10 St-200/17-12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8B25E1">
      <w:t>20</w:t>
    </w:r>
    <w:r w:rsidR="001A4F9E">
      <w:t>0</w:t>
    </w:r>
    <w:r w:rsidRPr="003C3C71">
      <w:t>/1</w:t>
    </w:r>
    <w:r w:rsidR="00F504CF" w:rsidRPr="003C3C71">
      <w:t>7</w:t>
    </w:r>
    <w:r w:rsidRPr="003C3C71">
      <w:t>-</w:t>
    </w:r>
    <w:r w:rsidR="001A4F9E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0B94"/>
    <w:rsid w:val="00087289"/>
    <w:rsid w:val="000A27FE"/>
    <w:rsid w:val="000A30E1"/>
    <w:rsid w:val="000B04C9"/>
    <w:rsid w:val="000B40F4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4F9E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773B2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521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331D5"/>
    <w:rsid w:val="00540573"/>
    <w:rsid w:val="0054210D"/>
    <w:rsid w:val="0054446B"/>
    <w:rsid w:val="00554C98"/>
    <w:rsid w:val="0055713A"/>
    <w:rsid w:val="00571C8D"/>
    <w:rsid w:val="00575392"/>
    <w:rsid w:val="0058494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E5C8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B25E1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110E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0894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A63F0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BUONI AMICI j.d.o.o. UMAG</izvorni_sadrzaj>
    <derivirana_varijabla naziv="DomainObject.Predmet.ProtustrankaFormated_1">  BUONI AMICI j.d.o.o. UMAG</derivirana_varijabla>
  </DomainObject.Predmet.ProtustrankaFormated>
  <DomainObject.Predmet.ProtustrankaFormatedOIB>
    <izvorni_sadrzaj>  BUONI AMICI j.d.o.o. UMAG, OIB 22049512474</izvorni_sadrzaj>
    <derivirana_varijabla naziv="DomainObject.Predmet.ProtustrankaFormatedOIB_1">  BUONI AMICI j.d.o.o. UMAG, OIB 22049512474</derivirana_varijabla>
  </DomainObject.Predmet.ProtustrankaFormatedOIB>
  <DomainObject.Predmet.ProtustrankaFormatedWithAdress>
    <izvorni_sadrzaj> BUONI AMICI j.d.o.o. UMAG, Murine, Peta ulica 15, 52470 Umag</izvorni_sadrzaj>
    <derivirana_varijabla naziv="DomainObject.Predmet.ProtustrankaFormatedWithAdress_1"> BUONI AMICI j.d.o.o. UMAG, Murine, Peta ulica 15, 52470 Umag</derivirana_varijabla>
  </DomainObject.Predmet.ProtustrankaFormatedWithAdress>
  <DomainObject.Predmet.ProtustrankaFormatedWithAdressOIB>
    <izvorni_sadrzaj> BUONI AMICI j.d.o.o. UMAG, OIB 22049512474, Murine, Peta ulica 15, 52470 Umag</izvorni_sadrzaj>
    <derivirana_varijabla naziv="DomainObject.Predmet.ProtustrankaFormatedWithAdressOIB_1"> BUONI AMICI j.d.o.o. UMAG, OIB 22049512474, Murine, Peta ulica 15, 52470 Umag</derivirana_varijabla>
  </DomainObject.Predmet.ProtustrankaFormatedWithAdressOIB>
  <DomainObject.Predmet.ProtustrankaWithAdress>
    <izvorni_sadrzaj>BUONI AMICI j.d.o.o. UMAG Murine, Peta ulica 15, 52470 Umag</izvorni_sadrzaj>
    <derivirana_varijabla naziv="DomainObject.Predmet.ProtustrankaWithAdress_1">BUONI AMICI j.d.o.o. UMAG Murine, Peta ulica 15, 52470 Umag</derivirana_varijabla>
  </DomainObject.Predmet.ProtustrankaWithAdress>
  <DomainObject.Predmet.ProtustrankaWithAdressOIB>
    <izvorni_sadrzaj>BUONI AMICI j.d.o.o. UMAG, OIB 22049512474, Murine, Peta ulica 15, 52470 Umag</izvorni_sadrzaj>
    <derivirana_varijabla naziv="DomainObject.Predmet.ProtustrankaWithAdressOIB_1">BUONI AMICI j.d.o.o. UMAG, OIB 22049512474, Murine, Peta ulica 15, 52470 Umag</derivirana_varijabla>
  </DomainObject.Predmet.ProtustrankaWithAdressOIB>
  <DomainObject.Predmet.ProtustrankaNazivFormated>
    <izvorni_sadrzaj>BUONI AMICI j.d.o.o. UMAG</izvorni_sadrzaj>
    <derivirana_varijabla naziv="DomainObject.Predmet.ProtustrankaNazivFormated_1">BUONI AMICI j.d.o.o. UMAG</derivirana_varijabla>
  </DomainObject.Predmet.ProtustrankaNazivFormated>
  <DomainObject.Predmet.ProtustrankaNazivFormatedOIB>
    <izvorni_sadrzaj>BUONI AMICI j.d.o.o. UMAG, OIB 22049512474</izvorni_sadrzaj>
    <derivirana_varijabla naziv="DomainObject.Predmet.ProtustrankaNazivFormatedOIB_1">BUONI AMICI j.d.o.o. UMAG, OIB 22049512474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78774.13</izvorni_sadrzaj>
    <derivirana_varijabla naziv="DomainObject.Predmet.TrenutnaVrijednost_1">78774.13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BUONI AMICI j.d.o.o. UMAG</item>
    </izvorni_sadrzaj>
    <derivirana_varijabla naziv="DomainObject.Predmet.ProtuStrankaListFormated_1">
      <item>BUONI AMICI j.d.o.o. UMAG</item>
    </derivirana_varijabla>
  </DomainObject.Predmet.ProtuStrankaListFormated>
  <DomainObject.Predmet.ProtuStrankaListFormatedOIB>
    <izvorni_sadrzaj>
      <item>BUONI AMICI j.d.o.o. UMAG, OIB 22049512474</item>
    </izvorni_sadrzaj>
    <derivirana_varijabla naziv="DomainObject.Predmet.ProtuStrankaListFormatedOIB_1">
      <item>BUONI AMICI j.d.o.o. UMAG, OIB 22049512474</item>
    </derivirana_varijabla>
  </DomainObject.Predmet.ProtuStrankaListFormatedOIB>
  <DomainObject.Predmet.ProtuStrankaListFormatedWithAdress>
    <izvorni_sadrzaj>
      <item>BUONI AMICI j.d.o.o. UMAG, Murine, Peta ulica 15, 52470 Umag</item>
    </izvorni_sadrzaj>
    <derivirana_varijabla naziv="DomainObject.Predmet.ProtuStrankaListFormatedWithAdress_1">
      <item>BUONI AMICI j.d.o.o. UMAG, Murine, Peta ulica 15, 52470 Umag</item>
    </derivirana_varijabla>
  </DomainObject.Predmet.ProtuStrankaListFormatedWithAdress>
  <DomainObject.Predmet.ProtuStrankaListFormatedWithAdressOIB>
    <izvorni_sadrzaj>
      <item>BUONI AMICI j.d.o.o. UMAG, OIB 22049512474, Murine, Peta ulica 15, 52470 Umag</item>
    </izvorni_sadrzaj>
    <derivirana_varijabla naziv="DomainObject.Predmet.ProtuStrankaListFormatedWithAdressOIB_1">
      <item>BUONI AMICI j.d.o.o. UMAG, OIB 22049512474, Murine, Peta ulica 15, 52470 Umag</item>
    </derivirana_varijabla>
  </DomainObject.Predmet.ProtuStrankaListFormatedWithAdressOIB>
  <DomainObject.Predmet.ProtuStrankaListNazivFormated>
    <izvorni_sadrzaj>
      <item>BUONI AMICI j.d.o.o. UMAG</item>
    </izvorni_sadrzaj>
    <derivirana_varijabla naziv="DomainObject.Predmet.ProtuStrankaListNazivFormated_1">
      <item>BUONI AMICI j.d.o.o. UMAG</item>
    </derivirana_varijabla>
  </DomainObject.Predmet.ProtuStrankaListNazivFormated>
  <DomainObject.Predmet.ProtuStrankaListNazivFormatedOIB>
    <izvorni_sadrzaj>
      <item>BUONI AMICI j.d.o.o. UMAG, OIB 22049512474</item>
    </izvorni_sadrzaj>
    <derivirana_varijabla naziv="DomainObject.Predmet.ProtuStrankaListNazivFormatedOIB_1">
      <item>BUONI AMICI j.d.o.o. UMAG, OIB 22049512474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BUONI AMICI j.d.o.o. UMAG</izvorni_sadrzaj>
    <derivirana_varijabla naziv="DomainObject.Predmet.ProtustrankaIDrugi_1">BUONI AMICI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BUONI AMICI j.d.o.o. UMAG, OIB 22049512474, Murine, Peta ulica 15, 52470 Umag</izvorni_sadrzaj>
    <derivirana_varijabla naziv="DomainObject.Predmet.ProtustrankaIDrugiAdressOIB_1">BUONI AMICI j.d.o.o. UMAG, OIB 22049512474, Murine, Peta ulica 15,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BUONI AMICI j.d.o.o. UMAG</item>
    </izvorni_sadrzaj>
    <derivirana_varijabla naziv="DomainObject.Predmet.SudioniciListNaziv_1">
      <item>FINANCIJSKA AGENCIJA, RC RIJEKA, PODRUŽNICA PULA, PULA</item>
      <item>BUONI AMICI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BUONI AMICI j.d.o.o. UMAG, OIB 22049512474, Murine, Peta ulica 15,52470 Umag</item>
    </izvorni_sadrzaj>
    <derivirana_varijabla naziv="DomainObject.Predmet.SudioniciListAdressOIB_1">
      <item>FINANCIJSKA AGENCIJA, RC RIJEKA, PODRUŽNICA PULA, PULA, OIB 85821130368, Giardini 5,52100 Pula</item>
      <item>BUONI AMICI j.d.o.o. UMAG, OIB 22049512474, Murine, Peta ulica 15,52470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22049512474</item>
    </izvorni_sadrzaj>
    <derivirana_varijabla naziv="DomainObject.Predmet.SudioniciListNazivOIB_1">
      <item>, OIB 85821130368</item>
      <item>, OIB 22049512474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D238B-9981-46B7-83F1-C0FC5DB7A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800</properties:Words>
  <properties:Characters>4225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2017-07-04T12:40:00Z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2017-07-04T12:42:00Z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