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63ee" w14:paraId="b2263e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3F1FCD">
        <w:t>1564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r w:rsidR="002779E6">
        <w:t>L.Jagera 3</w:t>
      </w:r>
      <w:r w:rsidR="004A0D7B">
        <w:t xml:space="preserve">, za pokretanje skraćenog stečajnog postupka  nad dužnikom </w:t>
      </w:r>
      <w:r w:rsidR="003F1FCD" w:rsidRPr="003F1FCD">
        <w:t>SLAVONIJA POLJOSTROJ d.o.o., za trgovinu, poljoprivredu i prijevoz</w:t>
      </w:r>
      <w:r w:rsidR="003F1FCD">
        <w:t xml:space="preserve">, Forkuševci, Stjepana Radića 5c, </w:t>
      </w:r>
      <w:r w:rsidR="004A0D7B">
        <w:t>MBS</w:t>
      </w:r>
      <w:r w:rsidR="00326162">
        <w:t>:</w:t>
      </w:r>
      <w:r w:rsidR="004A0D7B">
        <w:t xml:space="preserve"> </w:t>
      </w:r>
      <w:r w:rsidR="003F1FCD" w:rsidRPr="003F1FCD">
        <w:t>030105297</w:t>
      </w:r>
      <w:r w:rsidR="004A0D7B">
        <w:t>, OIB</w:t>
      </w:r>
      <w:r w:rsidR="00326162">
        <w:t>:</w:t>
      </w:r>
      <w:r w:rsidR="004A0D7B">
        <w:t xml:space="preserve"> </w:t>
      </w:r>
      <w:r w:rsidR="003F1FCD" w:rsidRPr="003F1FCD">
        <w:t>07299084824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3F1FCD">
        <w:t>13</w:t>
      </w:r>
      <w:r w:rsidR="00326162">
        <w:t xml:space="preserve">. </w:t>
      </w:r>
      <w:r w:rsidR="003F1FCD">
        <w:t>studenoga</w:t>
      </w:r>
      <w:r w:rsidR="00326162">
        <w:t xml:space="preserve">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F1FCD" w:rsidRPr="003F1FCD">
        <w:t>SLAVONIJA POLJOSTROJ d.o.o., za trgovinu, poljoprivredu i prijevoz</w:t>
      </w:r>
      <w:r w:rsidR="003F1FCD">
        <w:t>, Forkuševci, Stjepana Radića 5c</w:t>
      </w:r>
      <w:r>
        <w:t xml:space="preserve">, iznosi </w:t>
      </w:r>
      <w:r w:rsidR="003F1FCD">
        <w:t>70.129,23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3F1FCD">
        <w:t>Marica Sabadi, Forkuševci, S. Radića 2/B</w:t>
      </w:r>
      <w:r w:rsidR="002779E6">
        <w:t xml:space="preserve">, </w:t>
      </w:r>
      <w:r w:rsidR="00905F6B">
        <w:t xml:space="preserve">OIB: </w:t>
      </w:r>
      <w:r w:rsidR="003F1FCD">
        <w:t>69102459918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3F1FCD">
        <w:t>1564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F1FCD">
        <w:t>13</w:t>
      </w:r>
      <w:r w:rsidR="00326162">
        <w:t xml:space="preserve">. </w:t>
      </w:r>
      <w:r w:rsidR="003F1FCD">
        <w:t>studenoga</w:t>
      </w:r>
      <w:r w:rsidR="00326162">
        <w:t xml:space="preserve">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F1FCD">
        <w:t>15</w:t>
      </w:r>
      <w:r w:rsidR="00326162">
        <w:t>/1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01A" w:rsidR="00B3001A">
      <w:r>
        <w:separator/>
      </w:r>
    </w:p>
  </w:endnote>
  <w:endnote w:id="0" w:type="continuationSeparator">
    <w:p w:rsidRDefault="00B3001A" w:rsidR="00B30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01A" w:rsidR="00B3001A">
      <w:r>
        <w:separator/>
      </w:r>
    </w:p>
  </w:footnote>
  <w:footnote w:id="0" w:type="continuationSeparator">
    <w:p w:rsidRDefault="00B3001A" w:rsidR="00B30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FCD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4112C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001A"/>
    <w:rsid w:val="00B32948"/>
    <w:rsid w:val="00B43190"/>
    <w:rsid w:val="00B67389"/>
    <w:rsid w:val="00B82540"/>
    <w:rsid w:val="00B86000"/>
    <w:rsid w:val="00B95B20"/>
    <w:rsid w:val="00BA1273"/>
    <w:rsid w:val="00BD3BB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1DD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1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1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St-1564/2017</izvorni_sadrzaj>
    <derivirana_varijabla naziv="DomainObject.Predmet.OznakaBroj_1">St-1564/2017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POLJOSTROJ d.o.o., za trgovinu, poljoprivredu i prijevoz</izvorni_sadrzaj>
    <derivirana_varijabla naziv="DomainObject.Predmet.ProtustrankaFormated_1">  SLAVONIJA POLJOSTROJ d.o.o., za trgovinu, poljoprivredu i prijevoz</derivirana_varijabla>
  </DomainObject.Predmet.ProtustrankaFormated>
  <DomainObject.Predmet.ProtustrankaFormatedOIB>
    <izvorni_sadrzaj>  SLAVONIJA POLJOSTROJ d.o.o., za trgovinu, poljoprivredu i prijevoz, OIB 07299084824</izvorni_sadrzaj>
    <derivirana_varijabla naziv="DomainObject.Predmet.ProtustrankaFormatedOIB_1">  SLAVONIJA POLJOSTROJ d.o.o., za trgovinu, poljoprivredu i prijevoz, OIB 07299084824</derivirana_varijabla>
  </DomainObject.Predmet.ProtustrankaFormatedOIB>
  <DomainObject.Predmet.ProtustrankaFormatedWithAdress>
    <izvorni_sadrzaj> SLAVONIJA POLJOSTROJ d.o.o., za trgovinu, poljoprivredu i prijevoz, Stjepana Radića 5c, 31402 Forkuševci</izvorni_sadrzaj>
    <derivirana_varijabla naziv="DomainObject.Predmet.ProtustrankaFormatedWithAdress_1"> SLAVONIJA POLJOSTROJ d.o.o., za trgovinu, poljoprivredu i prijevoz, Stjepana Radića 5c, 31402 Forkuševci</derivirana_varijabla>
  </DomainObject.Predmet.ProtustrankaFormatedWithAdress>
  <DomainObject.Predmet.ProtustrankaFormatedWithAdressOIB>
    <izvorni_sadrzaj> SLAVONIJA POLJOSTROJ d.o.o., za trgovinu, poljoprivredu i prijevoz, OIB 07299084824, Stjepana Radića 5c, 31402 Forkuševci</izvorni_sadrzaj>
    <derivirana_varijabla naziv="DomainObject.Predmet.ProtustrankaFormatedWithAdressOIB_1"> SLAVONIJA POLJOSTROJ d.o.o., za trgovinu, poljoprivredu i prijevoz, OIB 07299084824, Stjepana Radića 5c, 31402 Forkuševci</derivirana_varijabla>
  </DomainObject.Predmet.ProtustrankaFormatedWithAdressOIB>
  <DomainObject.Predmet.ProtustrankaWithAdress>
    <izvorni_sadrzaj>SLAVONIJA POLJOSTROJ d.o.o., za trgovinu, poljoprivredu i prijevoz Stjepana Radića 5c, 31402 Forkuševci</izvorni_sadrzaj>
    <derivirana_varijabla naziv="DomainObject.Predmet.ProtustrankaWithAdress_1">SLAVONIJA POLJOSTROJ d.o.o., za trgovinu, poljoprivredu i prijevoz Stjepana Radića 5c, 31402 Forkuševci</derivirana_varijabla>
  </DomainObject.Predmet.ProtustrankaWithAdress>
  <DomainObject.Predmet.ProtustrankaWithAdressOIB>
    <izvorni_sadrzaj>SLAVONIJA POLJOSTROJ d.o.o., za trgovinu, poljoprivredu i prijevoz, OIB 07299084824, Stjepana Radića 5c, 31402 Forkuševci</izvorni_sadrzaj>
    <derivirana_varijabla naziv="DomainObject.Predmet.ProtustrankaWithAdressOIB_1">SLAVONIJA POLJOSTROJ d.o.o., za trgovinu, poljoprivredu i prijevoz, OIB 07299084824, Stjepana Radića 5c, 31402 Forkuševci</derivirana_varijabla>
  </DomainObject.Predmet.ProtustrankaWithAdressOIB>
  <DomainObject.Predmet.ProtustrankaNazivFormated>
    <izvorni_sadrzaj>SLAVONIJA POLJOSTROJ d.o.o., za trgovinu, poljoprivredu i prijevoz</izvorni_sadrzaj>
    <derivirana_varijabla naziv="DomainObject.Predmet.ProtustrankaNazivFormated_1">SLAVONIJA POLJOSTROJ d.o.o., za trgovinu, poljoprivredu i prijevoz</derivirana_varijabla>
  </DomainObject.Predmet.ProtustrankaNazivFormated>
  <DomainObject.Predmet.ProtustrankaNazivFormatedOIB>
    <izvorni_sadrzaj>SLAVONIJA POLJOSTROJ d.o.o., za trgovinu, poljoprivredu i prijevoz, OIB 07299084824</izvorni_sadrzaj>
    <derivirana_varijabla naziv="DomainObject.Predmet.ProtustrankaNazivFormatedOIB_1">SLAVONIJA POLJOSTROJ d.o.o., za trgovinu, poljoprivredu i prijevoz, OIB 07299084824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SLAVONIJA POLJOSTROJ d.o.o., za trgovinu, poljoprivredu i prijevoz</item>
    </izvorni_sadrzaj>
    <derivirana_varijabla naziv="DomainObject.Predmet.ProtuStrankaListFormated_1">
      <item>SLAVONIJA POLJOSTROJ d.o.o., za trgovinu, poljoprivredu i prijevoz</item>
    </derivirana_varijabla>
  </DomainObject.Predmet.ProtuStrankaListFormated>
  <DomainObject.Predmet.ProtuStrankaListFormatedOIB>
    <izvorni_sadrzaj>
      <item>SLAVONIJA POLJOSTROJ d.o.o., za trgovinu, poljoprivredu i prijevoz, OIB 07299084824</item>
    </izvorni_sadrzaj>
    <derivirana_varijabla naziv="DomainObject.Predmet.ProtuStrankaListFormatedOIB_1">
      <item>SLAVONIJA POLJOSTROJ d.o.o., za trgovinu, poljoprivredu i prijevoz, OIB 07299084824</item>
    </derivirana_varijabla>
  </DomainObject.Predmet.ProtuStrankaListFormatedOIB>
  <DomainObject.Predmet.ProtuStrankaListFormatedWithAdress>
    <izvorni_sadrzaj>
      <item>SLAVONIJA POLJOSTROJ d.o.o., za trgovinu, poljoprivredu i prijevoz, Stjepana Radića 5c, 31402 Forkuševci</item>
    </izvorni_sadrzaj>
    <derivirana_varijabla naziv="DomainObject.Predmet.ProtuStrankaListFormatedWithAdress_1">
      <item>SLAVONIJA POLJOSTROJ d.o.o., za trgovinu, poljoprivredu i prijevoz, Stjepana Radića 5c, 31402 Forkuševci</item>
    </derivirana_varijabla>
  </DomainObject.Predmet.ProtuStrankaListFormatedWithAdress>
  <DomainObject.Predmet.ProtuStrankaListFormatedWithAdressOIB>
    <izvorni_sadrzaj>
      <item>SLAVONIJA POLJOSTROJ d.o.o., za trgovinu, poljoprivredu i prijevoz, OIB 07299084824, Stjepana Radića 5c, 31402 Forkuševci</item>
    </izvorni_sadrzaj>
    <derivirana_varijabla naziv="DomainObject.Predmet.ProtuStrankaListFormatedWithAdressOIB_1">
      <item>SLAVONIJA POLJOSTROJ d.o.o., za trgovinu, poljoprivredu i prijevoz, OIB 07299084824, Stjepana Radića 5c, 31402 Forkuševci</item>
    </derivirana_varijabla>
  </DomainObject.Predmet.ProtuStrankaListFormatedWithAdressOIB>
  <DomainObject.Predmet.ProtuStrankaListNazivFormated>
    <izvorni_sadrzaj>
      <item>SLAVONIJA POLJOSTROJ d.o.o., za trgovinu, poljoprivredu i prijevoz</item>
    </izvorni_sadrzaj>
    <derivirana_varijabla naziv="DomainObject.Predmet.ProtuStrankaListNazivFormated_1">
      <item>SLAVONIJA POLJOSTROJ d.o.o., za trgovinu, poljoprivredu i prijevoz</item>
    </derivirana_varijabla>
  </DomainObject.Predmet.ProtuStrankaListNazivFormated>
  <DomainObject.Predmet.ProtuStrankaListNazivFormatedOIB>
    <izvorni_sadrzaj>
      <item>SLAVONIJA POLJOSTROJ d.o.o., za trgovinu, poljoprivredu i prijevoz, OIB 07299084824</item>
    </izvorni_sadrzaj>
    <derivirana_varijabla naziv="DomainObject.Predmet.ProtuStrankaListNazivFormatedOIB_1">
      <item>SLAVONIJA POLJOSTROJ d.o.o., za trgovinu, poljoprivredu i prijevoz, OIB 07299084824</item>
    </derivirana_varijabla>
  </DomainObject.Predmet.ProtuStrankaListNazivFormatedOIB>
  <DomainObject.Predmet.OstaliListFormated>
    <izvorni_sadrzaj>
      <item>Marica Sabadi</item>
    </izvorni_sadrzaj>
    <derivirana_varijabla naziv="DomainObject.Predmet.OstaliListFormated_1">
      <item>Marica Sabadi</item>
    </derivirana_varijabla>
  </DomainObject.Predmet.OstaliListFormated>
  <DomainObject.Predmet.OstaliListFormatedOIB>
    <izvorni_sadrzaj>
      <item>Marica Sabadi, OIB 69102459918</item>
    </izvorni_sadrzaj>
    <derivirana_varijabla naziv="DomainObject.Predmet.OstaliListFormatedOIB_1">
      <item>Marica Sabadi, OIB 69102459918</item>
    </derivirana_varijabla>
  </DomainObject.Predmet.OstaliListFormatedOIB>
  <DomainObject.Predmet.OstaliListFormatedWithAdress>
    <izvorni_sadrzaj>
      <item>Marica Sabadi, Stjepana Radića 2b, 31402 Forkuševci</item>
    </izvorni_sadrzaj>
    <derivirana_varijabla naziv="DomainObject.Predmet.OstaliListFormatedWithAdress_1">
      <item>Marica Sabadi, Stjepana Radića 2b, 31402 Forkuševci</item>
    </derivirana_varijabla>
  </DomainObject.Predmet.OstaliListFormatedWithAdress>
  <DomainObject.Predmet.OstaliListFormatedWithAdressOIB>
    <izvorni_sadrzaj>
      <item>Marica Sabadi, OIB 69102459918, Stjepana Radića 2b, 31402 Forkuševci</item>
    </izvorni_sadrzaj>
    <derivirana_varijabla naziv="DomainObject.Predmet.OstaliListFormatedWithAdressOIB_1">
      <item>Marica Sabadi, OIB 69102459918, Stjepana Radića 2b, 31402 Forkuševci</item>
    </derivirana_varijabla>
  </DomainObject.Predmet.OstaliListFormatedWithAdressOIB>
  <DomainObject.Predmet.OstaliListNazivFormated>
    <izvorni_sadrzaj>
      <item>Marica Sabadi</item>
    </izvorni_sadrzaj>
    <derivirana_varijabla naziv="DomainObject.Predmet.OstaliListNazivFormated_1">
      <item>Marica Sabadi</item>
    </derivirana_varijabla>
  </DomainObject.Predmet.OstaliListNazivFormated>
  <DomainObject.Predmet.OstaliListNazivFormatedOIB>
    <izvorni_sadrzaj>
      <item>Marica Sabadi, OIB 69102459918</item>
    </izvorni_sadrzaj>
    <derivirana_varijabla naziv="DomainObject.Predmet.OstaliListNazivFormatedOIB_1">
      <item>Marica Sabadi, OIB 69102459918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SLAVONIJA POLJOSTROJ d.o.o., za trgovinu, poljoprivredu i prijevoz</izvorni_sadrzaj>
    <derivirana_varijabla naziv="DomainObject.Predmet.ProtustrankaIDrugi_1">SLAVONIJA POLJOSTROJ d.o.o., za trgovinu, poljoprivredu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SLAVONIJA POLJOSTROJ d.o.o., za trgovinu, poljoprivredu i prijevoz, OIB 07299084824, Stjepana Radića 5c, 31402 Forkuševci</izvorni_sadrzaj>
    <derivirana_varijabla naziv="DomainObject.Predmet.ProtustrankaIDrugiAdressOIB_1">SLAVONIJA POLJOSTROJ d.o.o., za trgovinu, poljoprivredu i prijevoz, OIB 07299084824, Stjepana Radića 5c, 31402 Forkuševci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SLAVONIJA POLJOSTROJ d.o.o., za trgovinu, poljoprivredu i prijevoz</item>
      <item>Marica Sabadi</item>
    </izvorni_sadrzaj>
    <derivirana_varijabla naziv="DomainObject.Predmet.SudioniciListNaziv_1">
      <item>FINA RC OSIJEK</item>
      <item>SLAVONIJA POLJOSTROJ d.o.o., za trgovinu, poljoprivredu i prijevoz</item>
      <item>Marica Sabadi</item>
    </derivirana_varijabla>
  </DomainObject.Predmet.SudioniciListNaziv>
  <DomainObject.Predmet.SudioniciListAdressOIB>
    <izvorni_sadrzaj>
      <item>FINA RC OSIJEK, OIB 85821130368</item>
      <item>SLAVONIJA POLJOSTROJ d.o.o., za trgovinu, poljoprivredu i prijevoz, OIB 07299084824, Stjepana Radića 5c,31402 Forkuševci</item>
      <item>Marica Sabadi, OIB 69102459918, Stjepana Radića 2b,31402 Forkuševci</item>
    </izvorni_sadrzaj>
    <derivirana_varijabla naziv="DomainObject.Predmet.SudioniciListAdressOIB_1">
      <item>FINA RC OSIJEK, OIB 85821130368</item>
      <item>SLAVONIJA POLJOSTROJ d.o.o., za trgovinu, poljoprivredu i prijevoz, OIB 07299084824, Stjepana Radića 5c,31402 Forkuševci</item>
      <item>Marica Sabadi, OIB 69102459918, Stjepana Radića 2b,31402 Forkuševci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07299084824</item>
      <item>, OIB 69102459918</item>
    </izvorni_sadrzaj>
    <derivirana_varijabla naziv="DomainObject.Predmet.SudioniciListNazivOIB_1">
      <item>, OIB 85821130368</item>
      <item>, OIB 07299084824</item>
      <item>, OIB 69102459918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1961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2017-11-13T08:34:00Z</dcterms:created>
  <dc:creator>Korisnik</dc:creator>
  <cp:lastModifiedBy>Snježana Markotić Jurić</cp:lastModifiedBy>
  <cp:lastPrinted>2017-11-13T08:34:00Z</cp:lastPrinted>
  <dcterms:modified xmlns:xsi="http://www.w3.org/2001/XMLSchema-instance" xsi:type="dcterms:W3CDTF">2017-11-13T08:37:00Z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