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a844" w14:paraId="75aa844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A4DFB">
        <w:t>893</w:t>
      </w:r>
      <w:r w:rsidR="00D27F5C">
        <w:t>/17-</w:t>
      </w:r>
      <w:r w:rsidR="00512403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A4DFB">
        <w:t xml:space="preserve">ML-MULTIMODA </w:t>
      </w:r>
      <w:r w:rsidR="003A4DFB">
        <w:br/>
        <w:t>L-LOGISTIC d.o.o. za trgovinu</w:t>
      </w:r>
      <w:r w:rsidR="007327E5">
        <w:t>,</w:t>
      </w:r>
      <w:r w:rsidR="003A4DFB">
        <w:t xml:space="preserve"> prijevoz i usluge,</w:t>
      </w:r>
      <w:r w:rsidR="007327E5">
        <w:t xml:space="preserve"> </w:t>
      </w:r>
      <w:r w:rsidR="003A4DFB">
        <w:t>Velika Gorica</w:t>
      </w:r>
      <w:r w:rsidR="002B2793">
        <w:t xml:space="preserve">, </w:t>
      </w:r>
      <w:r w:rsidR="003A4DFB">
        <w:t>Radićev Odv. 9</w:t>
      </w:r>
      <w:r w:rsidR="0079627A">
        <w:t>,</w:t>
      </w:r>
      <w:r w:rsidR="00BB6169">
        <w:t xml:space="preserve"> MBS: </w:t>
      </w:r>
      <w:r w:rsidR="003A4DFB">
        <w:t>080132994</w:t>
      </w:r>
      <w:r w:rsidR="00BB6169">
        <w:t xml:space="preserve">, OIB: </w:t>
      </w:r>
      <w:r w:rsidR="003A4DFB">
        <w:t>43952013209</w:t>
      </w:r>
      <w:r>
        <w:t xml:space="preserve">, dana </w:t>
      </w:r>
      <w:r w:rsidR="00512403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A4DFB" w:rsidRPr="003A4DFB">
        <w:t xml:space="preserve">ML-MULTIMODA </w:t>
      </w:r>
      <w:r w:rsidR="003A4DFB" w:rsidRPr="003A4DFB">
        <w:br/>
        <w:t>L-LOGISTIC d.o.o. za trgovinu,</w:t>
      </w:r>
      <w:r w:rsidR="003A4DFB">
        <w:t xml:space="preserve"> prijevoz</w:t>
      </w:r>
      <w:r w:rsidR="003A4DFB" w:rsidRPr="003A4DFB">
        <w:t xml:space="preserve"> i usluge, Velika Gorica, Radićev Odv. 9, MBS: 080132994, OIB: 43952013209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A4DFB">
        <w:t>Siniša Rajnović</w:t>
      </w:r>
      <w:r w:rsidR="00CB5B58">
        <w:t xml:space="preserve">, </w:t>
      </w:r>
      <w:r w:rsidR="003A4DFB">
        <w:t>Virovitica</w:t>
      </w:r>
      <w:r w:rsidR="00CB5B58">
        <w:t xml:space="preserve">, </w:t>
      </w:r>
      <w:r w:rsidR="003A4DFB">
        <w:t>Sv. Trojstva 87, Milanovac</w:t>
      </w:r>
      <w:r w:rsidR="00917E6B" w:rsidRPr="00917E6B">
        <w:t xml:space="preserve">, OIB: </w:t>
      </w:r>
      <w:r w:rsidR="003A4DFB">
        <w:t>86217384445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A4DFB" w:rsidRPr="003A4DFB">
        <w:t xml:space="preserve">ML-MULTIMODA </w:t>
      </w:r>
      <w:r w:rsidR="003A4DFB" w:rsidRPr="003A4DFB">
        <w:br/>
        <w:t>L-LOGISTIC d.o.o. za trgovinu, prijevoz, i usluge, Velika Gorica, Radićev Odv. 9, MBS: 080132994, OIB: 43952013209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6F1E3B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7327E5">
        <w:rPr>
          <w:bCs/>
        </w:rPr>
        <w:t>6</w:t>
      </w:r>
      <w:r w:rsidRPr="00F877AB">
        <w:rPr>
          <w:bCs/>
        </w:rPr>
        <w:t xml:space="preserve">. </w:t>
      </w:r>
      <w:r w:rsidR="007327E5">
        <w:rPr>
          <w:bCs/>
        </w:rPr>
        <w:t>trav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6F1E3B">
        <w:rPr>
          <w:bCs/>
        </w:rPr>
        <w:t>1957</w:t>
      </w:r>
      <w:r w:rsidRPr="00F877AB">
        <w:rPr>
          <w:bCs/>
        </w:rPr>
        <w:t xml:space="preserve"> od </w:t>
      </w:r>
      <w:r w:rsidR="006F1E3B">
        <w:rPr>
          <w:bCs/>
        </w:rPr>
        <w:t>5.</w:t>
      </w:r>
      <w:r w:rsidRPr="00F877AB">
        <w:rPr>
          <w:bCs/>
        </w:rPr>
        <w:t xml:space="preserve"> </w:t>
      </w:r>
      <w:r w:rsidR="007327E5">
        <w:rPr>
          <w:bCs/>
        </w:rPr>
        <w:t>trav</w:t>
      </w:r>
      <w:r w:rsidR="00BB6169">
        <w:rPr>
          <w:bCs/>
        </w:rPr>
        <w:t>nj</w:t>
      </w:r>
      <w:r w:rsidR="00392DF6">
        <w:rPr>
          <w:bCs/>
        </w:rPr>
        <w:t>a</w:t>
      </w:r>
      <w:r w:rsidR="003A4DFB">
        <w:rPr>
          <w:bCs/>
        </w:rPr>
        <w:t xml:space="preserve"> 2017. nad stečajnim dužnikom </w:t>
      </w:r>
      <w:r w:rsidR="003A4DFB">
        <w:t xml:space="preserve">ML-MULTIMODA </w:t>
      </w:r>
      <w:r w:rsidR="003A4DFB" w:rsidRPr="003A4DFB">
        <w:t>L-LOGISTIC d.o.o. za trgovinu,</w:t>
      </w:r>
      <w:r w:rsidR="003A4DFB">
        <w:t xml:space="preserve"> prijevoz</w:t>
      </w:r>
      <w:r w:rsidR="003A4DFB" w:rsidRPr="003A4DFB">
        <w:t xml:space="preserve"> i usluge, Velika Gorica, Radićev Odv. 9, MBS: 080132994, OIB: 43952013209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7327E5" w:rsidP="00BE126A" w:rsidR="007327E5">
      <w:pPr>
        <w:pStyle w:val="Tijeloteksta"/>
        <w:jc w:val="right"/>
        <w:rPr>
          <w:bCs/>
        </w:rPr>
      </w:pPr>
    </w:p>
    <w:p w:rsidRDefault="007327E5" w:rsidP="00BE126A" w:rsidR="007327E5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3A4DFB">
        <w:rPr>
          <w:bCs/>
        </w:rPr>
        <w:t>893</w:t>
      </w:r>
      <w:r w:rsidRPr="004D73A2">
        <w:rPr>
          <w:bCs/>
        </w:rPr>
        <w:t>/17-</w:t>
      </w:r>
      <w:r w:rsidR="00512403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327E5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A4DFB">
        <w:t>893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7327E5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7327E5">
      <w:pPr>
        <w:pStyle w:val="Tijeloteksta"/>
        <w:jc w:val="left"/>
      </w:pPr>
      <w:r>
        <w:t>Za</w:t>
      </w:r>
      <w:r w:rsidR="00A247C1">
        <w:t>pisničar</w:t>
      </w:r>
      <w:r w:rsidR="007327E5">
        <w:br/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489" w:rsidP="005C2CD1" w:rsidR="00A45489">
      <w:r>
        <w:separator/>
      </w:r>
    </w:p>
  </w:endnote>
  <w:endnote w:id="0" w:type="continuationSeparator">
    <w:p w:rsidRDefault="00A45489" w:rsidP="005C2CD1" w:rsidR="00A45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489" w:rsidP="005C2CD1" w:rsidR="00A45489">
      <w:r>
        <w:separator/>
      </w:r>
    </w:p>
  </w:footnote>
  <w:footnote w:id="0" w:type="continuationSeparator">
    <w:p w:rsidRDefault="00A45489" w:rsidP="005C2CD1" w:rsidR="00A454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46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B691D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4DFB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2403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535A"/>
    <w:rsid w:val="006F1E3B"/>
    <w:rsid w:val="00711019"/>
    <w:rsid w:val="00711561"/>
    <w:rsid w:val="0073010A"/>
    <w:rsid w:val="007327E5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46D"/>
    <w:rsid w:val="00A247C1"/>
    <w:rsid w:val="00A405B5"/>
    <w:rsid w:val="00A42669"/>
    <w:rsid w:val="00A4548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E4CC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St-893/2017</izvorni_sadrzaj>
    <derivirana_varijabla naziv="DomainObject.Predmet.OznakaBroj_1">St-893/2017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ML-MULTIMODA L-LOGISTIC d.o.o.</izvorni_sadrzaj>
    <derivirana_varijabla naziv="DomainObject.Predmet.ProtustrankaFormated_1">  ML-MULTIMODA L-LOGISTIC d.o.o.</derivirana_varijabla>
  </DomainObject.Predmet.ProtustrankaFormated>
  <DomainObject.Predmet.ProtustrankaFormatedOIB>
    <izvorni_sadrzaj>  ML-MULTIMODA L-LOGISTIC d.o.o., OIB 43952013209</izvorni_sadrzaj>
    <derivirana_varijabla naziv="DomainObject.Predmet.ProtustrankaFormatedOIB_1">  ML-MULTIMODA L-LOGISTIC d.o.o., OIB 43952013209</derivirana_varijabla>
  </DomainObject.Predmet.ProtustrankaFormatedOIB>
  <DomainObject.Predmet.ProtustrankaFormatedWithAdress>
    <izvorni_sadrzaj> ML-MULTIMODA L-LOGISTIC d.o.o., Radićev Odv. 9, 10410 Velika Gorica</izvorni_sadrzaj>
    <derivirana_varijabla naziv="DomainObject.Predmet.ProtustrankaFormatedWithAdress_1"> ML-MULTIMODA L-LOGISTIC d.o.o., Radićev Odv. 9, 10410 Velika Gorica</derivirana_varijabla>
  </DomainObject.Predmet.ProtustrankaFormatedWithAdress>
  <DomainObject.Predmet.ProtustrankaFormatedWithAdressOIB>
    <izvorni_sadrzaj> ML-MULTIMODA L-LOGISTIC d.o.o., OIB 43952013209, Radićev Odv. 9, 10410 Velika Gorica</izvorni_sadrzaj>
    <derivirana_varijabla naziv="DomainObject.Predmet.ProtustrankaFormatedWithAdressOIB_1"> ML-MULTIMODA L-LOGISTIC d.o.o., OIB 43952013209, Radićev Odv. 9, 10410 Velika Gorica</derivirana_varijabla>
  </DomainObject.Predmet.ProtustrankaFormatedWithAdressOIB>
  <DomainObject.Predmet.ProtustrankaWithAdress>
    <izvorni_sadrzaj>ML-MULTIMODA L-LOGISTIC d.o.o. Radićev Odv. 9, 10410 Velika Gorica</izvorni_sadrzaj>
    <derivirana_varijabla naziv="DomainObject.Predmet.ProtustrankaWithAdress_1">ML-MULTIMODA L-LOGISTIC d.o.o. Radićev Odv. 9, 10410 Velika Gorica</derivirana_varijabla>
  </DomainObject.Predmet.ProtustrankaWithAdress>
  <DomainObject.Predmet.ProtustrankaWithAdressOIB>
    <izvorni_sadrzaj>ML-MULTIMODA L-LOGISTIC d.o.o., OIB 43952013209, Radićev Odv. 9, 10410 Velika Gorica</izvorni_sadrzaj>
    <derivirana_varijabla naziv="DomainObject.Predmet.ProtustrankaWithAdressOIB_1">ML-MULTIMODA L-LOGISTIC d.o.o., OIB 43952013209, Radićev Odv. 9, 10410 Velika Gorica</derivirana_varijabla>
  </DomainObject.Predmet.ProtustrankaWithAdressOIB>
  <DomainObject.Predmet.ProtustrankaNazivFormated>
    <izvorni_sadrzaj>ML-MULTIMODA L-LOGISTIC d.o.o.</izvorni_sadrzaj>
    <derivirana_varijabla naziv="DomainObject.Predmet.ProtustrankaNazivFormated_1">ML-MULTIMODA L-LOGISTIC d.o.o.</derivirana_varijabla>
  </DomainObject.Predmet.ProtustrankaNazivFormated>
  <DomainObject.Predmet.ProtustrankaNazivFormatedOIB>
    <izvorni_sadrzaj>ML-MULTIMODA L-LOGISTIC d.o.o., OIB 43952013209</izvorni_sadrzaj>
    <derivirana_varijabla naziv="DomainObject.Predmet.ProtustrankaNazivFormatedOIB_1">ML-MULTIMODA L-LOGISTIC d.o.o., OIB 43952013209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ML-MULTIMODA L-LOGISTIC d.o.o.</item>
    </izvorni_sadrzaj>
    <derivirana_varijabla naziv="DomainObject.Predmet.ProtuStrankaListFormated_1">
      <item>ML-MULTIMODA L-LOGISTIC d.o.o.</item>
    </derivirana_varijabla>
  </DomainObject.Predmet.ProtuStrankaListFormated>
  <DomainObject.Predmet.ProtuStrankaListFormatedOIB>
    <izvorni_sadrzaj>
      <item>ML-MULTIMODA L-LOGISTIC d.o.o., OIB 43952013209</item>
    </izvorni_sadrzaj>
    <derivirana_varijabla naziv="DomainObject.Predmet.ProtuStrankaListFormatedOIB_1">
      <item>ML-MULTIMODA L-LOGISTIC d.o.o., OIB 43952013209</item>
    </derivirana_varijabla>
  </DomainObject.Predmet.ProtuStrankaListFormatedOIB>
  <DomainObject.Predmet.ProtuStrankaListFormatedWithAdress>
    <izvorni_sadrzaj>
      <item>ML-MULTIMODA L-LOGISTIC d.o.o., Radićev Odv. 9, 10410 Velika Gorica</item>
    </izvorni_sadrzaj>
    <derivirana_varijabla naziv="DomainObject.Predmet.ProtuStrankaListFormatedWithAdress_1">
      <item>ML-MULTIMODA L-LOGISTIC d.o.o., Radićev Odv. 9, 10410 Velika Gorica</item>
    </derivirana_varijabla>
  </DomainObject.Predmet.ProtuStrankaListFormatedWithAdress>
  <DomainObject.Predmet.ProtuStrankaListFormatedWithAdressOIB>
    <izvorni_sadrzaj>
      <item>ML-MULTIMODA L-LOGISTIC d.o.o., OIB 43952013209, Radićev Odv. 9, 10410 Velika Gorica</item>
    </izvorni_sadrzaj>
    <derivirana_varijabla naziv="DomainObject.Predmet.ProtuStrankaListFormatedWithAdressOIB_1">
      <item>ML-MULTIMODA L-LOGISTIC d.o.o., OIB 43952013209, Radićev Odv. 9, 10410 Velika Gorica</item>
    </derivirana_varijabla>
  </DomainObject.Predmet.ProtuStrankaListFormatedWithAdressOIB>
  <DomainObject.Predmet.ProtuStrankaListNazivFormated>
    <izvorni_sadrzaj>
      <item>ML-MULTIMODA L-LOGISTIC d.o.o.</item>
    </izvorni_sadrzaj>
    <derivirana_varijabla naziv="DomainObject.Predmet.ProtuStrankaListNazivFormated_1">
      <item>ML-MULTIMODA L-LOGISTIC d.o.o.</item>
    </derivirana_varijabla>
  </DomainObject.Predmet.ProtuStrankaListNazivFormated>
  <DomainObject.Predmet.ProtuStrankaListNazivFormatedOIB>
    <izvorni_sadrzaj>
      <item>ML-MULTIMODA L-LOGISTIC d.o.o., OIB 43952013209</item>
    </izvorni_sadrzaj>
    <derivirana_varijabla naziv="DomainObject.Predmet.ProtuStrankaListNazivFormatedOIB_1">
      <item>ML-MULTIMODA L-LOGISTIC d.o.o., OIB 43952013209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ML-MULTIMODA L-LOGISTIC d.o.o.</izvorni_sadrzaj>
    <derivirana_varijabla naziv="DomainObject.Predmet.ProtustrankaIDrugi_1">ML-MULTIMODA L-LOGISTIC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ML-MULTIMODA L-LOGISTIC d.o.o., OIB 43952013209, Radićev Odv. 9, 10410 Velika Gorica</izvorni_sadrzaj>
    <derivirana_varijabla naziv="DomainObject.Predmet.ProtustrankaIDrugiAdressOIB_1">ML-MULTIMODA L-LOGISTIC d.o.o., OIB 43952013209, Radićev Odv.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ML-MULTIMODA L-LOGISTIC d.o.o.</item>
      <item>FINA Regionalni centar Zagreb</item>
    </izvorni_sadrzaj>
    <derivirana_varijabla naziv="DomainObject.Predmet.SudioniciListNaziv_1">
      <item>ML-MULTIMODA L-LOGISTIC d.o.o.</item>
      <item>FINA Regionalni centar Zagreb</item>
    </derivirana_varijabla>
  </DomainObject.Predmet.SudioniciListNaziv>
  <DomainObject.Predmet.SudioniciListAdressOIB>
    <izvorni_sadrzaj>
      <item>ML-MULTIMODA L-LOGISTIC d.o.o., OIB 43952013209, Radićev Odv. 9,10410 Velika Gorica</item>
      <item>FINA Regionalni centar Zagreb, OIB 85821130368, Trg svibanjskih žrtava 1995. br. 1,10000 Zagreb</item>
    </izvorni_sadrzaj>
    <derivirana_varijabla naziv="DomainObject.Predmet.SudioniciListAdressOIB_1">
      <item>ML-MULTIMODA L-LOGISTIC d.o.o., OIB 43952013209, Radićev Odv. 9,10410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43952013209</item>
      <item>, OIB 85821130368</item>
    </izvorni_sadrzaj>
    <derivirana_varijabla naziv="DomainObject.Predmet.SudioniciListNazivOIB_1">
      <item>, OIB 43952013209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A45F8-B21F-4DC0-BFDA-B71940788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3239</properties:Characters>
  <properties:Lines>96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2017-10-09T09:54:00Z</dcterms:created>
  <dc:creator>Korisnik</dc:creator>
  <cp:lastModifiedBy>Žana Bem</cp:lastModifiedBy>
  <cp:lastPrinted>2017-09-28T04:58:00Z</cp:lastPrinted>
  <dcterms:modified xmlns:xsi="http://www.w3.org/2001/XMLSchema-instance" xsi:type="dcterms:W3CDTF">2017-10-09T10:23:00Z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