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e9fd" w14:paraId="5f8e9f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4D4A9F">
        <w:t>2273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4D4A9F">
        <w:rPr>
          <w:lang w:val="hr-HR"/>
        </w:rPr>
        <w:t xml:space="preserve">JUNE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4D4A9F">
        <w:rPr>
          <w:lang w:val="hr-HR"/>
        </w:rPr>
        <w:t xml:space="preserve"> Okrug Gornji (Općina Okrug), Put Garbine 16</w:t>
      </w:r>
      <w:r w:rsidR="0074193D">
        <w:rPr>
          <w:lang w:val="hr-HR"/>
        </w:rPr>
        <w:t>, O</w:t>
      </w:r>
      <w:r w:rsidR="004D4A9F">
        <w:rPr>
          <w:lang w:val="hr-HR"/>
        </w:rPr>
        <w:t>IB: 31671903797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4D4A9F">
        <w:rPr>
          <w:lang w:val="hr-HR"/>
        </w:rPr>
        <w:t xml:space="preserve"> 060230483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4D4A9F" w:rsidRPr="004D4A9F">
        <w:rPr>
          <w:lang w:val="hr-HR"/>
        </w:rPr>
        <w:t>JUNE d.o.o., Okrug Gornji (Općina Okrug), Put Garbine 16, OIB: 31671903797, MBS: 060230483</w:t>
      </w:r>
      <w:r w:rsidR="004D4A9F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415F58">
        <w:rPr>
          <w:lang w:val="hr-HR"/>
        </w:rPr>
        <w:t xml:space="preserve"> 10</w:t>
      </w:r>
      <w:r w:rsidR="00822B62">
        <w:rPr>
          <w:lang w:val="hr-HR"/>
        </w:rPr>
        <w:t xml:space="preserve"> sati i</w:t>
      </w:r>
      <w:r w:rsidR="00415F58">
        <w:rPr>
          <w:lang w:val="hr-HR"/>
        </w:rPr>
        <w:t xml:space="preserve"> 20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415F58">
        <w:t>Dinka Trumbić, dipl. ekonomist iz Splita, Lovretska 10, OIB: 43468134790.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4D4A9F" w:rsidRPr="004D4A9F">
        <w:rPr>
          <w:lang w:val="hr-HR"/>
        </w:rPr>
        <w:t xml:space="preserve">JUNE d.o.o., Okrug Gornji (Općina Okrug), Put Garbine 16, OIB: 31671903797, MBS: 060230483.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902938">
        <w:rPr>
          <w:lang w:val="hr-HR"/>
        </w:rPr>
        <w:t>20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415F58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C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</w:t>
    </w:r>
    <w:r w:rsidR="004D4A9F">
      <w:t>73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15F58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82A06"/>
    <w:rsid w:val="00C91830"/>
    <w:rsid w:val="00CA7754"/>
    <w:rsid w:val="00D006D7"/>
    <w:rsid w:val="00D031A0"/>
    <w:rsid w:val="00D17E93"/>
    <w:rsid w:val="00D44C87"/>
    <w:rsid w:val="00D84C89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84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C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C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C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C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84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C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C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C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C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2273</izvorni_sadrzaj>
    <derivirana_varijabla naziv="DomainObject.Predmet.Broj_1">2273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St-2273/2015</izvorni_sadrzaj>
    <derivirana_varijabla naziv="DomainObject.Predmet.OznakaBroj_1">St-2273/2015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JUNE d.o.o. za turizam, trgovinu i ugostiteljstvo</izvorni_sadrzaj>
    <derivirana_varijabla naziv="DomainObject.Predmet.ProtustrankaFormated_1">  JUNE d.o.o. za turizam, trgovinu i ugostiteljstvo</derivirana_varijabla>
  </DomainObject.Predmet.ProtustrankaFormated>
  <DomainObject.Predmet.ProtustrankaFormatedOIB>
    <izvorni_sadrzaj>  JUNE d.o.o. za turizam, trgovinu i ugostiteljstvo, OIB 31671903797</izvorni_sadrzaj>
    <derivirana_varijabla naziv="DomainObject.Predmet.ProtustrankaFormatedOIB_1">  JUNE d.o.o. za turizam, trgovinu i ugostiteljstvo, OIB 31671903797</derivirana_varijabla>
  </DomainObject.Predmet.ProtustrankaFormatedOIB>
  <DomainObject.Predmet.ProtustrankaFormatedWithAdress>
    <izvorni_sadrzaj> JUNE d.o.o. za turizam, trgovinu i ugostiteljstvo, Put Garbine 16, 21220 Okrug Gornji</izvorni_sadrzaj>
    <derivirana_varijabla naziv="DomainObject.Predmet.ProtustrankaFormatedWithAdress_1"> JUNE d.o.o. za turizam, trgovinu i ugostiteljstvo, Put Garbine 16, 21220 Okrug Gornji</derivirana_varijabla>
  </DomainObject.Predmet.ProtustrankaFormatedWithAdress>
  <DomainObject.Predmet.ProtustrankaFormatedWithAdressOIB>
    <izvorni_sadrzaj> JUNE d.o.o. za turizam, trgovinu i ugostiteljstvo, OIB 31671903797, Put Garbine 16, 21220 Okrug Gornji</izvorni_sadrzaj>
    <derivirana_varijabla naziv="DomainObject.Predmet.ProtustrankaFormatedWithAdressOIB_1"> JUNE d.o.o. za turizam, trgovinu i ugostiteljstvo, OIB 31671903797, Put Garbine 16, 21220 Okrug Gornji</derivirana_varijabla>
  </DomainObject.Predmet.ProtustrankaFormatedWithAdressOIB>
  <DomainObject.Predmet.ProtustrankaWithAdress>
    <izvorni_sadrzaj>JUNE d.o.o. za turizam, trgovinu i ugostiteljstvo Put Garbine 16, 21220 Okrug Gornji</izvorni_sadrzaj>
    <derivirana_varijabla naziv="DomainObject.Predmet.ProtustrankaWithAdress_1">JUNE d.o.o. za turizam, trgovinu i ugostiteljstvo Put Garbine 16, 21220 Okrug Gornji</derivirana_varijabla>
  </DomainObject.Predmet.ProtustrankaWithAdress>
  <DomainObject.Predmet.ProtustrankaWithAdressOIB>
    <izvorni_sadrzaj>JUNE d.o.o. za turizam, trgovinu i ugostiteljstvo, OIB 31671903797, Put Garbine 16, 21220 Okrug Gornji</izvorni_sadrzaj>
    <derivirana_varijabla naziv="DomainObject.Predmet.ProtustrankaWithAdressOIB_1">JUNE d.o.o. za turizam, trgovinu i ugostiteljstvo, OIB 31671903797, Put Garbine 16, 21220 Okrug Gornji</derivirana_varijabla>
  </DomainObject.Predmet.ProtustrankaWithAdressOIB>
  <DomainObject.Predmet.ProtustrankaNazivFormated>
    <izvorni_sadrzaj>JUNE d.o.o. za turizam, trgovinu i ugostiteljstvo</izvorni_sadrzaj>
    <derivirana_varijabla naziv="DomainObject.Predmet.ProtustrankaNazivFormated_1">JUNE d.o.o. za turizam, trgovinu i ugostiteljstvo</derivirana_varijabla>
  </DomainObject.Predmet.ProtustrankaNazivFormated>
  <DomainObject.Predmet.ProtustrankaNazivFormatedOIB>
    <izvorni_sadrzaj>JUNE d.o.o. za turizam, trgovinu i ugostiteljstvo, OIB 31671903797</izvorni_sadrzaj>
    <derivirana_varijabla naziv="DomainObject.Predmet.ProtustrankaNazivFormatedOIB_1">JUNE d.o.o. za turizam, trgovinu i ugostiteljstvo, OIB 31671903797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310.00</izvorni_sadrzaj>
    <derivirana_varijabla naziv="DomainObject.Predmet.TrenutnaVrijednost_1">310.00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JUNE d.o.o. za turizam, trgovinu i ugostiteljstvo</item>
    </izvorni_sadrzaj>
    <derivirana_varijabla naziv="DomainObject.Predmet.ProtuStrankaListFormated_1">
      <item>JUNE d.o.o. za turizam, trgovinu i ugostiteljstvo</item>
    </derivirana_varijabla>
  </DomainObject.Predmet.ProtuStrankaListFormated>
  <DomainObject.Predmet.ProtuStrankaListFormatedOIB>
    <izvorni_sadrzaj>
      <item>JUNE d.o.o. za turizam, trgovinu i ugostiteljstvo, OIB 31671903797</item>
    </izvorni_sadrzaj>
    <derivirana_varijabla naziv="DomainObject.Predmet.ProtuStrankaListFormatedOIB_1">
      <item>JUNE d.o.o. za turizam, trgovinu i ugostiteljstvo, OIB 31671903797</item>
    </derivirana_varijabla>
  </DomainObject.Predmet.ProtuStrankaListFormatedOIB>
  <DomainObject.Predmet.ProtuStrankaListFormatedWithAdress>
    <izvorni_sadrzaj>
      <item>JUNE d.o.o. za turizam, trgovinu i ugostiteljstvo, Put Garbine 16, 21220 Okrug Gornji</item>
    </izvorni_sadrzaj>
    <derivirana_varijabla naziv="DomainObject.Predmet.ProtuStrankaListFormatedWithAdress_1">
      <item>JUNE d.o.o. za turizam, trgovinu i ugostiteljstvo, Put Garbine 16, 21220 Okrug Gornji</item>
    </derivirana_varijabla>
  </DomainObject.Predmet.ProtuStrankaListFormatedWithAdress>
  <DomainObject.Predmet.ProtuStrankaListFormatedWithAdressOIB>
    <izvorni_sadrzaj>
      <item>JUNE d.o.o. za turizam, trgovinu i ugostiteljstvo, OIB 31671903797, Put Garbine 16, 21220 Okrug Gornji</item>
    </izvorni_sadrzaj>
    <derivirana_varijabla naziv="DomainObject.Predmet.ProtuStrankaListFormatedWithAdressOIB_1">
      <item>JUNE d.o.o. za turizam, trgovinu i ugostiteljstvo, OIB 31671903797, Put Garbine 16, 21220 Okrug Gornji</item>
    </derivirana_varijabla>
  </DomainObject.Predmet.ProtuStrankaListFormatedWithAdressOIB>
  <DomainObject.Predmet.ProtuStrankaListNazivFormated>
    <izvorni_sadrzaj>
      <item>JUNE d.o.o. za turizam, trgovinu i ugostiteljstvo</item>
    </izvorni_sadrzaj>
    <derivirana_varijabla naziv="DomainObject.Predmet.ProtuStrankaListNazivFormated_1">
      <item>JUNE d.o.o. za turizam, trgovinu i ugostiteljstvo</item>
    </derivirana_varijabla>
  </DomainObject.Predmet.ProtuStrankaListNazivFormated>
  <DomainObject.Predmet.ProtuStrankaListNazivFormatedOIB>
    <izvorni_sadrzaj>
      <item>JUNE d.o.o. za turizam, trgovinu i ugostiteljstvo, OIB 31671903797</item>
    </izvorni_sadrzaj>
    <derivirana_varijabla naziv="DomainObject.Predmet.ProtuStrankaListNazivFormatedOIB_1">
      <item>JUNE d.o.o. za turizam, trgovinu i ugostiteljstvo, OIB 31671903797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JUNE d.o.o. za turizam, trgovinu i ugostiteljstvo</izvorni_sadrzaj>
    <derivirana_varijabla naziv="DomainObject.Predmet.ProtustrankaIDrugi_1">JUNE d.o.o. za turizam,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JUNE d.o.o. za turizam, trgovinu i ugostiteljstvo, OIB 31671903797, Put Garbine 16, 21220 Okrug Gornji</izvorni_sadrzaj>
    <derivirana_varijabla naziv="DomainObject.Predmet.ProtustrankaIDrugiAdressOIB_1">JUNE d.o.o. za turizam, trgovinu i ugostiteljstvo, OIB 31671903797, Put Garbine 16,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JUNE d.o.o. za turizam, trgovinu i ugostiteljstvo</item>
      <item>FINANCIJSKA AGENCIJA, RC SPLIT</item>
    </izvorni_sadrzaj>
    <derivirana_varijabla naziv="DomainObject.Predmet.SudioniciListNaziv_1">
      <item>JUNE d.o.o. za turizam, trgovinu i ugostiteljstvo</item>
      <item>FINANCIJSKA AGENCIJA, RC SPLIT</item>
    </derivirana_varijabla>
  </DomainObject.Predmet.SudioniciListNaziv>
  <DomainObject.Predmet.SudioniciListAdressOIB>
    <izvorni_sadrzaj>
      <item>JUNE d.o.o. za turizam, trgovinu i ugostiteljstvo, OIB 31671903797, Put Garbine 16,21220 Okrug Gornji</item>
      <item>FINANCIJSKA AGENCIJA, RC SPLIT, OIB 85821130368, Mažuranićevo šetalište 24 b,21000 Split</item>
    </izvorni_sadrzaj>
    <derivirana_varijabla naziv="DomainObject.Predmet.SudioniciListAdressOIB_1">
      <item>JUNE d.o.o. za turizam, trgovinu i ugostiteljstvo, OIB 31671903797, Put Garbine 16,21220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31671903797</item>
      <item>, OIB 85821130368</item>
    </izvorni_sadrzaj>
    <derivirana_varijabla naziv="DomainObject.Predmet.SudioniciListNazivOIB_1">
      <item>, OIB 31671903797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612</properties:Words>
  <properties:Characters>3334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2016-04-21T08:25:00Z</dcterms:created>
  <dc:creator>Lari Glavaš</dc:creator>
  <cp:lastModifiedBy>Lari Glavaš</cp:lastModifiedBy>
  <cp:lastPrinted>2016-04-21T08:25:00Z</cp:lastPrinted>
  <dcterms:modified xmlns:xsi="http://www.w3.org/2001/XMLSchema-instance" xsi:type="dcterms:W3CDTF">2016-04-21T08:25:00Z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