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88c2" w14:paraId="30188c2" w:rsidRDefault="00D970B2" w:rsidP="00D970B2" w:rsidR="00D970B2">
      <w:pPr>
        <w15:collapsed w:val="false"/>
      </w:pPr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55DFF">
        <w:t>3</w:t>
      </w:r>
      <w:r w:rsidR="004C161C">
        <w:t>707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C161C">
        <w:t>707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4C161C" w:rsidR="004C161C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C161C">
        <w:t xml:space="preserve">LIMAL – PROM d.o.o., OIB 42917450778, </w:t>
      </w:r>
      <w:bookmarkStart w:name="_GoBack" w:id="0"/>
      <w:bookmarkEnd w:id="0"/>
      <w:r w:rsidR="004C161C">
        <w:t xml:space="preserve">Zagreb, </w:t>
      </w:r>
      <w:proofErr w:type="spellStart"/>
      <w:r w:rsidR="004C161C">
        <w:t>Širolina</w:t>
      </w:r>
      <w:proofErr w:type="spellEnd"/>
      <w:r w:rsidR="004C161C">
        <w:t xml:space="preserve"> 8.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C161C">
        <w:t>1.318.078,92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BB6" w:rsidP="000F71A5" w:rsidR="00023BB6">
      <w:r>
        <w:separator/>
      </w:r>
    </w:p>
  </w:endnote>
  <w:endnote w:id="0" w:type="continuationSeparator">
    <w:p w:rsidRDefault="00023BB6" w:rsidP="000F71A5" w:rsidR="00023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BB6" w:rsidP="000F71A5" w:rsidR="00023BB6">
      <w:r>
        <w:separator/>
      </w:r>
    </w:p>
  </w:footnote>
  <w:footnote w:id="0" w:type="continuationSeparator">
    <w:p w:rsidRDefault="00023BB6" w:rsidP="000F71A5" w:rsidR="00023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23BB6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30051"/>
    <w:rsid w:val="0044075B"/>
    <w:rsid w:val="00455DFF"/>
    <w:rsid w:val="00456920"/>
    <w:rsid w:val="00457D5D"/>
    <w:rsid w:val="004B4B7E"/>
    <w:rsid w:val="004C161C"/>
    <w:rsid w:val="00524D3D"/>
    <w:rsid w:val="005E554B"/>
    <w:rsid w:val="005F2E95"/>
    <w:rsid w:val="005F6B07"/>
    <w:rsid w:val="0061347B"/>
    <w:rsid w:val="006156D0"/>
    <w:rsid w:val="0064498B"/>
    <w:rsid w:val="00726015"/>
    <w:rsid w:val="007D6D1C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E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E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St-3707/2015-4</izvorni_sadrzaj>
    <derivirana_varijabla naziv="DomainObject.Oznaka_1">St-3707/2015-4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St-3707/2015</izvorni_sadrzaj>
    <derivirana_varijabla naziv="DomainObject.Predmet.OznakaBroj_1">St-3707/2015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LIMAL - PROM d.o.o. za trgovinu i usluge zastupanog po punomoćniku Josip Kereta</izvorni_sadrzaj>
    <derivirana_varijabla naziv="DomainObject.Predmet.ProtustrankaFormated_1">  LIMAL - PROM d.o.o. za trgovinu i usluge zastupanog po punomoćniku Josip Kereta</derivirana_varijabla>
  </DomainObject.Predmet.ProtustrankaFormated>
  <DomainObject.Predmet.ProtustrankaFormatedOIB>
    <izvorni_sadrzaj>  LIMAL - PROM d.o.o. za trgovinu i usluge, OIB 42917450778 zastupanog po punomoćniku Josip Kereta</izvorni_sadrzaj>
    <derivirana_varijabla naziv="DomainObject.Predmet.ProtustrankaFormatedOIB_1">  LIMAL - PROM d.o.o. za trgovinu i usluge, OIB 42917450778 zastupanog po punomoćniku Josip Kereta</derivirana_varijabla>
  </DomainObject.Predmet.ProtustrankaFormatedOIB>
  <DomainObject.Predmet.ProtustrankaFormatedWithAdress>
    <izvorni_sadrzaj> LIMAL - PROM d.o.o. za trgovinu i usluge, Širolina 8, 10000 Zagreb zastupanog po punomoćniku Josip Kereta</izvorni_sadrzaj>
    <derivirana_varijabla naziv="DomainObject.Predmet.ProtustrankaFormatedWithAdress_1"> LIMAL - PROM d.o.o. za trgovinu i usluge, Širolina 8, 10000 Zagreb zastupanog po punomoćniku Josip Kereta</derivirana_varijabla>
  </DomainObject.Predmet.ProtustrankaFormatedWithAdress>
  <DomainObject.Predmet.ProtustrankaFormatedWithAdressOIB>
    <izvorni_sadrzaj> LIMAL - PROM d.o.o. za trgovinu i usluge, OIB 42917450778, Širolina 8, 10000 Zagreb zastupanog po punomoćniku Josip Kereta</izvorni_sadrzaj>
    <derivirana_varijabla naziv="DomainObject.Predmet.ProtustrankaFormatedWithAdressOIB_1"> LIMAL - PROM d.o.o. za trgovinu i usluge, OIB 42917450778, Širolina 8, 10000 Zagreb zastupanog po punomoćniku Josip Kereta</derivirana_varijabla>
  </DomainObject.Predmet.ProtustrankaFormatedWithAdressOIB>
  <DomainObject.Predmet.ProtustrankaWithAdress>
    <izvorni_sadrzaj>LIMAL - PROM d.o.o. za trgovinu i usluge Širolina 8, 10000 Zagreb</izvorni_sadrzaj>
    <derivirana_varijabla naziv="DomainObject.Predmet.ProtustrankaWithAdress_1">LIMAL - PROM d.o.o. za trgovinu i usluge Širolina 8, 10000 Zagreb</derivirana_varijabla>
  </DomainObject.Predmet.ProtustrankaWithAdress>
  <DomainObject.Predmet.ProtustrankaWithAdressOIB>
    <izvorni_sadrzaj>LIMAL - PROM d.o.o. za trgovinu i usluge, OIB 42917450778, Širolina 8, 10000 Zagreb</izvorni_sadrzaj>
    <derivirana_varijabla naziv="DomainObject.Predmet.ProtustrankaWithAdressOIB_1">LIMAL - PROM d.o.o. za trgovinu i usluge, OIB 42917450778, Širolina 8, 10000 Zagreb</derivirana_varijabla>
  </DomainObject.Predmet.ProtustrankaWithAdressOIB>
  <DomainObject.Predmet.ProtustrankaNazivFormated>
    <izvorni_sadrzaj>LIMAL - PROM d.o.o. za trgovinu i usluge</izvorni_sadrzaj>
    <derivirana_varijabla naziv="DomainObject.Predmet.ProtustrankaNazivFormated_1">LIMAL - PROM d.o.o. za trgovinu i usluge</derivirana_varijabla>
  </DomainObject.Predmet.ProtustrankaNazivFormated>
  <DomainObject.Predmet.ProtustrankaNazivFormatedOIB>
    <izvorni_sadrzaj>LIMAL - PROM d.o.o. za trgovinu i usluge, OIB 42917450778</izvorni_sadrzaj>
    <derivirana_varijabla naziv="DomainObject.Predmet.ProtustrankaNazivFormatedOIB_1">LIMAL - PROM d.o.o. za trgovinu i usluge, OIB 42917450778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LIMAL - PROM d.o.o. za trgovinu i usluge zastupanog po punomoćniku Josip Kereta</item>
    </izvorni_sadrzaj>
    <derivirana_varijabla naziv="DomainObject.Predmet.ProtuStrankaListFormated_1">
      <item>LIMAL - PROM d.o.o. za trgovinu i usluge zastupanog po punomoćniku Josip Kereta</item>
    </derivirana_varijabla>
  </DomainObject.Predmet.ProtuStrankaListFormated>
  <DomainObject.Predmet.ProtuStrankaListFormatedOIB>
    <izvorni_sadrzaj>
      <item>LIMAL - PROM d.o.o. za trgovinu i usluge, OIB 42917450778 zastupanog po punomoćniku Josip Kereta</item>
    </izvorni_sadrzaj>
    <derivirana_varijabla naziv="DomainObject.Predmet.ProtuStrankaListFormatedOIB_1">
      <item>LIMAL - PROM d.o.o. za trgovinu i usluge, OIB 42917450778 zastupanog po punomoćniku Josip Kereta</item>
    </derivirana_varijabla>
  </DomainObject.Predmet.ProtuStrankaListFormatedOIB>
  <DomainObject.Predmet.ProtuStrankaListFormatedWithAdress>
    <izvorni_sadrzaj>
      <item>LIMAL - PROM d.o.o. za trgovinu i usluge, Širolina 8, 10000 Zagreb zastupanog po punomoćniku Josip Kereta</item>
    </izvorni_sadrzaj>
    <derivirana_varijabla naziv="DomainObject.Predmet.ProtuStrankaListFormatedWithAdress_1">
      <item>LIMAL - PROM d.o.o. za trgovinu i usluge, Širolina 8, 10000 Zagreb zastupanog po punomoćniku Josip Kereta</item>
    </derivirana_varijabla>
  </DomainObject.Predmet.ProtuStrankaListFormatedWithAdress>
  <DomainObject.Predmet.ProtuStrankaListFormatedWithAdressOIB>
    <izvorni_sadrzaj>
      <item>LIMAL - PROM d.o.o. za trgovinu i usluge, OIB 42917450778, Širolina 8, 10000 Zagreb zastupanog po punomoćniku Josip Kereta</item>
    </izvorni_sadrzaj>
    <derivirana_varijabla naziv="DomainObject.Predmet.ProtuStrankaListFormatedWithAdressOIB_1">
      <item>LIMAL - PROM d.o.o. za trgovinu i usluge, OIB 42917450778, Širolina 8, 10000 Zagreb zastupanog po punomoćniku Josip Kereta</item>
    </derivirana_varijabla>
  </DomainObject.Predmet.ProtuStrankaListFormatedWithAdressOIB>
  <DomainObject.Predmet.ProtuStrankaListNazivFormated>
    <izvorni_sadrzaj>
      <item>LIMAL - PROM d.o.o. za trgovinu i usluge</item>
    </izvorni_sadrzaj>
    <derivirana_varijabla naziv="DomainObject.Predmet.ProtuStrankaListNazivFormated_1">
      <item>LIMAL - PROM d.o.o. za trgovinu i usluge</item>
    </derivirana_varijabla>
  </DomainObject.Predmet.ProtuStrankaListNazivFormated>
  <DomainObject.Predmet.ProtuStrankaListNazivFormatedOIB>
    <izvorni_sadrzaj>
      <item>LIMAL - PROM d.o.o. za trgovinu i usluge, OIB 42917450778</item>
    </izvorni_sadrzaj>
    <derivirana_varijabla naziv="DomainObject.Predmet.ProtuStrankaListNazivFormatedOIB_1">
      <item>LIMAL - PROM d.o.o. za trgovinu i usluge, OIB 42917450778</item>
    </derivirana_varijabla>
  </DomainObject.Predmet.ProtuStrankaListNazivFormatedOIB>
  <DomainObject.Predmet.OstaliListFormated>
    <izvorni_sadrzaj>
      <item>Josip Kereta punomoćnik sudionika u postupku LIMAL - PROM d.o.o. za trgovinu i usluge</item>
    </izvorni_sadrzaj>
    <derivirana_varijabla naziv="DomainObject.Predmet.OstaliListFormated_1">
      <item>Josip Kereta punomoćnik sudionika u postupku LIMAL - PROM d.o.o. za trgovinu i usluge</item>
    </derivirana_varijabla>
  </DomainObject.Predmet.OstaliListFormated>
  <DomainObject.Predmet.OstaliListFormatedOIB>
    <izvorni_sadrzaj>
      <item>Josip Kereta, OIB 81882304813 punomoćnik sudionika u postupku LIMAL - PROM d.o.o. za trgovinu i usluge</item>
    </izvorni_sadrzaj>
    <derivirana_varijabla naziv="DomainObject.Predmet.OstaliListFormatedOIB_1">
      <item>Josip Kereta, OIB 81882304813 punomoćnik sudionika u postupku LIMAL - PROM d.o.o. za trgovinu i usluge</item>
    </derivirana_varijabla>
  </DomainObject.Predmet.OstaliListFormatedOIB>
  <DomainObject.Predmet.OstaliListFormatedWithAdress>
    <izvorni_sadrzaj>
      <item>Josip Kereta, Anđela Nuića 44, 10000 Zagreb punomoćnik sudionika u postupku LIMAL - PROM d.o.o. za trgovinu i usluge</item>
    </izvorni_sadrzaj>
    <derivirana_varijabla naziv="DomainObject.Predmet.OstaliListFormatedWithAdress_1">
      <item>Josip Kereta, Anđela Nuića 44, 10000 Zagreb punomoćnik sudionika u postupku LIMAL - PROM d.o.o. za trgovinu i usluge</item>
    </derivirana_varijabla>
  </DomainObject.Predmet.OstaliListFormatedWithAdress>
  <DomainObject.Predmet.OstaliListFormatedWithAdressOIB>
    <izvorni_sadrzaj>
      <item>Josip Kereta, OIB 81882304813, Anđela Nuića 44, 10000 Zagreb punomoćnik sudionika u postupku LIMAL - PROM d.o.o. za trgovinu i usluge</item>
    </izvorni_sadrzaj>
    <derivirana_varijabla naziv="DomainObject.Predmet.OstaliListFormatedWithAdressOIB_1">
      <item>Josip Kereta, OIB 81882304813, Anđela Nuića 44, 10000 Zagreb punomoćnik sudionika u postupku LIMAL - PROM d.o.o. za trgovinu i usluge</item>
    </derivirana_varijabla>
  </DomainObject.Predmet.OstaliListFormatedWithAdressOIB>
  <DomainObject.Predmet.OstaliListNazivFormated>
    <izvorni_sadrzaj>
      <item>Josip Kereta</item>
    </izvorni_sadrzaj>
    <derivirana_varijabla naziv="DomainObject.Predmet.OstaliListNazivFormated_1">
      <item>Josip Kereta</item>
    </derivirana_varijabla>
  </DomainObject.Predmet.OstaliListNazivFormated>
  <DomainObject.Predmet.OstaliListNazivFormatedOIB>
    <izvorni_sadrzaj>
      <item>Josip Kereta, OIB 81882304813</item>
    </izvorni_sadrzaj>
    <derivirana_varijabla naziv="DomainObject.Predmet.OstaliListNazivFormatedOIB_1">
      <item>Josip Kereta, OIB 81882304813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St-3707/2015-4</izvorni_sadrzaj>
    <derivirana_varijabla naziv="DomainObject.PoslovniBrojDokumenta_1">St-3707/2015-4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LIMAL - PROM d.o.o. za trgovinu i usluge</izvorni_sadrzaj>
    <derivirana_varijabla naziv="DomainObject.Predmet.ProtustrankaIDrugi_1">LIMAL - PROM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LIMAL - PROM d.o.o. za trgovinu i usluge, OIB 42917450778, Širolina 8, 10000 Zagreb</izvorni_sadrzaj>
    <derivirana_varijabla naziv="DomainObject.Predmet.ProtustrankaIDrugiAdressOIB_1">LIMAL - PROM d.o.o. za trgovinu i usluge, OIB 42917450778,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LIMAL - PROM d.o.o. za trgovinu i usluge</item>
      <item>Josip Kereta</item>
    </izvorni_sadrzaj>
    <derivirana_varijabla naziv="DomainObject.Predmet.SudioniciListNaziv_1">
      <item>FINA Regionalni centar Zagreb</item>
      <item>LIMAL - PROM d.o.o. za trgovinu i usluge</item>
      <item>Josip Kereta</item>
    </derivirana_varijabla>
  </DomainObject.Predmet.SudioniciListNaziv>
  <DomainObject.Predmet.SudioniciListAdressOIB>
    <izvorni_sadrzaj>
      <item>FINA Regionalni centar Zagreb, OIB 85821130368, Trg svibanjskih žrtava 1995 br. 1,10000 Zagreb</item>
      <item>LIMAL - PROM d.o.o. za trgovinu i usluge, OIB 42917450778, Širolina 8,10000 Zagreb</item>
      <item>Josip Kereta, OIB 81882304813, Anđela Nuića 44,10000 Zagreb</item>
    </izvorni_sadrzaj>
    <derivirana_varijabla naziv="DomainObject.Predmet.SudioniciListAdressOIB_1">
      <item>FINA Regionalni centar Zagreb, OIB 85821130368, Trg svibanjskih žrtava 1995 br. 1,10000 Zagreb</item>
      <item>LIMAL - PROM d.o.o. za trgovinu i usluge, OIB 42917450778, Širolina 8,10000 Zagreb</item>
      <item>Josip Kereta, OIB 81882304813, Anđela Nuića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42917450778</item>
      <item>, OIB 81882304813</item>
    </izvorni_sadrzaj>
    <derivirana_varijabla naziv="DomainObject.Predmet.SudioniciListNazivOIB_1">
      <item>, OIB 85821130368</item>
      <item>, OIB 42917450778</item>
      <item>, OIB 81882304813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2016-01-15T10:07:00Z</cp:lastPrinted>
  <dcterms:modified xmlns:xsi="http://www.w3.org/2001/XMLSchema-instance" xsi:type="dcterms:W3CDTF">2016-01-15T13:41:00Z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St-3707/2015-4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