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C05CE" w:rsidP="00AD5A11" w:rsidR="003C05CE">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4baa4e8" w14:paraId="4baa4e8" w:rsidRDefault="00A06BAD" w:rsidP="00A06BAD" w:rsidR="00A06BAD">
      <w:pPr>
        <w:jc w:val="right"/>
        <w15:collapsed w:val="false"/>
      </w:pPr>
      <w:r w:rsidRPr="001A4844">
        <w:t>Poslovni broj: 4. St-</w:t>
      </w:r>
      <w:r w:rsidR="00FC4967">
        <w:t>47/2019-5</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3C05CE" w:rsidR="003C05CE">
      <w:pPr>
        <w:jc w:val="both"/>
      </w:pPr>
      <w:r>
        <w:tab/>
      </w:r>
      <w:r w:rsidR="003C05CE">
        <w:t xml:space="preserve">Trgovački sud u Splitu, po sucu tog suda Katarini Mikulić, u stečajnom postupku povodom prijedloga predlagatelja FINANCIJSKE AGENCIJE, Regionalni centar Split, Podružnica Split, Mažuranićevo šetalište 24 b, OIB: </w:t>
      </w:r>
      <w:r w:rsidR="003C05CE" w:rsidRPr="00152CB8">
        <w:t>85821130368</w:t>
      </w:r>
      <w:r w:rsidR="003C05CE">
        <w:t xml:space="preserve"> za otvaranje stečajnog postupka nad dužnikom </w:t>
      </w:r>
      <w:r w:rsidR="00FC4967" w:rsidRPr="00F23C95">
        <w:t>EREŠ  METALI  j.d.o.o.</w:t>
      </w:r>
      <w:r w:rsidR="00FC4967">
        <w:t xml:space="preserve">,  </w:t>
      </w:r>
      <w:r w:rsidR="00FC4967" w:rsidRPr="00F23C95">
        <w:t>Zrinsko-Frankopanska 39/A</w:t>
      </w:r>
      <w:r w:rsidR="00FC4967">
        <w:t xml:space="preserve">, Makarska, OIB: </w:t>
      </w:r>
      <w:r w:rsidR="00FC4967" w:rsidRPr="00F23C95">
        <w:t>42849079312</w:t>
      </w:r>
      <w:r w:rsidR="003C05CE">
        <w:t xml:space="preserve">, </w:t>
      </w:r>
      <w:r w:rsidR="00FC4967">
        <w:t>14. veljače</w:t>
      </w:r>
      <w:r w:rsidR="003C05CE">
        <w:t xml:space="preserve">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FC4967" w:rsidRPr="00F23C95">
        <w:rPr>
          <w:szCs w:val="24"/>
        </w:rPr>
        <w:t>Vinko Ereš, Makarska, Zrinsko-Frankopanska 39/A</w:t>
      </w:r>
      <w:r w:rsidR="00FC4967">
        <w:rPr>
          <w:szCs w:val="24"/>
        </w:rPr>
        <w:t xml:space="preserve">, </w:t>
      </w:r>
      <w:r w:rsidR="00FC4967" w:rsidRPr="00F23C95">
        <w:rPr>
          <w:szCs w:val="24"/>
        </w:rPr>
        <w:t>OIB: 583583</w:t>
      </w:r>
      <w:r w:rsidR="00FC4967">
        <w:rPr>
          <w:szCs w:val="24"/>
        </w:rPr>
        <w:t>96981</w:t>
      </w:r>
      <w:r w:rsidR="00FC4967">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C4967">
        <w:t>47</w:t>
      </w:r>
      <w:r>
        <w:t>-</w:t>
      </w:r>
      <w:r w:rsidR="00FC4967">
        <w:t>2019</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C4967">
        <w:t>47</w:t>
      </w:r>
      <w:r>
        <w:t>-</w:t>
      </w:r>
      <w:r w:rsidR="00FC4967">
        <w:t>2019</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C05CE" w:rsidP="003655A0" w:rsidR="003C05CE">
      <w:pPr>
        <w:jc w:val="center"/>
      </w:pPr>
    </w:p>
    <w:p w:rsidRDefault="003655A0" w:rsidP="003655A0" w:rsidR="003655A0">
      <w:pPr>
        <w:jc w:val="center"/>
      </w:pPr>
      <w:r>
        <w:t>Obrazloženje</w:t>
      </w:r>
    </w:p>
    <w:p w:rsidRDefault="003C05CE" w:rsidP="003655A0" w:rsidR="003C05CE">
      <w:pPr>
        <w:jc w:val="center"/>
      </w:pPr>
    </w:p>
    <w:p w:rsidRDefault="003655A0" w:rsidP="003655A0" w:rsidR="003655A0">
      <w:pPr>
        <w:ind w:left="360"/>
        <w:jc w:val="center"/>
      </w:pPr>
    </w:p>
    <w:p w:rsidRDefault="00FC4967" w:rsidP="00FC4967" w:rsidR="00FC4967">
      <w:pPr>
        <w:ind w:firstLine="708"/>
        <w:jc w:val="both"/>
      </w:pPr>
      <w:r>
        <w:t xml:space="preserve">Predlagatelj Financijska agencija, Regionalni centar Split, je prijedlogom zaprimljenim na Trgovačkom sudu u Splitu, dana 4. veljače 2019. predložio otvaranje stečajnog postupka nad dužnikom </w:t>
      </w:r>
      <w:r w:rsidRPr="00F23C95">
        <w:t>EREŠ  METALI  j.d.o.o.,  Zrinsko-Frankopanska 39/A, Makarska, OIB: 42849079312</w:t>
      </w:r>
      <w:r>
        <w:t>.</w:t>
      </w:r>
    </w:p>
    <w:p w:rsidRDefault="00FC4967" w:rsidP="00FC4967" w:rsidR="00FC4967">
      <w:pPr>
        <w:ind w:left="708"/>
        <w:jc w:val="both"/>
      </w:pPr>
    </w:p>
    <w:p w:rsidRDefault="00FC4967" w:rsidP="00FC4967" w:rsidR="00FC4967">
      <w:pPr>
        <w:ind w:firstLine="708"/>
        <w:jc w:val="both"/>
      </w:pPr>
      <w:r>
        <w:t xml:space="preserve">U prijedlogu se u bitnome navodi da dužnik na dan 25. siječnja 2019. u Očevidniku redoslijeda osnova za plaćanje ima evidentirane neizvršene osnove za plaćanje u neprekinutom razdoblju od 156 dana, u ukupnom iznosu od 17.532,15 kuna, te da prema podacima HZMO ima jednog zaposlenog,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C4967" w:rsidRPr="00F23C95">
        <w:rPr>
          <w:szCs w:val="24"/>
        </w:rPr>
        <w:t>Vinko Ereš</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1578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FC4967" w:rsidRPr="00F23C95">
        <w:rPr>
          <w:szCs w:val="24"/>
        </w:rPr>
        <w:t>Vink</w:t>
      </w:r>
      <w:r w:rsidR="00FC4967">
        <w:rPr>
          <w:szCs w:val="24"/>
        </w:rPr>
        <w:t>a</w:t>
      </w:r>
      <w:r w:rsidR="00FC4967" w:rsidRPr="00F23C95">
        <w:rPr>
          <w:szCs w:val="24"/>
        </w:rPr>
        <w:t xml:space="preserve"> Ereš</w:t>
      </w:r>
      <w:r w:rsidR="00FC4967">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FC4967">
        <w:t xml:space="preserve">14. veljače </w:t>
      </w:r>
      <w:r w:rsidR="00F66365">
        <w:t xml:space="preserve">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F572C2">
      <w:pPr>
        <w:pStyle w:val="Tijeloteksta"/>
        <w:tabs>
          <w:tab w:pos="1276" w:val="left"/>
        </w:tabs>
        <w:ind w:left="6372"/>
        <w:jc w:val="center"/>
      </w:pPr>
      <w:r>
        <w:t>Katarina Mikulić</w:t>
      </w:r>
      <w:r w:rsidR="00F572C2">
        <w:t>,v.r.</w:t>
      </w:r>
    </w:p>
    <w:p w:rsidRDefault="00F572C2" w:rsidP="0071700F" w:rsidR="00F572C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572C2" w:rsidP="0071700F" w:rsidR="00F572C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572C2">
          <w:rPr>
            <w:noProof/>
          </w:rPr>
          <w:t>3</w:t>
        </w:r>
        <w:r>
          <w:fldChar w:fldCharType="end"/>
        </w:r>
      </w:sdtContent>
    </w:sdt>
    <w:r>
      <w:tab/>
    </w:r>
    <w:r w:rsidR="00A06BAD">
      <w:tab/>
    </w:r>
    <w:r w:rsidR="00A06BAD">
      <w:tab/>
    </w:r>
    <w:r w:rsidR="00A06BAD" w:rsidRPr="001A4844">
      <w:t>Poslovni broj: 4. St-</w:t>
    </w:r>
    <w:r w:rsidR="00FC4967">
      <w:t>47/2019-5</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05CE"/>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CE3362"/>
    <w:rsid w:val="00D15041"/>
    <w:rsid w:val="00D329C6"/>
    <w:rsid w:val="00D778AF"/>
    <w:rsid w:val="00D8632A"/>
    <w:rsid w:val="00DD0D50"/>
    <w:rsid w:val="00E9504E"/>
    <w:rsid w:val="00EB6A52"/>
    <w:rsid w:val="00F2599E"/>
    <w:rsid w:val="00F572C2"/>
    <w:rsid w:val="00F66365"/>
    <w:rsid w:val="00FC49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572C2"/>
    <w:rPr>
      <w:color w:val="808080"/>
      <w:bdr w:space="0" w:sz="0" w:color="auto" w:val="none"/>
      <w:shd w:fill="auto" w:color="auto" w:val="clear"/>
    </w:rPr>
  </w:style>
  <w:style w:customStyle="true" w:styleId="eSPISCCParagraphDefaultFont" w:type="character">
    <w:name w:val="eSPIS_CC_Paragraph Default Font"/>
    <w:basedOn w:val="Zadanifontodlomka"/>
    <w:rsid w:val="00F572C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572C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572C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572C2"/>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572C2"/>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572C2"/>
    <w:rPr>
      <w:color w:val="808080"/>
      <w:bdr w:color="auto" w:space="0" w:sz="0" w:val="none"/>
      <w:shd w:color="auto" w:fill="auto" w:val="clear"/>
    </w:rPr>
  </w:style>
  <w:style w:customStyle="1" w:styleId="eSPISCCParagraphDefaultFont" w:type="character">
    <w:name w:val="eSPIS_CC_Paragraph Default Font"/>
    <w:basedOn w:val="Zadanifontodlomka"/>
    <w:rsid w:val="00F572C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572C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572C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572C2"/>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572C2"/>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St-47/2019</izvorni_sadrzaj>
    <derivirana_varijabla naziv="DomainObject.Predmet.OznakaBroj_1">St-47/2019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EREŠ METALI  jednostavno društvo s ograničenom odgovornošću za otkup metala i usluge</izvorni_sadrzaj>
    <derivirana_varijabla naziv="DomainObject.Predmet.ProtustrankaFormated_1">  EREŠ METALI  jednostavno društvo s ograničenom odgovornošću za otkup metala i usluge</derivirana_varijabla>
  </DomainObject.Predmet.ProtustrankaFormated>
  <DomainObject.Predmet.ProtustrankaFormatedOIB>
    <izvorni_sadrzaj>  EREŠ METALI  jednostavno društvo s ograničenom odgovornošću za otkup metala i usluge, OIB 42849079312</izvorni_sadrzaj>
    <derivirana_varijabla naziv="DomainObject.Predmet.ProtustrankaFormatedOIB_1">  EREŠ METALI  jednostavno društvo s ograničenom odgovornošću za otkup metala i usluge, OIB 42849079312</derivirana_varijabla>
  </DomainObject.Predmet.ProtustrankaFormatedOIB>
  <DomainObject.Predmet.ProtustrankaFormatedWithAdress>
    <izvorni_sadrzaj> EREŠ METALI  jednostavno društvo s ograničenom odgovornošću za otkup metala i usluge, Zrinsko-Frankopanska 39/A, 21300 Makarska</izvorni_sadrzaj>
    <derivirana_varijabla naziv="DomainObject.Predmet.ProtustrankaFormatedWithAdress_1"> EREŠ METALI  jednostavno društvo s ograničenom odgovornošću za otkup metala i usluge, Zrinsko-Frankopanska 39/A, 21300 Makarska</derivirana_varijabla>
  </DomainObject.Predmet.ProtustrankaFormatedWithAdress>
  <DomainObject.Predmet.ProtustrankaFormatedWithAdressOIB>
    <izvorni_sadrzaj> EREŠ METALI  jednostavno društvo s ograničenom odgovornošću za otkup metala i usluge, OIB 42849079312, Zrinsko-Frankopanska 39/A, 21300 Makarska</izvorni_sadrzaj>
    <derivirana_varijabla naziv="DomainObject.Predmet.ProtustrankaFormatedWithAdressOIB_1"> EREŠ METALI  jednostavno društvo s ograničenom odgovornošću za otkup metala i usluge, OIB 42849079312, Zrinsko-Frankopanska 39/A, 21300 Makarska</derivirana_varijabla>
  </DomainObject.Predmet.ProtustrankaFormatedWithAdressOIB>
  <DomainObject.Predmet.ProtustrankaWithAdress>
    <izvorni_sadrzaj>EREŠ METALI  jednostavno društvo s ograničenom odgovornošću za otkup metala i usluge Zrinsko-Frankopanska 39/A, 21300 Makarska</izvorni_sadrzaj>
    <derivirana_varijabla naziv="DomainObject.Predmet.ProtustrankaWithAdress_1">EREŠ METALI  jednostavno društvo s ograničenom odgovornošću za otkup metala i usluge Zrinsko-Frankopanska 39/A, 21300 Makarska</derivirana_varijabla>
  </DomainObject.Predmet.ProtustrankaWithAdress>
  <DomainObject.Predmet.ProtustrankaWithAdressOIB>
    <izvorni_sadrzaj>EREŠ METALI  jednostavno društvo s ograničenom odgovornošću za otkup metala i usluge, OIB 42849079312, Zrinsko-Frankopanska 39/A, 21300 Makarska</izvorni_sadrzaj>
    <derivirana_varijabla naziv="DomainObject.Predmet.ProtustrankaWithAdressOIB_1">EREŠ METALI  jednostavno društvo s ograničenom odgovornošću za otkup metala i usluge, OIB 42849079312, Zrinsko-Frankopanska 39/A, 21300 Makarska</derivirana_varijabla>
  </DomainObject.Predmet.ProtustrankaWithAdressOIB>
  <DomainObject.Predmet.ProtustrankaNazivFormated>
    <izvorni_sadrzaj>EREŠ METALI  jednostavno društvo s ograničenom odgovornošću za otkup metala i usluge</izvorni_sadrzaj>
    <derivirana_varijabla naziv="DomainObject.Predmet.ProtustrankaNazivFormated_1">EREŠ METALI  jednostavno društvo s ograničenom odgovornošću za otkup metala i usluge</derivirana_varijabla>
  </DomainObject.Predmet.ProtustrankaNazivFormated>
  <DomainObject.Predmet.ProtustrankaNazivFormatedOIB>
    <izvorni_sadrzaj>EREŠ METALI  jednostavno društvo s ograničenom odgovornošću za otkup metala i usluge, OIB 42849079312</izvorni_sadrzaj>
    <derivirana_varijabla naziv="DomainObject.Predmet.ProtustrankaNazivFormatedOIB_1">EREŠ METALI  jednostavno društvo s ograničenom odgovornošću za otkup metala i usluge, OIB 42849079312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17532.15</izvorni_sadrzaj>
    <derivirana_varijabla naziv="DomainObject.Predmet.TrenutnaVrijednost_1">17532.15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EREŠ METALI  jednostavno društvo s ograničenom odgovornošću za otkup metala i usluge</item>
    </izvorni_sadrzaj>
    <derivirana_varijabla naziv="DomainObject.Predmet.ProtuStrankaListFormated_1">
      <item>EREŠ METALI  jednostavno društvo s ograničenom odgovornošću za otkup metala i usluge</item>
    </derivirana_varijabla>
  </DomainObject.Predmet.ProtuStrankaListFormated>
  <DomainObject.Predmet.ProtuStrankaListFormatedOIB>
    <izvorni_sadrzaj>
      <item>EREŠ METALI  jednostavno društvo s ograničenom odgovornošću za otkup metala i usluge, OIB 42849079312</item>
    </izvorni_sadrzaj>
    <derivirana_varijabla naziv="DomainObject.Predmet.ProtuStrankaListFormatedOIB_1">
      <item>EREŠ METALI  jednostavno društvo s ograničenom odgovornošću za otkup metala i usluge, OIB 42849079312</item>
    </derivirana_varijabla>
  </DomainObject.Predmet.ProtuStrankaListFormatedOIB>
  <DomainObject.Predmet.ProtuStrankaListFormatedWithAdress>
    <izvorni_sadrzaj>
      <item>EREŠ METALI  jednostavno društvo s ograničenom odgovornošću za otkup metala i usluge, Zrinsko-Frankopanska 39/A, 21300 Makarska</item>
    </izvorni_sadrzaj>
    <derivirana_varijabla naziv="DomainObject.Predmet.ProtuStrankaListFormatedWithAdress_1">
      <item>EREŠ METALI  jednostavno društvo s ograničenom odgovornošću za otkup metala i usluge, Zrinsko-Frankopanska 39/A, 21300 Makarska</item>
    </derivirana_varijabla>
  </DomainObject.Predmet.ProtuStrankaListFormatedWithAdress>
  <DomainObject.Predmet.ProtuStrankaListFormatedWithAdressOIB>
    <izvorni_sadrzaj>
      <item>EREŠ METALI  jednostavno društvo s ograničenom odgovornošću za otkup metala i usluge, OIB 42849079312, Zrinsko-Frankopanska 39/A, 21300 Makarska</item>
    </izvorni_sadrzaj>
    <derivirana_varijabla naziv="DomainObject.Predmet.ProtuStrankaListFormatedWithAdressOIB_1">
      <item>EREŠ METALI  jednostavno društvo s ograničenom odgovornošću za otkup metala i usluge, OIB 42849079312, Zrinsko-Frankopanska 39/A, 21300 Makarska</item>
    </derivirana_varijabla>
  </DomainObject.Predmet.ProtuStrankaListFormatedWithAdressOIB>
  <DomainObject.Predmet.ProtuStrankaListNazivFormated>
    <izvorni_sadrzaj>
      <item>EREŠ METALI  jednostavno društvo s ograničenom odgovornošću za otkup metala i usluge</item>
    </izvorni_sadrzaj>
    <derivirana_varijabla naziv="DomainObject.Predmet.ProtuStrankaListNazivFormated_1">
      <item>EREŠ METALI  jednostavno društvo s ograničenom odgovornošću za otkup metala i usluge</item>
    </derivirana_varijabla>
  </DomainObject.Predmet.ProtuStrankaListNazivFormated>
  <DomainObject.Predmet.ProtuStrankaListNazivFormatedOIB>
    <izvorni_sadrzaj>
      <item>EREŠ METALI  jednostavno društvo s ograničenom odgovornošću za otkup metala i usluge, OIB 42849079312</item>
    </izvorni_sadrzaj>
    <derivirana_varijabla naziv="DomainObject.Predmet.ProtuStrankaListNazivFormatedOIB_1">
      <item>EREŠ METALI  jednostavno društvo s ograničenom odgovornošću za otkup metala i usluge, OIB 42849079312</item>
    </derivirana_varijabla>
  </DomainObject.Predmet.ProtuStrankaListNazivFormatedOIB>
  <DomainObject.Predmet.OstaliListFormated>
    <izvorni_sadrzaj>
      <item>Vinko Ereš</item>
    </izvorni_sadrzaj>
    <derivirana_varijabla naziv="DomainObject.Predmet.OstaliListFormated_1">
      <item>Vinko Ereš</item>
    </derivirana_varijabla>
  </DomainObject.Predmet.OstaliListFormated>
  <DomainObject.Predmet.OstaliListFormatedOIB>
    <izvorni_sadrzaj>
      <item>Vinko Ereš, OIB 58358396981</item>
    </izvorni_sadrzaj>
    <derivirana_varijabla naziv="DomainObject.Predmet.OstaliListFormatedOIB_1">
      <item>Vinko Ereš, OIB 58358396981</item>
    </derivirana_varijabla>
  </DomainObject.Predmet.OstaliListFormatedOIB>
  <DomainObject.Predmet.OstaliListFormatedWithAdress>
    <izvorni_sadrzaj>
      <item>Vinko Ereš, Zrinsko-Frankopanska 39a, 21300 Makarska</item>
    </izvorni_sadrzaj>
    <derivirana_varijabla naziv="DomainObject.Predmet.OstaliListFormatedWithAdress_1">
      <item>Vinko Ereš, Zrinsko-Frankopanska 39a, 21300 Makarska</item>
    </derivirana_varijabla>
  </DomainObject.Predmet.OstaliListFormatedWithAdress>
  <DomainObject.Predmet.OstaliListFormatedWithAdressOIB>
    <izvorni_sadrzaj>
      <item>Vinko Ereš, OIB 58358396981, Zrinsko-Frankopanska 39a, 21300 Makarska</item>
    </izvorni_sadrzaj>
    <derivirana_varijabla naziv="DomainObject.Predmet.OstaliListFormatedWithAdressOIB_1">
      <item>Vinko Ereš, OIB 58358396981, Zrinsko-Frankopanska 39a, 21300 Makarska</item>
    </derivirana_varijabla>
  </DomainObject.Predmet.OstaliListFormatedWithAdressOIB>
  <DomainObject.Predmet.OstaliListNazivFormated>
    <izvorni_sadrzaj>
      <item>Vinko Ereš</item>
    </izvorni_sadrzaj>
    <derivirana_varijabla naziv="DomainObject.Predmet.OstaliListNazivFormated_1">
      <item>Vinko Ereš</item>
    </derivirana_varijabla>
  </DomainObject.Predmet.OstaliListNazivFormated>
  <DomainObject.Predmet.OstaliListNazivFormatedOIB>
    <izvorni_sadrzaj>
      <item>Vinko Ereš, OIB 58358396981</item>
    </izvorni_sadrzaj>
    <derivirana_varijabla naziv="DomainObject.Predmet.OstaliListNazivFormatedOIB_1">
      <item>Vinko Ereš, OIB 58358396981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EREŠ METALI  jednostavno društvo s ograničenom odgovornošću za otkup metala i usluge</izvorni_sadrzaj>
    <derivirana_varijabla naziv="DomainObject.Predmet.ProtustrankaIDrugi_1">EREŠ METALI  jednostavno društvo s ograničenom odgovornošću za otkup metala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EREŠ METALI  jednostavno društvo s ograničenom odgovornošću za otkup metala i usluge, OIB 42849079312, Zrinsko-Frankopanska 39/A, 21300 Makarska</izvorni_sadrzaj>
    <derivirana_varijabla naziv="DomainObject.Predmet.ProtustrankaIDrugiAdressOIB_1">EREŠ METALI  jednostavno društvo s ograničenom odgovornošću za otkup metala i usluge, OIB 42849079312, Zrinsko-Frankopanska 39/A,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EREŠ METALI  jednostavno društvo s ograničenom odgovornošću za otkup metala i usluge</item>
      <item>FINANCIJSKA AGENCIJA, RC SPLIT</item>
      <item>Vinko Ereš</item>
    </izvorni_sadrzaj>
    <derivirana_varijabla naziv="DomainObject.Predmet.SudioniciListNaziv_1">
      <item>EREŠ METALI  jednostavno društvo s ograničenom odgovornošću za otkup metala i usluge</item>
      <item>FINANCIJSKA AGENCIJA, RC SPLIT</item>
      <item>Vinko Ereš</item>
    </derivirana_varijabla>
  </DomainObject.Predmet.SudioniciListNaziv>
  <DomainObject.Predmet.SudioniciListAdressOIB>
    <izvorni_sadrzaj>
      <item>EREŠ METALI  jednostavno društvo s ograničenom odgovornošću za otkup metala i usluge, OIB 42849079312, Zrinsko-Frankopanska 39/A,21300 Makarska</item>
      <item>FINANCIJSKA AGENCIJA, RC SPLIT, OIB 85821130368, Mažuranićevo šetalište 24 b,21000 Split</item>
      <item>Vinko Ereš, OIB 58358396981, Zrinsko-Frankopanska 39a,21300 Makarska</item>
    </izvorni_sadrzaj>
    <derivirana_varijabla naziv="DomainObject.Predmet.SudioniciListAdressOIB_1">
      <item>EREŠ METALI  jednostavno društvo s ograničenom odgovornošću za otkup metala i usluge, OIB 42849079312, Zrinsko-Frankopanska 39/A,21300 Makarska</item>
      <item>FINANCIJSKA AGENCIJA, RC SPLIT, OIB 85821130368, Mažuranićevo šetalište 24 b,21000 Split</item>
      <item>Vinko Ereš, OIB 58358396981, Zrinsko-Frankopanska 39a,21300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42849079312</item>
      <item>, OIB 85821130368</item>
      <item>, OIB 58358396981</item>
    </izvorni_sadrzaj>
    <derivirana_varijabla naziv="DomainObject.Predmet.SudioniciListNazivOIB_1">
      <item>, OIB 42849079312</item>
      <item>, OIB 85821130368</item>
      <item>, OIB 58358396981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970</properties:Words>
  <properties:Characters>5393</properties:Characters>
  <properties:Lines>119</properties:Lines>
  <properties:Paragraphs>27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2019-02-14T12:46:00Z</cp:lastPrinted>
  <dcterms:modified xmlns:xsi="http://www.w3.org/2001/XMLSchema-instance" xsi:type="dcterms:W3CDTF">2019-02-14T12:46:00Z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